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16F" w:rsidRPr="00E809AB" w:rsidRDefault="00C253BA" w:rsidP="00437E80">
      <w:bookmarkStart w:id="0" w:name="_GoBack"/>
      <w:bookmarkEnd w:id="0"/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7966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3715385</wp:posOffset>
                </wp:positionV>
                <wp:extent cx="3698875" cy="454660"/>
                <wp:effectExtent l="3810" t="0" r="5715" b="0"/>
                <wp:wrapNone/>
                <wp:docPr id="442" name="Text Box 3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8875" cy="454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CompanylogoChar"/>
                                <w:u w:val="none"/>
                              </w:rPr>
                              <w:id w:val="12888918"/>
                              <w:placeholder>
                                <w:docPart w:val="1F5C4D363701814A84AE9C89300BE7A4"/>
                              </w:placeholder>
                              <w:showingPlcHdr/>
                            </w:sdtPr>
                            <w:sdtEndPr>
                              <w:rPr>
                                <w:rStyle w:val="DefaultParagraphFont"/>
                                <w:b/>
                              </w:rPr>
                            </w:sdtEndPr>
                            <w:sdtContent>
                              <w:p w:rsidR="00B20417" w:rsidRPr="00B37CEC" w:rsidRDefault="00B20417" w:rsidP="00B20417">
                                <w:pPr>
                                  <w:pStyle w:val="Companylogo"/>
                                </w:pPr>
                                <w:r w:rsidRPr="00232648">
                                  <w:t>[Company Name or Logo]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879" o:spid="_x0000_s1026" type="#_x0000_t202" style="position:absolute;margin-left:120.3pt;margin-top:292.55pt;width:291.25pt;height:35.8pt;z-index:2519879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CompanylogoChar"/>
                          <w:u w:val="none"/>
                        </w:rPr>
                        <w:id w:val="12888918"/>
                        <w:placeholder>
                          <w:docPart w:val="1F5C4D363701814A84AE9C89300BE7A4"/>
                        </w:placeholder>
                        <w:showingPlcHdr/>
                      </w:sdtPr>
                      <w:sdtEndPr>
                        <w:rPr>
                          <w:rStyle w:val="DefaultParagraphFont"/>
                          <w:b/>
                        </w:rPr>
                      </w:sdtEndPr>
                      <w:sdtContent>
                        <w:p w:rsidR="00B20417" w:rsidRPr="00B37CEC" w:rsidRDefault="00B20417" w:rsidP="00B20417">
                          <w:pPr>
                            <w:pStyle w:val="Companylogo"/>
                          </w:pPr>
                          <w:r w:rsidRPr="00232648">
                            <w:t>[Company Name or Logo]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>
                <wp:simplePos x="0" y="0"/>
                <wp:positionH relativeFrom="column">
                  <wp:posOffset>1524635</wp:posOffset>
                </wp:positionH>
                <wp:positionV relativeFrom="paragraph">
                  <wp:posOffset>899160</wp:posOffset>
                </wp:positionV>
                <wp:extent cx="3698875" cy="454660"/>
                <wp:effectExtent l="635" t="0" r="0" b="5080"/>
                <wp:wrapNone/>
                <wp:docPr id="441" name="Text Box 9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8875" cy="454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CompanylogoChar"/>
                                <w:u w:val="none"/>
                              </w:rPr>
                              <w:id w:val="12888188"/>
                              <w:placeholder>
                                <w:docPart w:val="D831F89D8E7C484AB7F3A34637C1FF74"/>
                              </w:placeholder>
                              <w:showingPlcHdr/>
                            </w:sdtPr>
                            <w:sdtEndPr>
                              <w:rPr>
                                <w:rStyle w:val="DefaultParagraphFont"/>
                                <w:b/>
                              </w:rPr>
                            </w:sdtEndPr>
                            <w:sdtContent>
                              <w:p w:rsidR="001B5630" w:rsidRPr="00B37CEC" w:rsidRDefault="00004DEF" w:rsidP="00437E80">
                                <w:pPr>
                                  <w:pStyle w:val="Companylogo"/>
                                </w:pPr>
                                <w:r w:rsidRPr="00232648">
                                  <w:t>[Company Name or Logo]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2" o:spid="_x0000_s1027" type="#_x0000_t202" style="position:absolute;margin-left:120.05pt;margin-top:70.8pt;width:291.25pt;height:35.8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CompanylogoChar"/>
                          <w:u w:val="none"/>
                        </w:rPr>
                        <w:id w:val="12888188"/>
                        <w:placeholder>
                          <w:docPart w:val="D831F89D8E7C484AB7F3A34637C1FF74"/>
                        </w:placeholder>
                        <w:showingPlcHdr/>
                      </w:sdtPr>
                      <w:sdtEndPr>
                        <w:rPr>
                          <w:rStyle w:val="DefaultParagraphFont"/>
                          <w:b/>
                        </w:rPr>
                      </w:sdtEndPr>
                      <w:sdtContent>
                        <w:p w:rsidR="001B5630" w:rsidRPr="00B37CEC" w:rsidRDefault="00004DEF" w:rsidP="00437E80">
                          <w:pPr>
                            <w:pStyle w:val="Companylogo"/>
                          </w:pPr>
                          <w:r w:rsidRPr="00232648">
                            <w:t>[Company Name or Logo]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>
                <wp:simplePos x="0" y="0"/>
                <wp:positionH relativeFrom="column">
                  <wp:posOffset>1522095</wp:posOffset>
                </wp:positionH>
                <wp:positionV relativeFrom="paragraph">
                  <wp:posOffset>6515735</wp:posOffset>
                </wp:positionV>
                <wp:extent cx="3698875" cy="454660"/>
                <wp:effectExtent l="0" t="635" r="0" b="1905"/>
                <wp:wrapNone/>
                <wp:docPr id="440" name="Text Box 4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8875" cy="454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CompanylogoChar"/>
                                <w:u w:val="none"/>
                              </w:rPr>
                              <w:id w:val="12888912"/>
                              <w:placeholder>
                                <w:docPart w:val="99EB9DA09C09074EA9C0611A21997E3B"/>
                              </w:placeholder>
                              <w:showingPlcHdr/>
                            </w:sdtPr>
                            <w:sdtEndPr>
                              <w:rPr>
                                <w:rStyle w:val="DefaultParagraphFont"/>
                                <w:b/>
                              </w:rPr>
                            </w:sdtEndPr>
                            <w:sdtContent>
                              <w:p w:rsidR="00B20417" w:rsidRPr="00B37CEC" w:rsidRDefault="00B20417" w:rsidP="00B20417">
                                <w:pPr>
                                  <w:pStyle w:val="Companylogo"/>
                                </w:pPr>
                                <w:r w:rsidRPr="00232648">
                                  <w:t>[Company Name or Logo]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25" o:spid="_x0000_s1028" type="#_x0000_t202" style="position:absolute;margin-left:119.85pt;margin-top:513.05pt;width:291.25pt;height:35.8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CompanylogoChar"/>
                          <w:u w:val="none"/>
                        </w:rPr>
                        <w:id w:val="12888912"/>
                        <w:placeholder>
                          <w:docPart w:val="99EB9DA09C09074EA9C0611A21997E3B"/>
                        </w:placeholder>
                        <w:showingPlcHdr/>
                      </w:sdtPr>
                      <w:sdtEndPr>
                        <w:rPr>
                          <w:rStyle w:val="DefaultParagraphFont"/>
                          <w:b/>
                        </w:rPr>
                      </w:sdtEndPr>
                      <w:sdtContent>
                        <w:p w:rsidR="00B20417" w:rsidRPr="00B37CEC" w:rsidRDefault="00B20417" w:rsidP="00B20417">
                          <w:pPr>
                            <w:pStyle w:val="Companylogo"/>
                          </w:pPr>
                          <w:r w:rsidRPr="00232648">
                            <w:t>[Company Name or Logo]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954168" behindDoc="0" locked="0" layoutInCell="1" allowOverlap="1">
                <wp:simplePos x="0" y="0"/>
                <wp:positionH relativeFrom="column">
                  <wp:posOffset>598805</wp:posOffset>
                </wp:positionH>
                <wp:positionV relativeFrom="paragraph">
                  <wp:posOffset>6164580</wp:posOffset>
                </wp:positionV>
                <wp:extent cx="5668645" cy="2442210"/>
                <wp:effectExtent l="1905" t="5080" r="6350" b="3810"/>
                <wp:wrapNone/>
                <wp:docPr id="306" name="Group 4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8645" cy="2442210"/>
                          <a:chOff x="1663" y="10428"/>
                          <a:chExt cx="8927" cy="3846"/>
                        </a:xfrm>
                      </wpg:grpSpPr>
                      <wps:wsp>
                        <wps:cNvPr id="307" name="Rectangle 3881"/>
                        <wps:cNvSpPr>
                          <a:spLocks noChangeArrowheads="1"/>
                        </wps:cNvSpPr>
                        <wps:spPr bwMode="auto">
                          <a:xfrm>
                            <a:off x="1663" y="10428"/>
                            <a:ext cx="8927" cy="3801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  <a:alpha val="60001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29783" dir="3885598" algn="ctr" rotWithShape="0">
                                    <a:schemeClr val="accent3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3882"/>
                        <wps:cNvSpPr>
                          <a:spLocks/>
                        </wps:cNvSpPr>
                        <wps:spPr bwMode="auto">
                          <a:xfrm>
                            <a:off x="1663" y="12143"/>
                            <a:ext cx="8911" cy="2131"/>
                          </a:xfrm>
                          <a:custGeom>
                            <a:avLst/>
                            <a:gdLst>
                              <a:gd name="T0" fmla="*/ 10091 w 11748"/>
                              <a:gd name="T1" fmla="*/ 27 h 4104"/>
                              <a:gd name="T2" fmla="*/ 10091 w 11748"/>
                              <a:gd name="T3" fmla="*/ 27 h 4104"/>
                              <a:gd name="T4" fmla="*/ 9649 w 11748"/>
                              <a:gd name="T5" fmla="*/ 71 h 4104"/>
                              <a:gd name="T6" fmla="*/ 9188 w 11748"/>
                              <a:gd name="T7" fmla="*/ 125 h 4104"/>
                              <a:gd name="T8" fmla="*/ 8701 w 11748"/>
                              <a:gd name="T9" fmla="*/ 204 h 4104"/>
                              <a:gd name="T10" fmla="*/ 8204 w 11748"/>
                              <a:gd name="T11" fmla="*/ 293 h 4104"/>
                              <a:gd name="T12" fmla="*/ 8204 w 11748"/>
                              <a:gd name="T13" fmla="*/ 293 h 4104"/>
                              <a:gd name="T14" fmla="*/ 7841 w 11748"/>
                              <a:gd name="T15" fmla="*/ 364 h 4104"/>
                              <a:gd name="T16" fmla="*/ 7407 w 11748"/>
                              <a:gd name="T17" fmla="*/ 461 h 4104"/>
                              <a:gd name="T18" fmla="*/ 6300 w 11748"/>
                              <a:gd name="T19" fmla="*/ 718 h 4104"/>
                              <a:gd name="T20" fmla="*/ 6300 w 11748"/>
                              <a:gd name="T21" fmla="*/ 718 h 4104"/>
                              <a:gd name="T22" fmla="*/ 5103 w 11748"/>
                              <a:gd name="T23" fmla="*/ 993 h 4104"/>
                              <a:gd name="T24" fmla="*/ 4226 w 11748"/>
                              <a:gd name="T25" fmla="*/ 1188 h 4104"/>
                              <a:gd name="T26" fmla="*/ 4226 w 11748"/>
                              <a:gd name="T27" fmla="*/ 1188 h 4104"/>
                              <a:gd name="T28" fmla="*/ 4085 w 11748"/>
                              <a:gd name="T29" fmla="*/ 1215 h 4104"/>
                              <a:gd name="T30" fmla="*/ 3943 w 11748"/>
                              <a:gd name="T31" fmla="*/ 1232 h 4104"/>
                              <a:gd name="T32" fmla="*/ 3801 w 11748"/>
                              <a:gd name="T33" fmla="*/ 1241 h 4104"/>
                              <a:gd name="T34" fmla="*/ 3642 w 11748"/>
                              <a:gd name="T35" fmla="*/ 1250 h 4104"/>
                              <a:gd name="T36" fmla="*/ 3482 w 11748"/>
                              <a:gd name="T37" fmla="*/ 1250 h 4104"/>
                              <a:gd name="T38" fmla="*/ 3323 w 11748"/>
                              <a:gd name="T39" fmla="*/ 1241 h 4104"/>
                              <a:gd name="T40" fmla="*/ 3154 w 11748"/>
                              <a:gd name="T41" fmla="*/ 1232 h 4104"/>
                              <a:gd name="T42" fmla="*/ 2977 w 11748"/>
                              <a:gd name="T43" fmla="*/ 1206 h 4104"/>
                              <a:gd name="T44" fmla="*/ 2977 w 11748"/>
                              <a:gd name="T45" fmla="*/ 1206 h 4104"/>
                              <a:gd name="T46" fmla="*/ 2756 w 11748"/>
                              <a:gd name="T47" fmla="*/ 1170 h 4104"/>
                              <a:gd name="T48" fmla="*/ 2481 w 11748"/>
                              <a:gd name="T49" fmla="*/ 1126 h 4104"/>
                              <a:gd name="T50" fmla="*/ 2144 w 11748"/>
                              <a:gd name="T51" fmla="*/ 1055 h 4104"/>
                              <a:gd name="T52" fmla="*/ 1746 w 11748"/>
                              <a:gd name="T53" fmla="*/ 966 h 4104"/>
                              <a:gd name="T54" fmla="*/ 1746 w 11748"/>
                              <a:gd name="T55" fmla="*/ 966 h 4104"/>
                              <a:gd name="T56" fmla="*/ 1400 w 11748"/>
                              <a:gd name="T57" fmla="*/ 896 h 4104"/>
                              <a:gd name="T58" fmla="*/ 1090 w 11748"/>
                              <a:gd name="T59" fmla="*/ 834 h 4104"/>
                              <a:gd name="T60" fmla="*/ 842 w 11748"/>
                              <a:gd name="T61" fmla="*/ 798 h 4104"/>
                              <a:gd name="T62" fmla="*/ 629 w 11748"/>
                              <a:gd name="T63" fmla="*/ 772 h 4104"/>
                              <a:gd name="T64" fmla="*/ 629 w 11748"/>
                              <a:gd name="T65" fmla="*/ 772 h 4104"/>
                              <a:gd name="T66" fmla="*/ 461 w 11748"/>
                              <a:gd name="T67" fmla="*/ 772 h 4104"/>
                              <a:gd name="T68" fmla="*/ 293 w 11748"/>
                              <a:gd name="T69" fmla="*/ 772 h 4104"/>
                              <a:gd name="T70" fmla="*/ 142 w 11748"/>
                              <a:gd name="T71" fmla="*/ 789 h 4104"/>
                              <a:gd name="T72" fmla="*/ 0 w 11748"/>
                              <a:gd name="T73" fmla="*/ 816 h 4104"/>
                              <a:gd name="T74" fmla="*/ 0 w 11748"/>
                              <a:gd name="T75" fmla="*/ 4104 h 4104"/>
                              <a:gd name="T76" fmla="*/ 11748 w 11748"/>
                              <a:gd name="T77" fmla="*/ 4104 h 4104"/>
                              <a:gd name="T78" fmla="*/ 11748 w 11748"/>
                              <a:gd name="T79" fmla="*/ 18 h 4104"/>
                              <a:gd name="T80" fmla="*/ 11748 w 11748"/>
                              <a:gd name="T81" fmla="*/ 18 h 4104"/>
                              <a:gd name="T82" fmla="*/ 11332 w 11748"/>
                              <a:gd name="T83" fmla="*/ 0 h 4104"/>
                              <a:gd name="T84" fmla="*/ 10915 w 11748"/>
                              <a:gd name="T85" fmla="*/ 0 h 4104"/>
                              <a:gd name="T86" fmla="*/ 10508 w 11748"/>
                              <a:gd name="T87" fmla="*/ 9 h 4104"/>
                              <a:gd name="T88" fmla="*/ 10091 w 11748"/>
                              <a:gd name="T89" fmla="*/ 27 h 4104"/>
                              <a:gd name="T90" fmla="*/ 10091 w 11748"/>
                              <a:gd name="T91" fmla="*/ 27 h 4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1748" h="4104">
                                <a:moveTo>
                                  <a:pt x="10091" y="27"/>
                                </a:moveTo>
                                <a:lnTo>
                                  <a:pt x="10091" y="27"/>
                                </a:lnTo>
                                <a:lnTo>
                                  <a:pt x="9649" y="71"/>
                                </a:lnTo>
                                <a:lnTo>
                                  <a:pt x="9188" y="125"/>
                                </a:lnTo>
                                <a:lnTo>
                                  <a:pt x="8701" y="204"/>
                                </a:lnTo>
                                <a:lnTo>
                                  <a:pt x="8204" y="293"/>
                                </a:lnTo>
                                <a:lnTo>
                                  <a:pt x="7841" y="364"/>
                                </a:lnTo>
                                <a:lnTo>
                                  <a:pt x="7407" y="461"/>
                                </a:lnTo>
                                <a:lnTo>
                                  <a:pt x="6300" y="718"/>
                                </a:lnTo>
                                <a:lnTo>
                                  <a:pt x="5103" y="993"/>
                                </a:lnTo>
                                <a:lnTo>
                                  <a:pt x="4226" y="1188"/>
                                </a:lnTo>
                                <a:lnTo>
                                  <a:pt x="4085" y="1215"/>
                                </a:lnTo>
                                <a:lnTo>
                                  <a:pt x="3943" y="1232"/>
                                </a:lnTo>
                                <a:lnTo>
                                  <a:pt x="3801" y="1241"/>
                                </a:lnTo>
                                <a:lnTo>
                                  <a:pt x="3642" y="1250"/>
                                </a:lnTo>
                                <a:lnTo>
                                  <a:pt x="3482" y="1250"/>
                                </a:lnTo>
                                <a:lnTo>
                                  <a:pt x="3323" y="1241"/>
                                </a:lnTo>
                                <a:lnTo>
                                  <a:pt x="3154" y="1232"/>
                                </a:lnTo>
                                <a:lnTo>
                                  <a:pt x="2977" y="1206"/>
                                </a:lnTo>
                                <a:lnTo>
                                  <a:pt x="2756" y="1170"/>
                                </a:lnTo>
                                <a:lnTo>
                                  <a:pt x="2481" y="1126"/>
                                </a:lnTo>
                                <a:lnTo>
                                  <a:pt x="2144" y="1055"/>
                                </a:lnTo>
                                <a:lnTo>
                                  <a:pt x="1746" y="966"/>
                                </a:lnTo>
                                <a:lnTo>
                                  <a:pt x="1400" y="896"/>
                                </a:lnTo>
                                <a:lnTo>
                                  <a:pt x="1090" y="834"/>
                                </a:lnTo>
                                <a:lnTo>
                                  <a:pt x="842" y="798"/>
                                </a:lnTo>
                                <a:lnTo>
                                  <a:pt x="629" y="772"/>
                                </a:lnTo>
                                <a:lnTo>
                                  <a:pt x="461" y="772"/>
                                </a:lnTo>
                                <a:lnTo>
                                  <a:pt x="293" y="772"/>
                                </a:lnTo>
                                <a:lnTo>
                                  <a:pt x="142" y="789"/>
                                </a:lnTo>
                                <a:lnTo>
                                  <a:pt x="0" y="816"/>
                                </a:lnTo>
                                <a:lnTo>
                                  <a:pt x="0" y="4104"/>
                                </a:lnTo>
                                <a:lnTo>
                                  <a:pt x="11748" y="4104"/>
                                </a:lnTo>
                                <a:lnTo>
                                  <a:pt x="11748" y="18"/>
                                </a:lnTo>
                                <a:lnTo>
                                  <a:pt x="11332" y="0"/>
                                </a:lnTo>
                                <a:lnTo>
                                  <a:pt x="10915" y="0"/>
                                </a:lnTo>
                                <a:lnTo>
                                  <a:pt x="10508" y="9"/>
                                </a:lnTo>
                                <a:lnTo>
                                  <a:pt x="10091" y="27"/>
                                </a:lnTo>
                                <a:close/>
                              </a:path>
                            </a:pathLst>
                          </a:custGeom>
                          <a:gradFill rotWithShape="0">
                            <a:gsLst>
                              <a:gs pos="0">
                                <a:schemeClr val="lt1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chemeClr val="accent6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29783" dir="3885598" algn="ctr" rotWithShape="0">
                                    <a:schemeClr val="accent6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09" name="Group 3883"/>
                        <wpg:cNvGrpSpPr>
                          <a:grpSpLocks/>
                        </wpg:cNvGrpSpPr>
                        <wpg:grpSpPr bwMode="auto">
                          <a:xfrm rot="187344">
                            <a:off x="1901" y="10712"/>
                            <a:ext cx="1173" cy="1926"/>
                            <a:chOff x="10" y="10"/>
                            <a:chExt cx="2315" cy="3035"/>
                          </a:xfrm>
                        </wpg:grpSpPr>
                        <wps:wsp>
                          <wps:cNvPr id="310" name="Freeform 3884"/>
                          <wps:cNvSpPr>
                            <a:spLocks/>
                          </wps:cNvSpPr>
                          <wps:spPr bwMode="auto">
                            <a:xfrm>
                              <a:off x="255" y="10"/>
                              <a:ext cx="800" cy="665"/>
                            </a:xfrm>
                            <a:custGeom>
                              <a:avLst/>
                              <a:gdLst>
                                <a:gd name="T0" fmla="*/ 395 w 800"/>
                                <a:gd name="T1" fmla="*/ 30 h 665"/>
                                <a:gd name="T2" fmla="*/ 395 w 800"/>
                                <a:gd name="T3" fmla="*/ 30 h 665"/>
                                <a:gd name="T4" fmla="*/ 340 w 800"/>
                                <a:gd name="T5" fmla="*/ 10 h 665"/>
                                <a:gd name="T6" fmla="*/ 310 w 800"/>
                                <a:gd name="T7" fmla="*/ 5 h 665"/>
                                <a:gd name="T8" fmla="*/ 285 w 800"/>
                                <a:gd name="T9" fmla="*/ 0 h 665"/>
                                <a:gd name="T10" fmla="*/ 255 w 800"/>
                                <a:gd name="T11" fmla="*/ 5 h 665"/>
                                <a:gd name="T12" fmla="*/ 230 w 800"/>
                                <a:gd name="T13" fmla="*/ 5 h 665"/>
                                <a:gd name="T14" fmla="*/ 205 w 800"/>
                                <a:gd name="T15" fmla="*/ 15 h 665"/>
                                <a:gd name="T16" fmla="*/ 180 w 800"/>
                                <a:gd name="T17" fmla="*/ 25 h 665"/>
                                <a:gd name="T18" fmla="*/ 180 w 800"/>
                                <a:gd name="T19" fmla="*/ 25 h 665"/>
                                <a:gd name="T20" fmla="*/ 155 w 800"/>
                                <a:gd name="T21" fmla="*/ 40 h 665"/>
                                <a:gd name="T22" fmla="*/ 130 w 800"/>
                                <a:gd name="T23" fmla="*/ 60 h 665"/>
                                <a:gd name="T24" fmla="*/ 105 w 800"/>
                                <a:gd name="T25" fmla="*/ 80 h 665"/>
                                <a:gd name="T26" fmla="*/ 85 w 800"/>
                                <a:gd name="T27" fmla="*/ 105 h 665"/>
                                <a:gd name="T28" fmla="*/ 40 w 800"/>
                                <a:gd name="T29" fmla="*/ 170 h 665"/>
                                <a:gd name="T30" fmla="*/ 0 w 800"/>
                                <a:gd name="T31" fmla="*/ 250 h 665"/>
                                <a:gd name="T32" fmla="*/ 0 w 800"/>
                                <a:gd name="T33" fmla="*/ 250 h 665"/>
                                <a:gd name="T34" fmla="*/ 40 w 800"/>
                                <a:gd name="T35" fmla="*/ 235 h 665"/>
                                <a:gd name="T36" fmla="*/ 80 w 800"/>
                                <a:gd name="T37" fmla="*/ 225 h 665"/>
                                <a:gd name="T38" fmla="*/ 115 w 800"/>
                                <a:gd name="T39" fmla="*/ 220 h 665"/>
                                <a:gd name="T40" fmla="*/ 155 w 800"/>
                                <a:gd name="T41" fmla="*/ 220 h 665"/>
                                <a:gd name="T42" fmla="*/ 225 w 800"/>
                                <a:gd name="T43" fmla="*/ 120 h 665"/>
                                <a:gd name="T44" fmla="*/ 200 w 800"/>
                                <a:gd name="T45" fmla="*/ 220 h 665"/>
                                <a:gd name="T46" fmla="*/ 200 w 800"/>
                                <a:gd name="T47" fmla="*/ 220 h 665"/>
                                <a:gd name="T48" fmla="*/ 240 w 800"/>
                                <a:gd name="T49" fmla="*/ 230 h 665"/>
                                <a:gd name="T50" fmla="*/ 280 w 800"/>
                                <a:gd name="T51" fmla="*/ 240 h 665"/>
                                <a:gd name="T52" fmla="*/ 360 w 800"/>
                                <a:gd name="T53" fmla="*/ 160 h 665"/>
                                <a:gd name="T54" fmla="*/ 330 w 800"/>
                                <a:gd name="T55" fmla="*/ 255 h 665"/>
                                <a:gd name="T56" fmla="*/ 330 w 800"/>
                                <a:gd name="T57" fmla="*/ 255 h 665"/>
                                <a:gd name="T58" fmla="*/ 390 w 800"/>
                                <a:gd name="T59" fmla="*/ 285 h 665"/>
                                <a:gd name="T60" fmla="*/ 455 w 800"/>
                                <a:gd name="T61" fmla="*/ 235 h 665"/>
                                <a:gd name="T62" fmla="*/ 430 w 800"/>
                                <a:gd name="T63" fmla="*/ 310 h 665"/>
                                <a:gd name="T64" fmla="*/ 430 w 800"/>
                                <a:gd name="T65" fmla="*/ 310 h 665"/>
                                <a:gd name="T66" fmla="*/ 480 w 800"/>
                                <a:gd name="T67" fmla="*/ 350 h 665"/>
                                <a:gd name="T68" fmla="*/ 530 w 800"/>
                                <a:gd name="T69" fmla="*/ 315 h 665"/>
                                <a:gd name="T70" fmla="*/ 505 w 800"/>
                                <a:gd name="T71" fmla="*/ 370 h 665"/>
                                <a:gd name="T72" fmla="*/ 505 w 800"/>
                                <a:gd name="T73" fmla="*/ 370 h 665"/>
                                <a:gd name="T74" fmla="*/ 555 w 800"/>
                                <a:gd name="T75" fmla="*/ 410 h 665"/>
                                <a:gd name="T76" fmla="*/ 590 w 800"/>
                                <a:gd name="T77" fmla="*/ 390 h 665"/>
                                <a:gd name="T78" fmla="*/ 575 w 800"/>
                                <a:gd name="T79" fmla="*/ 430 h 665"/>
                                <a:gd name="T80" fmla="*/ 575 w 800"/>
                                <a:gd name="T81" fmla="*/ 430 h 665"/>
                                <a:gd name="T82" fmla="*/ 615 w 800"/>
                                <a:gd name="T83" fmla="*/ 470 h 665"/>
                                <a:gd name="T84" fmla="*/ 640 w 800"/>
                                <a:gd name="T85" fmla="*/ 460 h 665"/>
                                <a:gd name="T86" fmla="*/ 635 w 800"/>
                                <a:gd name="T87" fmla="*/ 485 h 665"/>
                                <a:gd name="T88" fmla="*/ 635 w 800"/>
                                <a:gd name="T89" fmla="*/ 485 h 665"/>
                                <a:gd name="T90" fmla="*/ 715 w 800"/>
                                <a:gd name="T91" fmla="*/ 570 h 665"/>
                                <a:gd name="T92" fmla="*/ 800 w 800"/>
                                <a:gd name="T93" fmla="*/ 665 h 665"/>
                                <a:gd name="T94" fmla="*/ 800 w 800"/>
                                <a:gd name="T95" fmla="*/ 665 h 665"/>
                                <a:gd name="T96" fmla="*/ 800 w 800"/>
                                <a:gd name="T97" fmla="*/ 665 h 665"/>
                                <a:gd name="T98" fmla="*/ 765 w 800"/>
                                <a:gd name="T99" fmla="*/ 540 h 665"/>
                                <a:gd name="T100" fmla="*/ 725 w 800"/>
                                <a:gd name="T101" fmla="*/ 430 h 665"/>
                                <a:gd name="T102" fmla="*/ 675 w 800"/>
                                <a:gd name="T103" fmla="*/ 330 h 665"/>
                                <a:gd name="T104" fmla="*/ 620 w 800"/>
                                <a:gd name="T105" fmla="*/ 240 h 665"/>
                                <a:gd name="T106" fmla="*/ 620 w 800"/>
                                <a:gd name="T107" fmla="*/ 240 h 665"/>
                                <a:gd name="T108" fmla="*/ 570 w 800"/>
                                <a:gd name="T109" fmla="*/ 170 h 665"/>
                                <a:gd name="T110" fmla="*/ 515 w 800"/>
                                <a:gd name="T111" fmla="*/ 110 h 665"/>
                                <a:gd name="T112" fmla="*/ 455 w 800"/>
                                <a:gd name="T113" fmla="*/ 65 h 665"/>
                                <a:gd name="T114" fmla="*/ 395 w 800"/>
                                <a:gd name="T115" fmla="*/ 30 h 665"/>
                                <a:gd name="T116" fmla="*/ 395 w 800"/>
                                <a:gd name="T117" fmla="*/ 30 h 6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800" h="665">
                                  <a:moveTo>
                                    <a:pt x="395" y="30"/>
                                  </a:moveTo>
                                  <a:lnTo>
                                    <a:pt x="395" y="30"/>
                                  </a:lnTo>
                                  <a:lnTo>
                                    <a:pt x="340" y="10"/>
                                  </a:lnTo>
                                  <a:lnTo>
                                    <a:pt x="310" y="5"/>
                                  </a:lnTo>
                                  <a:lnTo>
                                    <a:pt x="285" y="0"/>
                                  </a:lnTo>
                                  <a:lnTo>
                                    <a:pt x="255" y="5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05" y="15"/>
                                  </a:lnTo>
                                  <a:lnTo>
                                    <a:pt x="180" y="25"/>
                                  </a:lnTo>
                                  <a:lnTo>
                                    <a:pt x="155" y="40"/>
                                  </a:lnTo>
                                  <a:lnTo>
                                    <a:pt x="130" y="60"/>
                                  </a:lnTo>
                                  <a:lnTo>
                                    <a:pt x="105" y="80"/>
                                  </a:lnTo>
                                  <a:lnTo>
                                    <a:pt x="85" y="105"/>
                                  </a:lnTo>
                                  <a:lnTo>
                                    <a:pt x="40" y="170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40" y="235"/>
                                  </a:lnTo>
                                  <a:lnTo>
                                    <a:pt x="80" y="225"/>
                                  </a:lnTo>
                                  <a:lnTo>
                                    <a:pt x="115" y="220"/>
                                  </a:lnTo>
                                  <a:lnTo>
                                    <a:pt x="155" y="220"/>
                                  </a:lnTo>
                                  <a:lnTo>
                                    <a:pt x="225" y="120"/>
                                  </a:lnTo>
                                  <a:lnTo>
                                    <a:pt x="200" y="220"/>
                                  </a:lnTo>
                                  <a:lnTo>
                                    <a:pt x="240" y="230"/>
                                  </a:lnTo>
                                  <a:lnTo>
                                    <a:pt x="280" y="240"/>
                                  </a:lnTo>
                                  <a:lnTo>
                                    <a:pt x="360" y="160"/>
                                  </a:lnTo>
                                  <a:lnTo>
                                    <a:pt x="330" y="255"/>
                                  </a:lnTo>
                                  <a:lnTo>
                                    <a:pt x="390" y="285"/>
                                  </a:lnTo>
                                  <a:lnTo>
                                    <a:pt x="455" y="235"/>
                                  </a:lnTo>
                                  <a:lnTo>
                                    <a:pt x="430" y="310"/>
                                  </a:lnTo>
                                  <a:lnTo>
                                    <a:pt x="480" y="350"/>
                                  </a:lnTo>
                                  <a:lnTo>
                                    <a:pt x="530" y="315"/>
                                  </a:lnTo>
                                  <a:lnTo>
                                    <a:pt x="505" y="370"/>
                                  </a:lnTo>
                                  <a:lnTo>
                                    <a:pt x="555" y="410"/>
                                  </a:lnTo>
                                  <a:lnTo>
                                    <a:pt x="590" y="390"/>
                                  </a:lnTo>
                                  <a:lnTo>
                                    <a:pt x="575" y="430"/>
                                  </a:lnTo>
                                  <a:lnTo>
                                    <a:pt x="615" y="470"/>
                                  </a:lnTo>
                                  <a:lnTo>
                                    <a:pt x="640" y="460"/>
                                  </a:lnTo>
                                  <a:lnTo>
                                    <a:pt x="635" y="485"/>
                                  </a:lnTo>
                                  <a:lnTo>
                                    <a:pt x="715" y="570"/>
                                  </a:lnTo>
                                  <a:lnTo>
                                    <a:pt x="800" y="665"/>
                                  </a:lnTo>
                                  <a:lnTo>
                                    <a:pt x="765" y="540"/>
                                  </a:lnTo>
                                  <a:lnTo>
                                    <a:pt x="725" y="430"/>
                                  </a:lnTo>
                                  <a:lnTo>
                                    <a:pt x="675" y="330"/>
                                  </a:lnTo>
                                  <a:lnTo>
                                    <a:pt x="620" y="240"/>
                                  </a:lnTo>
                                  <a:lnTo>
                                    <a:pt x="570" y="170"/>
                                  </a:lnTo>
                                  <a:lnTo>
                                    <a:pt x="515" y="110"/>
                                  </a:lnTo>
                                  <a:lnTo>
                                    <a:pt x="455" y="65"/>
                                  </a:lnTo>
                                  <a:lnTo>
                                    <a:pt x="39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3885"/>
                          <wps:cNvSpPr>
                            <a:spLocks/>
                          </wps:cNvSpPr>
                          <wps:spPr bwMode="auto">
                            <a:xfrm>
                              <a:off x="1055" y="115"/>
                              <a:ext cx="1080" cy="560"/>
                            </a:xfrm>
                            <a:custGeom>
                              <a:avLst/>
                              <a:gdLst>
                                <a:gd name="T0" fmla="*/ 890 w 1080"/>
                                <a:gd name="T1" fmla="*/ 55 h 560"/>
                                <a:gd name="T2" fmla="*/ 830 w 1080"/>
                                <a:gd name="T3" fmla="*/ 25 h 560"/>
                                <a:gd name="T4" fmla="*/ 765 w 1080"/>
                                <a:gd name="T5" fmla="*/ 5 h 560"/>
                                <a:gd name="T6" fmla="*/ 695 w 1080"/>
                                <a:gd name="T7" fmla="*/ 0 h 560"/>
                                <a:gd name="T8" fmla="*/ 620 w 1080"/>
                                <a:gd name="T9" fmla="*/ 5 h 560"/>
                                <a:gd name="T10" fmla="*/ 580 w 1080"/>
                                <a:gd name="T11" fmla="*/ 15 h 560"/>
                                <a:gd name="T12" fmla="*/ 500 w 1080"/>
                                <a:gd name="T13" fmla="*/ 45 h 560"/>
                                <a:gd name="T14" fmla="*/ 380 w 1080"/>
                                <a:gd name="T15" fmla="*/ 105 h 560"/>
                                <a:gd name="T16" fmla="*/ 300 w 1080"/>
                                <a:gd name="T17" fmla="*/ 165 h 560"/>
                                <a:gd name="T18" fmla="*/ 215 w 1080"/>
                                <a:gd name="T19" fmla="*/ 245 h 560"/>
                                <a:gd name="T20" fmla="*/ 140 w 1080"/>
                                <a:gd name="T21" fmla="*/ 340 h 560"/>
                                <a:gd name="T22" fmla="*/ 0 w 1080"/>
                                <a:gd name="T23" fmla="*/ 560 h 560"/>
                                <a:gd name="T24" fmla="*/ 5 w 1080"/>
                                <a:gd name="T25" fmla="*/ 560 h 560"/>
                                <a:gd name="T26" fmla="*/ 240 w 1080"/>
                                <a:gd name="T27" fmla="*/ 415 h 560"/>
                                <a:gd name="T28" fmla="*/ 265 w 1080"/>
                                <a:gd name="T29" fmla="*/ 405 h 560"/>
                                <a:gd name="T30" fmla="*/ 325 w 1080"/>
                                <a:gd name="T31" fmla="*/ 375 h 560"/>
                                <a:gd name="T32" fmla="*/ 355 w 1080"/>
                                <a:gd name="T33" fmla="*/ 360 h 560"/>
                                <a:gd name="T34" fmla="*/ 425 w 1080"/>
                                <a:gd name="T35" fmla="*/ 330 h 560"/>
                                <a:gd name="T36" fmla="*/ 460 w 1080"/>
                                <a:gd name="T37" fmla="*/ 315 h 560"/>
                                <a:gd name="T38" fmla="*/ 530 w 1080"/>
                                <a:gd name="T39" fmla="*/ 290 h 560"/>
                                <a:gd name="T40" fmla="*/ 580 w 1080"/>
                                <a:gd name="T41" fmla="*/ 270 h 560"/>
                                <a:gd name="T42" fmla="*/ 665 w 1080"/>
                                <a:gd name="T43" fmla="*/ 255 h 560"/>
                                <a:gd name="T44" fmla="*/ 725 w 1080"/>
                                <a:gd name="T45" fmla="*/ 250 h 560"/>
                                <a:gd name="T46" fmla="*/ 780 w 1080"/>
                                <a:gd name="T47" fmla="*/ 250 h 560"/>
                                <a:gd name="T48" fmla="*/ 815 w 1080"/>
                                <a:gd name="T49" fmla="*/ 140 h 560"/>
                                <a:gd name="T50" fmla="*/ 890 w 1080"/>
                                <a:gd name="T51" fmla="*/ 260 h 560"/>
                                <a:gd name="T52" fmla="*/ 985 w 1080"/>
                                <a:gd name="T53" fmla="*/ 285 h 560"/>
                                <a:gd name="T54" fmla="*/ 1080 w 1080"/>
                                <a:gd name="T55" fmla="*/ 325 h 560"/>
                                <a:gd name="T56" fmla="*/ 1040 w 1080"/>
                                <a:gd name="T57" fmla="*/ 235 h 560"/>
                                <a:gd name="T58" fmla="*/ 1000 w 1080"/>
                                <a:gd name="T59" fmla="*/ 160 h 560"/>
                                <a:gd name="T60" fmla="*/ 950 w 1080"/>
                                <a:gd name="T61" fmla="*/ 100 h 560"/>
                                <a:gd name="T62" fmla="*/ 890 w 1080"/>
                                <a:gd name="T63" fmla="*/ 55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1080" h="560">
                                  <a:moveTo>
                                    <a:pt x="890" y="55"/>
                                  </a:moveTo>
                                  <a:lnTo>
                                    <a:pt x="890" y="55"/>
                                  </a:lnTo>
                                  <a:lnTo>
                                    <a:pt x="865" y="40"/>
                                  </a:lnTo>
                                  <a:lnTo>
                                    <a:pt x="830" y="25"/>
                                  </a:lnTo>
                                  <a:lnTo>
                                    <a:pt x="800" y="15"/>
                                  </a:lnTo>
                                  <a:lnTo>
                                    <a:pt x="765" y="5"/>
                                  </a:lnTo>
                                  <a:lnTo>
                                    <a:pt x="730" y="0"/>
                                  </a:lnTo>
                                  <a:lnTo>
                                    <a:pt x="695" y="0"/>
                                  </a:lnTo>
                                  <a:lnTo>
                                    <a:pt x="660" y="0"/>
                                  </a:lnTo>
                                  <a:lnTo>
                                    <a:pt x="620" y="5"/>
                                  </a:lnTo>
                                  <a:lnTo>
                                    <a:pt x="580" y="15"/>
                                  </a:lnTo>
                                  <a:lnTo>
                                    <a:pt x="540" y="30"/>
                                  </a:lnTo>
                                  <a:lnTo>
                                    <a:pt x="500" y="45"/>
                                  </a:lnTo>
                                  <a:lnTo>
                                    <a:pt x="460" y="60"/>
                                  </a:lnTo>
                                  <a:lnTo>
                                    <a:pt x="380" y="105"/>
                                  </a:lnTo>
                                  <a:lnTo>
                                    <a:pt x="300" y="165"/>
                                  </a:lnTo>
                                  <a:lnTo>
                                    <a:pt x="260" y="205"/>
                                  </a:lnTo>
                                  <a:lnTo>
                                    <a:pt x="215" y="245"/>
                                  </a:lnTo>
                                  <a:lnTo>
                                    <a:pt x="180" y="290"/>
                                  </a:lnTo>
                                  <a:lnTo>
                                    <a:pt x="140" y="340"/>
                                  </a:lnTo>
                                  <a:lnTo>
                                    <a:pt x="70" y="440"/>
                                  </a:lnTo>
                                  <a:lnTo>
                                    <a:pt x="0" y="560"/>
                                  </a:lnTo>
                                  <a:lnTo>
                                    <a:pt x="5" y="560"/>
                                  </a:lnTo>
                                  <a:lnTo>
                                    <a:pt x="125" y="480"/>
                                  </a:lnTo>
                                  <a:lnTo>
                                    <a:pt x="240" y="415"/>
                                  </a:lnTo>
                                  <a:lnTo>
                                    <a:pt x="240" y="390"/>
                                  </a:lnTo>
                                  <a:lnTo>
                                    <a:pt x="265" y="405"/>
                                  </a:lnTo>
                                  <a:lnTo>
                                    <a:pt x="325" y="375"/>
                                  </a:lnTo>
                                  <a:lnTo>
                                    <a:pt x="315" y="330"/>
                                  </a:lnTo>
                                  <a:lnTo>
                                    <a:pt x="355" y="360"/>
                                  </a:lnTo>
                                  <a:lnTo>
                                    <a:pt x="425" y="330"/>
                                  </a:lnTo>
                                  <a:lnTo>
                                    <a:pt x="405" y="270"/>
                                  </a:lnTo>
                                  <a:lnTo>
                                    <a:pt x="460" y="315"/>
                                  </a:lnTo>
                                  <a:lnTo>
                                    <a:pt x="530" y="290"/>
                                  </a:lnTo>
                                  <a:lnTo>
                                    <a:pt x="510" y="205"/>
                                  </a:lnTo>
                                  <a:lnTo>
                                    <a:pt x="580" y="270"/>
                                  </a:lnTo>
                                  <a:lnTo>
                                    <a:pt x="665" y="255"/>
                                  </a:lnTo>
                                  <a:lnTo>
                                    <a:pt x="640" y="150"/>
                                  </a:lnTo>
                                  <a:lnTo>
                                    <a:pt x="725" y="250"/>
                                  </a:lnTo>
                                  <a:lnTo>
                                    <a:pt x="780" y="250"/>
                                  </a:lnTo>
                                  <a:lnTo>
                                    <a:pt x="835" y="250"/>
                                  </a:lnTo>
                                  <a:lnTo>
                                    <a:pt x="815" y="140"/>
                                  </a:lnTo>
                                  <a:lnTo>
                                    <a:pt x="890" y="260"/>
                                  </a:lnTo>
                                  <a:lnTo>
                                    <a:pt x="935" y="270"/>
                                  </a:lnTo>
                                  <a:lnTo>
                                    <a:pt x="985" y="285"/>
                                  </a:lnTo>
                                  <a:lnTo>
                                    <a:pt x="1030" y="305"/>
                                  </a:lnTo>
                                  <a:lnTo>
                                    <a:pt x="1080" y="325"/>
                                  </a:lnTo>
                                  <a:lnTo>
                                    <a:pt x="1040" y="235"/>
                                  </a:lnTo>
                                  <a:lnTo>
                                    <a:pt x="1020" y="200"/>
                                  </a:lnTo>
                                  <a:lnTo>
                                    <a:pt x="1000" y="160"/>
                                  </a:lnTo>
                                  <a:lnTo>
                                    <a:pt x="975" y="130"/>
                                  </a:lnTo>
                                  <a:lnTo>
                                    <a:pt x="950" y="100"/>
                                  </a:lnTo>
                                  <a:lnTo>
                                    <a:pt x="920" y="75"/>
                                  </a:lnTo>
                                  <a:lnTo>
                                    <a:pt x="89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886"/>
                          <wps:cNvSpPr>
                            <a:spLocks/>
                          </wps:cNvSpPr>
                          <wps:spPr bwMode="auto">
                            <a:xfrm>
                              <a:off x="30" y="565"/>
                              <a:ext cx="1015" cy="610"/>
                            </a:xfrm>
                            <a:custGeom>
                              <a:avLst/>
                              <a:gdLst>
                                <a:gd name="T0" fmla="*/ 245 w 1015"/>
                                <a:gd name="T1" fmla="*/ 200 h 610"/>
                                <a:gd name="T2" fmla="*/ 325 w 1015"/>
                                <a:gd name="T3" fmla="*/ 295 h 610"/>
                                <a:gd name="T4" fmla="*/ 380 w 1015"/>
                                <a:gd name="T5" fmla="*/ 160 h 610"/>
                                <a:gd name="T6" fmla="*/ 440 w 1015"/>
                                <a:gd name="T7" fmla="*/ 235 h 610"/>
                                <a:gd name="T8" fmla="*/ 510 w 1015"/>
                                <a:gd name="T9" fmla="*/ 145 h 610"/>
                                <a:gd name="T10" fmla="*/ 545 w 1015"/>
                                <a:gd name="T11" fmla="*/ 200 h 610"/>
                                <a:gd name="T12" fmla="*/ 620 w 1015"/>
                                <a:gd name="T13" fmla="*/ 135 h 610"/>
                                <a:gd name="T14" fmla="*/ 650 w 1015"/>
                                <a:gd name="T15" fmla="*/ 175 h 610"/>
                                <a:gd name="T16" fmla="*/ 725 w 1015"/>
                                <a:gd name="T17" fmla="*/ 135 h 610"/>
                                <a:gd name="T18" fmla="*/ 745 w 1015"/>
                                <a:gd name="T19" fmla="*/ 155 h 610"/>
                                <a:gd name="T20" fmla="*/ 990 w 1015"/>
                                <a:gd name="T21" fmla="*/ 120 h 610"/>
                                <a:gd name="T22" fmla="*/ 1015 w 1015"/>
                                <a:gd name="T23" fmla="*/ 110 h 610"/>
                                <a:gd name="T24" fmla="*/ 875 w 1015"/>
                                <a:gd name="T25" fmla="*/ 65 h 610"/>
                                <a:gd name="T26" fmla="*/ 610 w 1015"/>
                                <a:gd name="T27" fmla="*/ 10 h 610"/>
                                <a:gd name="T28" fmla="*/ 490 w 1015"/>
                                <a:gd name="T29" fmla="*/ 0 h 610"/>
                                <a:gd name="T30" fmla="*/ 390 w 1015"/>
                                <a:gd name="T31" fmla="*/ 0 h 610"/>
                                <a:gd name="T32" fmla="*/ 295 w 1015"/>
                                <a:gd name="T33" fmla="*/ 15 h 610"/>
                                <a:gd name="T34" fmla="*/ 215 w 1015"/>
                                <a:gd name="T35" fmla="*/ 40 h 610"/>
                                <a:gd name="T36" fmla="*/ 140 w 1015"/>
                                <a:gd name="T37" fmla="*/ 75 h 610"/>
                                <a:gd name="T38" fmla="*/ 110 w 1015"/>
                                <a:gd name="T39" fmla="*/ 95 h 610"/>
                                <a:gd name="T40" fmla="*/ 60 w 1015"/>
                                <a:gd name="T41" fmla="*/ 140 h 610"/>
                                <a:gd name="T42" fmla="*/ 25 w 1015"/>
                                <a:gd name="T43" fmla="*/ 195 h 610"/>
                                <a:gd name="T44" fmla="*/ 5 w 1015"/>
                                <a:gd name="T45" fmla="*/ 255 h 610"/>
                                <a:gd name="T46" fmla="*/ 0 w 1015"/>
                                <a:gd name="T47" fmla="*/ 285 h 610"/>
                                <a:gd name="T48" fmla="*/ 0 w 1015"/>
                                <a:gd name="T49" fmla="*/ 355 h 610"/>
                                <a:gd name="T50" fmla="*/ 20 w 1015"/>
                                <a:gd name="T51" fmla="*/ 435 h 610"/>
                                <a:gd name="T52" fmla="*/ 55 w 1015"/>
                                <a:gd name="T53" fmla="*/ 520 h 610"/>
                                <a:gd name="T54" fmla="*/ 110 w 1015"/>
                                <a:gd name="T55" fmla="*/ 610 h 610"/>
                                <a:gd name="T56" fmla="*/ 135 w 1015"/>
                                <a:gd name="T57" fmla="*/ 520 h 610"/>
                                <a:gd name="T58" fmla="*/ 175 w 1015"/>
                                <a:gd name="T59" fmla="*/ 440 h 610"/>
                                <a:gd name="T60" fmla="*/ 205 w 1015"/>
                                <a:gd name="T61" fmla="*/ 400 h 610"/>
                                <a:gd name="T62" fmla="*/ 240 w 1015"/>
                                <a:gd name="T63" fmla="*/ 365 h 610"/>
                                <a:gd name="T64" fmla="*/ 275 w 1015"/>
                                <a:gd name="T65" fmla="*/ 330 h 6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015" h="610">
                                  <a:moveTo>
                                    <a:pt x="275" y="330"/>
                                  </a:moveTo>
                                  <a:lnTo>
                                    <a:pt x="245" y="200"/>
                                  </a:lnTo>
                                  <a:lnTo>
                                    <a:pt x="325" y="295"/>
                                  </a:lnTo>
                                  <a:lnTo>
                                    <a:pt x="395" y="260"/>
                                  </a:lnTo>
                                  <a:lnTo>
                                    <a:pt x="380" y="160"/>
                                  </a:lnTo>
                                  <a:lnTo>
                                    <a:pt x="440" y="235"/>
                                  </a:lnTo>
                                  <a:lnTo>
                                    <a:pt x="510" y="215"/>
                                  </a:lnTo>
                                  <a:lnTo>
                                    <a:pt x="510" y="145"/>
                                  </a:lnTo>
                                  <a:lnTo>
                                    <a:pt x="545" y="200"/>
                                  </a:lnTo>
                                  <a:lnTo>
                                    <a:pt x="620" y="185"/>
                                  </a:lnTo>
                                  <a:lnTo>
                                    <a:pt x="620" y="135"/>
                                  </a:lnTo>
                                  <a:lnTo>
                                    <a:pt x="650" y="175"/>
                                  </a:lnTo>
                                  <a:lnTo>
                                    <a:pt x="715" y="160"/>
                                  </a:lnTo>
                                  <a:lnTo>
                                    <a:pt x="725" y="135"/>
                                  </a:lnTo>
                                  <a:lnTo>
                                    <a:pt x="745" y="155"/>
                                  </a:lnTo>
                                  <a:lnTo>
                                    <a:pt x="860" y="135"/>
                                  </a:lnTo>
                                  <a:lnTo>
                                    <a:pt x="990" y="120"/>
                                  </a:lnTo>
                                  <a:lnTo>
                                    <a:pt x="1015" y="110"/>
                                  </a:lnTo>
                                  <a:lnTo>
                                    <a:pt x="875" y="65"/>
                                  </a:lnTo>
                                  <a:lnTo>
                                    <a:pt x="740" y="30"/>
                                  </a:lnTo>
                                  <a:lnTo>
                                    <a:pt x="610" y="10"/>
                                  </a:lnTo>
                                  <a:lnTo>
                                    <a:pt x="550" y="0"/>
                                  </a:lnTo>
                                  <a:lnTo>
                                    <a:pt x="490" y="0"/>
                                  </a:lnTo>
                                  <a:lnTo>
                                    <a:pt x="390" y="0"/>
                                  </a:lnTo>
                                  <a:lnTo>
                                    <a:pt x="340" y="10"/>
                                  </a:lnTo>
                                  <a:lnTo>
                                    <a:pt x="295" y="15"/>
                                  </a:lnTo>
                                  <a:lnTo>
                                    <a:pt x="255" y="25"/>
                                  </a:lnTo>
                                  <a:lnTo>
                                    <a:pt x="215" y="40"/>
                                  </a:lnTo>
                                  <a:lnTo>
                                    <a:pt x="175" y="55"/>
                                  </a:lnTo>
                                  <a:lnTo>
                                    <a:pt x="140" y="75"/>
                                  </a:lnTo>
                                  <a:lnTo>
                                    <a:pt x="110" y="95"/>
                                  </a:lnTo>
                                  <a:lnTo>
                                    <a:pt x="85" y="120"/>
                                  </a:lnTo>
                                  <a:lnTo>
                                    <a:pt x="60" y="140"/>
                                  </a:lnTo>
                                  <a:lnTo>
                                    <a:pt x="45" y="165"/>
                                  </a:lnTo>
                                  <a:lnTo>
                                    <a:pt x="25" y="195"/>
                                  </a:lnTo>
                                  <a:lnTo>
                                    <a:pt x="15" y="220"/>
                                  </a:lnTo>
                                  <a:lnTo>
                                    <a:pt x="5" y="255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10" y="395"/>
                                  </a:lnTo>
                                  <a:lnTo>
                                    <a:pt x="20" y="435"/>
                                  </a:lnTo>
                                  <a:lnTo>
                                    <a:pt x="35" y="475"/>
                                  </a:lnTo>
                                  <a:lnTo>
                                    <a:pt x="55" y="520"/>
                                  </a:lnTo>
                                  <a:lnTo>
                                    <a:pt x="110" y="610"/>
                                  </a:lnTo>
                                  <a:lnTo>
                                    <a:pt x="120" y="565"/>
                                  </a:lnTo>
                                  <a:lnTo>
                                    <a:pt x="135" y="520"/>
                                  </a:lnTo>
                                  <a:lnTo>
                                    <a:pt x="155" y="480"/>
                                  </a:lnTo>
                                  <a:lnTo>
                                    <a:pt x="175" y="440"/>
                                  </a:lnTo>
                                  <a:lnTo>
                                    <a:pt x="125" y="305"/>
                                  </a:lnTo>
                                  <a:lnTo>
                                    <a:pt x="205" y="400"/>
                                  </a:lnTo>
                                  <a:lnTo>
                                    <a:pt x="240" y="365"/>
                                  </a:lnTo>
                                  <a:lnTo>
                                    <a:pt x="275" y="3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887"/>
                          <wps:cNvSpPr>
                            <a:spLocks/>
                          </wps:cNvSpPr>
                          <wps:spPr bwMode="auto">
                            <a:xfrm>
                              <a:off x="360" y="680"/>
                              <a:ext cx="690" cy="910"/>
                            </a:xfrm>
                            <a:custGeom>
                              <a:avLst/>
                              <a:gdLst>
                                <a:gd name="T0" fmla="*/ 485 w 690"/>
                                <a:gd name="T1" fmla="*/ 205 h 910"/>
                                <a:gd name="T2" fmla="*/ 485 w 690"/>
                                <a:gd name="T3" fmla="*/ 180 h 910"/>
                                <a:gd name="T4" fmla="*/ 505 w 690"/>
                                <a:gd name="T5" fmla="*/ 185 h 910"/>
                                <a:gd name="T6" fmla="*/ 505 w 690"/>
                                <a:gd name="T7" fmla="*/ 185 h 910"/>
                                <a:gd name="T8" fmla="*/ 590 w 690"/>
                                <a:gd name="T9" fmla="*/ 95 h 910"/>
                                <a:gd name="T10" fmla="*/ 690 w 690"/>
                                <a:gd name="T11" fmla="*/ 0 h 910"/>
                                <a:gd name="T12" fmla="*/ 690 w 690"/>
                                <a:gd name="T13" fmla="*/ 0 h 910"/>
                                <a:gd name="T14" fmla="*/ 660 w 690"/>
                                <a:gd name="T15" fmla="*/ 5 h 910"/>
                                <a:gd name="T16" fmla="*/ 660 w 690"/>
                                <a:gd name="T17" fmla="*/ 5 h 910"/>
                                <a:gd name="T18" fmla="*/ 555 w 690"/>
                                <a:gd name="T19" fmla="*/ 45 h 910"/>
                                <a:gd name="T20" fmla="*/ 460 w 690"/>
                                <a:gd name="T21" fmla="*/ 90 h 910"/>
                                <a:gd name="T22" fmla="*/ 365 w 690"/>
                                <a:gd name="T23" fmla="*/ 140 h 910"/>
                                <a:gd name="T24" fmla="*/ 285 w 690"/>
                                <a:gd name="T25" fmla="*/ 195 h 910"/>
                                <a:gd name="T26" fmla="*/ 285 w 690"/>
                                <a:gd name="T27" fmla="*/ 195 h 910"/>
                                <a:gd name="T28" fmla="*/ 210 w 690"/>
                                <a:gd name="T29" fmla="*/ 255 h 910"/>
                                <a:gd name="T30" fmla="*/ 145 w 690"/>
                                <a:gd name="T31" fmla="*/ 320 h 910"/>
                                <a:gd name="T32" fmla="*/ 95 w 690"/>
                                <a:gd name="T33" fmla="*/ 385 h 910"/>
                                <a:gd name="T34" fmla="*/ 50 w 690"/>
                                <a:gd name="T35" fmla="*/ 455 h 910"/>
                                <a:gd name="T36" fmla="*/ 50 w 690"/>
                                <a:gd name="T37" fmla="*/ 455 h 910"/>
                                <a:gd name="T38" fmla="*/ 25 w 690"/>
                                <a:gd name="T39" fmla="*/ 520 h 910"/>
                                <a:gd name="T40" fmla="*/ 5 w 690"/>
                                <a:gd name="T41" fmla="*/ 585 h 910"/>
                                <a:gd name="T42" fmla="*/ 0 w 690"/>
                                <a:gd name="T43" fmla="*/ 645 h 910"/>
                                <a:gd name="T44" fmla="*/ 5 w 690"/>
                                <a:gd name="T45" fmla="*/ 705 h 910"/>
                                <a:gd name="T46" fmla="*/ 5 w 690"/>
                                <a:gd name="T47" fmla="*/ 705 h 910"/>
                                <a:gd name="T48" fmla="*/ 15 w 690"/>
                                <a:gd name="T49" fmla="*/ 730 h 910"/>
                                <a:gd name="T50" fmla="*/ 25 w 690"/>
                                <a:gd name="T51" fmla="*/ 760 h 910"/>
                                <a:gd name="T52" fmla="*/ 40 w 690"/>
                                <a:gd name="T53" fmla="*/ 785 h 910"/>
                                <a:gd name="T54" fmla="*/ 55 w 690"/>
                                <a:gd name="T55" fmla="*/ 815 h 910"/>
                                <a:gd name="T56" fmla="*/ 80 w 690"/>
                                <a:gd name="T57" fmla="*/ 840 h 910"/>
                                <a:gd name="T58" fmla="*/ 105 w 690"/>
                                <a:gd name="T59" fmla="*/ 865 h 910"/>
                                <a:gd name="T60" fmla="*/ 165 w 690"/>
                                <a:gd name="T61" fmla="*/ 910 h 910"/>
                                <a:gd name="T62" fmla="*/ 165 w 690"/>
                                <a:gd name="T63" fmla="*/ 910 h 910"/>
                                <a:gd name="T64" fmla="*/ 160 w 690"/>
                                <a:gd name="T65" fmla="*/ 865 h 910"/>
                                <a:gd name="T66" fmla="*/ 160 w 690"/>
                                <a:gd name="T67" fmla="*/ 820 h 910"/>
                                <a:gd name="T68" fmla="*/ 165 w 690"/>
                                <a:gd name="T69" fmla="*/ 775 h 910"/>
                                <a:gd name="T70" fmla="*/ 170 w 690"/>
                                <a:gd name="T71" fmla="*/ 730 h 910"/>
                                <a:gd name="T72" fmla="*/ 100 w 690"/>
                                <a:gd name="T73" fmla="*/ 650 h 910"/>
                                <a:gd name="T74" fmla="*/ 180 w 690"/>
                                <a:gd name="T75" fmla="*/ 685 h 910"/>
                                <a:gd name="T76" fmla="*/ 180 w 690"/>
                                <a:gd name="T77" fmla="*/ 685 h 910"/>
                                <a:gd name="T78" fmla="*/ 195 w 690"/>
                                <a:gd name="T79" fmla="*/ 635 h 910"/>
                                <a:gd name="T80" fmla="*/ 215 w 690"/>
                                <a:gd name="T81" fmla="*/ 585 h 910"/>
                                <a:gd name="T82" fmla="*/ 160 w 690"/>
                                <a:gd name="T83" fmla="*/ 495 h 910"/>
                                <a:gd name="T84" fmla="*/ 240 w 690"/>
                                <a:gd name="T85" fmla="*/ 530 h 910"/>
                                <a:gd name="T86" fmla="*/ 240 w 690"/>
                                <a:gd name="T87" fmla="*/ 530 h 910"/>
                                <a:gd name="T88" fmla="*/ 280 w 690"/>
                                <a:gd name="T89" fmla="*/ 465 h 910"/>
                                <a:gd name="T90" fmla="*/ 245 w 690"/>
                                <a:gd name="T91" fmla="*/ 385 h 910"/>
                                <a:gd name="T92" fmla="*/ 310 w 690"/>
                                <a:gd name="T93" fmla="*/ 420 h 910"/>
                                <a:gd name="T94" fmla="*/ 310 w 690"/>
                                <a:gd name="T95" fmla="*/ 420 h 910"/>
                                <a:gd name="T96" fmla="*/ 350 w 690"/>
                                <a:gd name="T97" fmla="*/ 360 h 910"/>
                                <a:gd name="T98" fmla="*/ 330 w 690"/>
                                <a:gd name="T99" fmla="*/ 305 h 910"/>
                                <a:gd name="T100" fmla="*/ 375 w 690"/>
                                <a:gd name="T101" fmla="*/ 330 h 910"/>
                                <a:gd name="T102" fmla="*/ 375 w 690"/>
                                <a:gd name="T103" fmla="*/ 330 h 910"/>
                                <a:gd name="T104" fmla="*/ 420 w 690"/>
                                <a:gd name="T105" fmla="*/ 275 h 910"/>
                                <a:gd name="T106" fmla="*/ 410 w 690"/>
                                <a:gd name="T107" fmla="*/ 235 h 910"/>
                                <a:gd name="T108" fmla="*/ 445 w 690"/>
                                <a:gd name="T109" fmla="*/ 250 h 910"/>
                                <a:gd name="T110" fmla="*/ 445 w 690"/>
                                <a:gd name="T111" fmla="*/ 250 h 910"/>
                                <a:gd name="T112" fmla="*/ 485 w 690"/>
                                <a:gd name="T113" fmla="*/ 205 h 910"/>
                                <a:gd name="T114" fmla="*/ 485 w 690"/>
                                <a:gd name="T115" fmla="*/ 205 h 9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690" h="910">
                                  <a:moveTo>
                                    <a:pt x="485" y="205"/>
                                  </a:moveTo>
                                  <a:lnTo>
                                    <a:pt x="485" y="180"/>
                                  </a:lnTo>
                                  <a:lnTo>
                                    <a:pt x="505" y="185"/>
                                  </a:lnTo>
                                  <a:lnTo>
                                    <a:pt x="590" y="95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660" y="5"/>
                                  </a:lnTo>
                                  <a:lnTo>
                                    <a:pt x="555" y="45"/>
                                  </a:lnTo>
                                  <a:lnTo>
                                    <a:pt x="460" y="90"/>
                                  </a:lnTo>
                                  <a:lnTo>
                                    <a:pt x="365" y="140"/>
                                  </a:lnTo>
                                  <a:lnTo>
                                    <a:pt x="285" y="195"/>
                                  </a:lnTo>
                                  <a:lnTo>
                                    <a:pt x="210" y="255"/>
                                  </a:lnTo>
                                  <a:lnTo>
                                    <a:pt x="145" y="320"/>
                                  </a:lnTo>
                                  <a:lnTo>
                                    <a:pt x="95" y="385"/>
                                  </a:lnTo>
                                  <a:lnTo>
                                    <a:pt x="50" y="455"/>
                                  </a:lnTo>
                                  <a:lnTo>
                                    <a:pt x="25" y="520"/>
                                  </a:lnTo>
                                  <a:lnTo>
                                    <a:pt x="5" y="585"/>
                                  </a:lnTo>
                                  <a:lnTo>
                                    <a:pt x="0" y="645"/>
                                  </a:lnTo>
                                  <a:lnTo>
                                    <a:pt x="5" y="705"/>
                                  </a:lnTo>
                                  <a:lnTo>
                                    <a:pt x="15" y="730"/>
                                  </a:lnTo>
                                  <a:lnTo>
                                    <a:pt x="25" y="760"/>
                                  </a:lnTo>
                                  <a:lnTo>
                                    <a:pt x="40" y="785"/>
                                  </a:lnTo>
                                  <a:lnTo>
                                    <a:pt x="55" y="815"/>
                                  </a:lnTo>
                                  <a:lnTo>
                                    <a:pt x="80" y="840"/>
                                  </a:lnTo>
                                  <a:lnTo>
                                    <a:pt x="105" y="865"/>
                                  </a:lnTo>
                                  <a:lnTo>
                                    <a:pt x="165" y="910"/>
                                  </a:lnTo>
                                  <a:lnTo>
                                    <a:pt x="160" y="865"/>
                                  </a:lnTo>
                                  <a:lnTo>
                                    <a:pt x="160" y="820"/>
                                  </a:lnTo>
                                  <a:lnTo>
                                    <a:pt x="165" y="775"/>
                                  </a:lnTo>
                                  <a:lnTo>
                                    <a:pt x="170" y="730"/>
                                  </a:lnTo>
                                  <a:lnTo>
                                    <a:pt x="100" y="650"/>
                                  </a:lnTo>
                                  <a:lnTo>
                                    <a:pt x="180" y="685"/>
                                  </a:lnTo>
                                  <a:lnTo>
                                    <a:pt x="195" y="635"/>
                                  </a:lnTo>
                                  <a:lnTo>
                                    <a:pt x="215" y="585"/>
                                  </a:lnTo>
                                  <a:lnTo>
                                    <a:pt x="160" y="495"/>
                                  </a:lnTo>
                                  <a:lnTo>
                                    <a:pt x="240" y="530"/>
                                  </a:lnTo>
                                  <a:lnTo>
                                    <a:pt x="280" y="465"/>
                                  </a:lnTo>
                                  <a:lnTo>
                                    <a:pt x="245" y="385"/>
                                  </a:lnTo>
                                  <a:lnTo>
                                    <a:pt x="310" y="420"/>
                                  </a:lnTo>
                                  <a:lnTo>
                                    <a:pt x="350" y="360"/>
                                  </a:lnTo>
                                  <a:lnTo>
                                    <a:pt x="330" y="305"/>
                                  </a:lnTo>
                                  <a:lnTo>
                                    <a:pt x="375" y="330"/>
                                  </a:lnTo>
                                  <a:lnTo>
                                    <a:pt x="420" y="275"/>
                                  </a:lnTo>
                                  <a:lnTo>
                                    <a:pt x="410" y="235"/>
                                  </a:lnTo>
                                  <a:lnTo>
                                    <a:pt x="445" y="250"/>
                                  </a:lnTo>
                                  <a:lnTo>
                                    <a:pt x="485" y="2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888"/>
                          <wps:cNvSpPr>
                            <a:spLocks/>
                          </wps:cNvSpPr>
                          <wps:spPr bwMode="auto">
                            <a:xfrm>
                              <a:off x="1065" y="675"/>
                              <a:ext cx="710" cy="725"/>
                            </a:xfrm>
                            <a:custGeom>
                              <a:avLst/>
                              <a:gdLst>
                                <a:gd name="T0" fmla="*/ 5 w 710"/>
                                <a:gd name="T1" fmla="*/ 0 h 725"/>
                                <a:gd name="T2" fmla="*/ 0 w 710"/>
                                <a:gd name="T3" fmla="*/ 5 h 725"/>
                                <a:gd name="T4" fmla="*/ 0 w 710"/>
                                <a:gd name="T5" fmla="*/ 5 h 725"/>
                                <a:gd name="T6" fmla="*/ 100 w 710"/>
                                <a:gd name="T7" fmla="*/ 75 h 725"/>
                                <a:gd name="T8" fmla="*/ 190 w 710"/>
                                <a:gd name="T9" fmla="*/ 140 h 725"/>
                                <a:gd name="T10" fmla="*/ 210 w 710"/>
                                <a:gd name="T11" fmla="*/ 135 h 725"/>
                                <a:gd name="T12" fmla="*/ 210 w 710"/>
                                <a:gd name="T13" fmla="*/ 155 h 725"/>
                                <a:gd name="T14" fmla="*/ 210 w 710"/>
                                <a:gd name="T15" fmla="*/ 155 h 725"/>
                                <a:gd name="T16" fmla="*/ 255 w 710"/>
                                <a:gd name="T17" fmla="*/ 190 h 725"/>
                                <a:gd name="T18" fmla="*/ 285 w 710"/>
                                <a:gd name="T19" fmla="*/ 175 h 725"/>
                                <a:gd name="T20" fmla="*/ 275 w 710"/>
                                <a:gd name="T21" fmla="*/ 210 h 725"/>
                                <a:gd name="T22" fmla="*/ 275 w 710"/>
                                <a:gd name="T23" fmla="*/ 210 h 725"/>
                                <a:gd name="T24" fmla="*/ 325 w 710"/>
                                <a:gd name="T25" fmla="*/ 250 h 725"/>
                                <a:gd name="T26" fmla="*/ 365 w 710"/>
                                <a:gd name="T27" fmla="*/ 225 h 725"/>
                                <a:gd name="T28" fmla="*/ 350 w 710"/>
                                <a:gd name="T29" fmla="*/ 275 h 725"/>
                                <a:gd name="T30" fmla="*/ 350 w 710"/>
                                <a:gd name="T31" fmla="*/ 275 h 725"/>
                                <a:gd name="T32" fmla="*/ 395 w 710"/>
                                <a:gd name="T33" fmla="*/ 320 h 725"/>
                                <a:gd name="T34" fmla="*/ 455 w 710"/>
                                <a:gd name="T35" fmla="*/ 285 h 725"/>
                                <a:gd name="T36" fmla="*/ 425 w 710"/>
                                <a:gd name="T37" fmla="*/ 355 h 725"/>
                                <a:gd name="T38" fmla="*/ 425 w 710"/>
                                <a:gd name="T39" fmla="*/ 355 h 725"/>
                                <a:gd name="T40" fmla="*/ 465 w 710"/>
                                <a:gd name="T41" fmla="*/ 410 h 725"/>
                                <a:gd name="T42" fmla="*/ 545 w 710"/>
                                <a:gd name="T43" fmla="*/ 370 h 725"/>
                                <a:gd name="T44" fmla="*/ 495 w 710"/>
                                <a:gd name="T45" fmla="*/ 450 h 725"/>
                                <a:gd name="T46" fmla="*/ 495 w 710"/>
                                <a:gd name="T47" fmla="*/ 450 h 725"/>
                                <a:gd name="T48" fmla="*/ 510 w 710"/>
                                <a:gd name="T49" fmla="*/ 490 h 725"/>
                                <a:gd name="T50" fmla="*/ 530 w 710"/>
                                <a:gd name="T51" fmla="*/ 530 h 725"/>
                                <a:gd name="T52" fmla="*/ 610 w 710"/>
                                <a:gd name="T53" fmla="*/ 495 h 725"/>
                                <a:gd name="T54" fmla="*/ 540 w 710"/>
                                <a:gd name="T55" fmla="*/ 570 h 725"/>
                                <a:gd name="T56" fmla="*/ 540 w 710"/>
                                <a:gd name="T57" fmla="*/ 570 h 725"/>
                                <a:gd name="T58" fmla="*/ 550 w 710"/>
                                <a:gd name="T59" fmla="*/ 610 h 725"/>
                                <a:gd name="T60" fmla="*/ 550 w 710"/>
                                <a:gd name="T61" fmla="*/ 645 h 725"/>
                                <a:gd name="T62" fmla="*/ 555 w 710"/>
                                <a:gd name="T63" fmla="*/ 685 h 725"/>
                                <a:gd name="T64" fmla="*/ 550 w 710"/>
                                <a:gd name="T65" fmla="*/ 725 h 725"/>
                                <a:gd name="T66" fmla="*/ 550 w 710"/>
                                <a:gd name="T67" fmla="*/ 725 h 725"/>
                                <a:gd name="T68" fmla="*/ 610 w 710"/>
                                <a:gd name="T69" fmla="*/ 675 h 725"/>
                                <a:gd name="T70" fmla="*/ 655 w 710"/>
                                <a:gd name="T71" fmla="*/ 630 h 725"/>
                                <a:gd name="T72" fmla="*/ 675 w 710"/>
                                <a:gd name="T73" fmla="*/ 605 h 725"/>
                                <a:gd name="T74" fmla="*/ 690 w 710"/>
                                <a:gd name="T75" fmla="*/ 580 h 725"/>
                                <a:gd name="T76" fmla="*/ 700 w 710"/>
                                <a:gd name="T77" fmla="*/ 555 h 725"/>
                                <a:gd name="T78" fmla="*/ 705 w 710"/>
                                <a:gd name="T79" fmla="*/ 530 h 725"/>
                                <a:gd name="T80" fmla="*/ 705 w 710"/>
                                <a:gd name="T81" fmla="*/ 530 h 725"/>
                                <a:gd name="T82" fmla="*/ 710 w 710"/>
                                <a:gd name="T83" fmla="*/ 480 h 725"/>
                                <a:gd name="T84" fmla="*/ 705 w 710"/>
                                <a:gd name="T85" fmla="*/ 430 h 725"/>
                                <a:gd name="T86" fmla="*/ 685 w 710"/>
                                <a:gd name="T87" fmla="*/ 375 h 725"/>
                                <a:gd name="T88" fmla="*/ 650 w 710"/>
                                <a:gd name="T89" fmla="*/ 325 h 725"/>
                                <a:gd name="T90" fmla="*/ 650 w 710"/>
                                <a:gd name="T91" fmla="*/ 325 h 725"/>
                                <a:gd name="T92" fmla="*/ 605 w 710"/>
                                <a:gd name="T93" fmla="*/ 270 h 725"/>
                                <a:gd name="T94" fmla="*/ 550 w 710"/>
                                <a:gd name="T95" fmla="*/ 220 h 725"/>
                                <a:gd name="T96" fmla="*/ 485 w 710"/>
                                <a:gd name="T97" fmla="*/ 170 h 725"/>
                                <a:gd name="T98" fmla="*/ 410 w 710"/>
                                <a:gd name="T99" fmla="*/ 125 h 725"/>
                                <a:gd name="T100" fmla="*/ 410 w 710"/>
                                <a:gd name="T101" fmla="*/ 125 h 725"/>
                                <a:gd name="T102" fmla="*/ 320 w 710"/>
                                <a:gd name="T103" fmla="*/ 85 h 725"/>
                                <a:gd name="T104" fmla="*/ 225 w 710"/>
                                <a:gd name="T105" fmla="*/ 50 h 725"/>
                                <a:gd name="T106" fmla="*/ 115 w 710"/>
                                <a:gd name="T107" fmla="*/ 25 h 725"/>
                                <a:gd name="T108" fmla="*/ 5 w 710"/>
                                <a:gd name="T109" fmla="*/ 0 h 725"/>
                                <a:gd name="T110" fmla="*/ 5 w 710"/>
                                <a:gd name="T111" fmla="*/ 0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710" h="725">
                                  <a:moveTo>
                                    <a:pt x="5" y="0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00" y="75"/>
                                  </a:lnTo>
                                  <a:lnTo>
                                    <a:pt x="190" y="140"/>
                                  </a:lnTo>
                                  <a:lnTo>
                                    <a:pt x="210" y="135"/>
                                  </a:lnTo>
                                  <a:lnTo>
                                    <a:pt x="210" y="155"/>
                                  </a:lnTo>
                                  <a:lnTo>
                                    <a:pt x="255" y="190"/>
                                  </a:lnTo>
                                  <a:lnTo>
                                    <a:pt x="285" y="175"/>
                                  </a:lnTo>
                                  <a:lnTo>
                                    <a:pt x="275" y="210"/>
                                  </a:lnTo>
                                  <a:lnTo>
                                    <a:pt x="325" y="250"/>
                                  </a:lnTo>
                                  <a:lnTo>
                                    <a:pt x="365" y="225"/>
                                  </a:lnTo>
                                  <a:lnTo>
                                    <a:pt x="350" y="275"/>
                                  </a:lnTo>
                                  <a:lnTo>
                                    <a:pt x="395" y="320"/>
                                  </a:lnTo>
                                  <a:lnTo>
                                    <a:pt x="455" y="285"/>
                                  </a:lnTo>
                                  <a:lnTo>
                                    <a:pt x="425" y="355"/>
                                  </a:lnTo>
                                  <a:lnTo>
                                    <a:pt x="465" y="410"/>
                                  </a:lnTo>
                                  <a:lnTo>
                                    <a:pt x="545" y="370"/>
                                  </a:lnTo>
                                  <a:lnTo>
                                    <a:pt x="495" y="450"/>
                                  </a:lnTo>
                                  <a:lnTo>
                                    <a:pt x="510" y="490"/>
                                  </a:lnTo>
                                  <a:lnTo>
                                    <a:pt x="530" y="530"/>
                                  </a:lnTo>
                                  <a:lnTo>
                                    <a:pt x="610" y="495"/>
                                  </a:lnTo>
                                  <a:lnTo>
                                    <a:pt x="540" y="570"/>
                                  </a:lnTo>
                                  <a:lnTo>
                                    <a:pt x="550" y="610"/>
                                  </a:lnTo>
                                  <a:lnTo>
                                    <a:pt x="550" y="645"/>
                                  </a:lnTo>
                                  <a:lnTo>
                                    <a:pt x="555" y="685"/>
                                  </a:lnTo>
                                  <a:lnTo>
                                    <a:pt x="550" y="725"/>
                                  </a:lnTo>
                                  <a:lnTo>
                                    <a:pt x="610" y="675"/>
                                  </a:lnTo>
                                  <a:lnTo>
                                    <a:pt x="655" y="630"/>
                                  </a:lnTo>
                                  <a:lnTo>
                                    <a:pt x="675" y="605"/>
                                  </a:lnTo>
                                  <a:lnTo>
                                    <a:pt x="690" y="580"/>
                                  </a:lnTo>
                                  <a:lnTo>
                                    <a:pt x="700" y="555"/>
                                  </a:lnTo>
                                  <a:lnTo>
                                    <a:pt x="705" y="530"/>
                                  </a:lnTo>
                                  <a:lnTo>
                                    <a:pt x="710" y="480"/>
                                  </a:lnTo>
                                  <a:lnTo>
                                    <a:pt x="705" y="430"/>
                                  </a:lnTo>
                                  <a:lnTo>
                                    <a:pt x="685" y="375"/>
                                  </a:lnTo>
                                  <a:lnTo>
                                    <a:pt x="650" y="325"/>
                                  </a:lnTo>
                                  <a:lnTo>
                                    <a:pt x="605" y="270"/>
                                  </a:lnTo>
                                  <a:lnTo>
                                    <a:pt x="550" y="220"/>
                                  </a:lnTo>
                                  <a:lnTo>
                                    <a:pt x="485" y="170"/>
                                  </a:lnTo>
                                  <a:lnTo>
                                    <a:pt x="410" y="125"/>
                                  </a:lnTo>
                                  <a:lnTo>
                                    <a:pt x="320" y="85"/>
                                  </a:lnTo>
                                  <a:lnTo>
                                    <a:pt x="225" y="50"/>
                                  </a:lnTo>
                                  <a:lnTo>
                                    <a:pt x="115" y="25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889"/>
                          <wps:cNvSpPr>
                            <a:spLocks/>
                          </wps:cNvSpPr>
                          <wps:spPr bwMode="auto">
                            <a:xfrm>
                              <a:off x="1065" y="570"/>
                              <a:ext cx="1240" cy="595"/>
                            </a:xfrm>
                            <a:custGeom>
                              <a:avLst/>
                              <a:gdLst>
                                <a:gd name="T0" fmla="*/ 5 w 1240"/>
                                <a:gd name="T1" fmla="*/ 105 h 595"/>
                                <a:gd name="T2" fmla="*/ 175 w 1240"/>
                                <a:gd name="T3" fmla="*/ 125 h 595"/>
                                <a:gd name="T4" fmla="*/ 360 w 1240"/>
                                <a:gd name="T5" fmla="*/ 130 h 595"/>
                                <a:gd name="T6" fmla="*/ 370 w 1240"/>
                                <a:gd name="T7" fmla="*/ 155 h 595"/>
                                <a:gd name="T8" fmla="*/ 485 w 1240"/>
                                <a:gd name="T9" fmla="*/ 125 h 595"/>
                                <a:gd name="T10" fmla="*/ 485 w 1240"/>
                                <a:gd name="T11" fmla="*/ 175 h 595"/>
                                <a:gd name="T12" fmla="*/ 625 w 1240"/>
                                <a:gd name="T13" fmla="*/ 140 h 595"/>
                                <a:gd name="T14" fmla="*/ 620 w 1240"/>
                                <a:gd name="T15" fmla="*/ 205 h 595"/>
                                <a:gd name="T16" fmla="*/ 780 w 1240"/>
                                <a:gd name="T17" fmla="*/ 155 h 595"/>
                                <a:gd name="T18" fmla="*/ 760 w 1240"/>
                                <a:gd name="T19" fmla="*/ 250 h 595"/>
                                <a:gd name="T20" fmla="*/ 940 w 1240"/>
                                <a:gd name="T21" fmla="*/ 195 h 595"/>
                                <a:gd name="T22" fmla="*/ 900 w 1240"/>
                                <a:gd name="T23" fmla="*/ 320 h 595"/>
                                <a:gd name="T24" fmla="*/ 980 w 1240"/>
                                <a:gd name="T25" fmla="*/ 390 h 595"/>
                                <a:gd name="T26" fmla="*/ 1015 w 1240"/>
                                <a:gd name="T27" fmla="*/ 425 h 595"/>
                                <a:gd name="T28" fmla="*/ 1040 w 1240"/>
                                <a:gd name="T29" fmla="*/ 465 h 595"/>
                                <a:gd name="T30" fmla="*/ 1080 w 1240"/>
                                <a:gd name="T31" fmla="*/ 545 h 595"/>
                                <a:gd name="T32" fmla="*/ 1090 w 1240"/>
                                <a:gd name="T33" fmla="*/ 595 h 595"/>
                                <a:gd name="T34" fmla="*/ 1160 w 1240"/>
                                <a:gd name="T35" fmla="*/ 505 h 595"/>
                                <a:gd name="T36" fmla="*/ 1205 w 1240"/>
                                <a:gd name="T37" fmla="*/ 425 h 595"/>
                                <a:gd name="T38" fmla="*/ 1235 w 1240"/>
                                <a:gd name="T39" fmla="*/ 350 h 595"/>
                                <a:gd name="T40" fmla="*/ 1240 w 1240"/>
                                <a:gd name="T41" fmla="*/ 280 h 595"/>
                                <a:gd name="T42" fmla="*/ 1235 w 1240"/>
                                <a:gd name="T43" fmla="*/ 250 h 595"/>
                                <a:gd name="T44" fmla="*/ 1210 w 1240"/>
                                <a:gd name="T45" fmla="*/ 195 h 595"/>
                                <a:gd name="T46" fmla="*/ 1170 w 1240"/>
                                <a:gd name="T47" fmla="*/ 145 h 595"/>
                                <a:gd name="T48" fmla="*/ 1115 w 1240"/>
                                <a:gd name="T49" fmla="*/ 100 h 595"/>
                                <a:gd name="T50" fmla="*/ 1080 w 1240"/>
                                <a:gd name="T51" fmla="*/ 80 h 595"/>
                                <a:gd name="T52" fmla="*/ 990 w 1240"/>
                                <a:gd name="T53" fmla="*/ 45 h 595"/>
                                <a:gd name="T54" fmla="*/ 890 w 1240"/>
                                <a:gd name="T55" fmla="*/ 20 h 595"/>
                                <a:gd name="T56" fmla="*/ 650 w 1240"/>
                                <a:gd name="T57" fmla="*/ 0 h 595"/>
                                <a:gd name="T58" fmla="*/ 505 w 1240"/>
                                <a:gd name="T59" fmla="*/ 5 h 595"/>
                                <a:gd name="T60" fmla="*/ 180 w 1240"/>
                                <a:gd name="T61" fmla="*/ 60 h 595"/>
                                <a:gd name="T62" fmla="*/ 0 w 1240"/>
                                <a:gd name="T63" fmla="*/ 100 h 5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1240" h="595">
                                  <a:moveTo>
                                    <a:pt x="0" y="100"/>
                                  </a:moveTo>
                                  <a:lnTo>
                                    <a:pt x="5" y="105"/>
                                  </a:lnTo>
                                  <a:lnTo>
                                    <a:pt x="175" y="125"/>
                                  </a:lnTo>
                                  <a:lnTo>
                                    <a:pt x="335" y="145"/>
                                  </a:lnTo>
                                  <a:lnTo>
                                    <a:pt x="360" y="130"/>
                                  </a:lnTo>
                                  <a:lnTo>
                                    <a:pt x="370" y="155"/>
                                  </a:lnTo>
                                  <a:lnTo>
                                    <a:pt x="450" y="165"/>
                                  </a:lnTo>
                                  <a:lnTo>
                                    <a:pt x="485" y="125"/>
                                  </a:lnTo>
                                  <a:lnTo>
                                    <a:pt x="485" y="175"/>
                                  </a:lnTo>
                                  <a:lnTo>
                                    <a:pt x="575" y="195"/>
                                  </a:lnTo>
                                  <a:lnTo>
                                    <a:pt x="625" y="140"/>
                                  </a:lnTo>
                                  <a:lnTo>
                                    <a:pt x="620" y="205"/>
                                  </a:lnTo>
                                  <a:lnTo>
                                    <a:pt x="700" y="230"/>
                                  </a:lnTo>
                                  <a:lnTo>
                                    <a:pt x="780" y="155"/>
                                  </a:lnTo>
                                  <a:lnTo>
                                    <a:pt x="760" y="250"/>
                                  </a:lnTo>
                                  <a:lnTo>
                                    <a:pt x="840" y="285"/>
                                  </a:lnTo>
                                  <a:lnTo>
                                    <a:pt x="940" y="195"/>
                                  </a:lnTo>
                                  <a:lnTo>
                                    <a:pt x="900" y="320"/>
                                  </a:lnTo>
                                  <a:lnTo>
                                    <a:pt x="940" y="355"/>
                                  </a:lnTo>
                                  <a:lnTo>
                                    <a:pt x="980" y="390"/>
                                  </a:lnTo>
                                  <a:lnTo>
                                    <a:pt x="1085" y="295"/>
                                  </a:lnTo>
                                  <a:lnTo>
                                    <a:pt x="1015" y="425"/>
                                  </a:lnTo>
                                  <a:lnTo>
                                    <a:pt x="1040" y="465"/>
                                  </a:lnTo>
                                  <a:lnTo>
                                    <a:pt x="1060" y="505"/>
                                  </a:lnTo>
                                  <a:lnTo>
                                    <a:pt x="1080" y="545"/>
                                  </a:lnTo>
                                  <a:lnTo>
                                    <a:pt x="1090" y="595"/>
                                  </a:lnTo>
                                  <a:lnTo>
                                    <a:pt x="1130" y="550"/>
                                  </a:lnTo>
                                  <a:lnTo>
                                    <a:pt x="1160" y="505"/>
                                  </a:lnTo>
                                  <a:lnTo>
                                    <a:pt x="1185" y="465"/>
                                  </a:lnTo>
                                  <a:lnTo>
                                    <a:pt x="1205" y="425"/>
                                  </a:lnTo>
                                  <a:lnTo>
                                    <a:pt x="1220" y="385"/>
                                  </a:lnTo>
                                  <a:lnTo>
                                    <a:pt x="1235" y="350"/>
                                  </a:lnTo>
                                  <a:lnTo>
                                    <a:pt x="1240" y="315"/>
                                  </a:lnTo>
                                  <a:lnTo>
                                    <a:pt x="1240" y="280"/>
                                  </a:lnTo>
                                  <a:lnTo>
                                    <a:pt x="1235" y="250"/>
                                  </a:lnTo>
                                  <a:lnTo>
                                    <a:pt x="1225" y="220"/>
                                  </a:lnTo>
                                  <a:lnTo>
                                    <a:pt x="1210" y="195"/>
                                  </a:lnTo>
                                  <a:lnTo>
                                    <a:pt x="1195" y="165"/>
                                  </a:lnTo>
                                  <a:lnTo>
                                    <a:pt x="1170" y="145"/>
                                  </a:lnTo>
                                  <a:lnTo>
                                    <a:pt x="1145" y="120"/>
                                  </a:lnTo>
                                  <a:lnTo>
                                    <a:pt x="1115" y="100"/>
                                  </a:lnTo>
                                  <a:lnTo>
                                    <a:pt x="1080" y="80"/>
                                  </a:lnTo>
                                  <a:lnTo>
                                    <a:pt x="1035" y="60"/>
                                  </a:lnTo>
                                  <a:lnTo>
                                    <a:pt x="990" y="45"/>
                                  </a:lnTo>
                                  <a:lnTo>
                                    <a:pt x="945" y="30"/>
                                  </a:lnTo>
                                  <a:lnTo>
                                    <a:pt x="890" y="20"/>
                                  </a:lnTo>
                                  <a:lnTo>
                                    <a:pt x="780" y="5"/>
                                  </a:lnTo>
                                  <a:lnTo>
                                    <a:pt x="650" y="0"/>
                                  </a:lnTo>
                                  <a:lnTo>
                                    <a:pt x="505" y="5"/>
                                  </a:lnTo>
                                  <a:lnTo>
                                    <a:pt x="345" y="25"/>
                                  </a:lnTo>
                                  <a:lnTo>
                                    <a:pt x="180" y="60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890"/>
                          <wps:cNvSpPr>
                            <a:spLocks/>
                          </wps:cNvSpPr>
                          <wps:spPr bwMode="auto">
                            <a:xfrm>
                              <a:off x="625" y="680"/>
                              <a:ext cx="535" cy="2320"/>
                            </a:xfrm>
                            <a:custGeom>
                              <a:avLst/>
                              <a:gdLst>
                                <a:gd name="T0" fmla="*/ 215 w 535"/>
                                <a:gd name="T1" fmla="*/ 1505 h 2320"/>
                                <a:gd name="T2" fmla="*/ 215 w 535"/>
                                <a:gd name="T3" fmla="*/ 1505 h 2320"/>
                                <a:gd name="T4" fmla="*/ 130 w 535"/>
                                <a:gd name="T5" fmla="*/ 1690 h 2320"/>
                                <a:gd name="T6" fmla="*/ 130 w 535"/>
                                <a:gd name="T7" fmla="*/ 1690 h 2320"/>
                                <a:gd name="T8" fmla="*/ 85 w 535"/>
                                <a:gd name="T9" fmla="*/ 1795 h 2320"/>
                                <a:gd name="T10" fmla="*/ 50 w 535"/>
                                <a:gd name="T11" fmla="*/ 1885 h 2320"/>
                                <a:gd name="T12" fmla="*/ 50 w 535"/>
                                <a:gd name="T13" fmla="*/ 1885 h 2320"/>
                                <a:gd name="T14" fmla="*/ 30 w 535"/>
                                <a:gd name="T15" fmla="*/ 1945 h 2320"/>
                                <a:gd name="T16" fmla="*/ 20 w 535"/>
                                <a:gd name="T17" fmla="*/ 2000 h 2320"/>
                                <a:gd name="T18" fmla="*/ 10 w 535"/>
                                <a:gd name="T19" fmla="*/ 2055 h 2320"/>
                                <a:gd name="T20" fmla="*/ 0 w 535"/>
                                <a:gd name="T21" fmla="*/ 2110 h 2320"/>
                                <a:gd name="T22" fmla="*/ 0 w 535"/>
                                <a:gd name="T23" fmla="*/ 2165 h 2320"/>
                                <a:gd name="T24" fmla="*/ 0 w 535"/>
                                <a:gd name="T25" fmla="*/ 2215 h 2320"/>
                                <a:gd name="T26" fmla="*/ 5 w 535"/>
                                <a:gd name="T27" fmla="*/ 2270 h 2320"/>
                                <a:gd name="T28" fmla="*/ 15 w 535"/>
                                <a:gd name="T29" fmla="*/ 2320 h 2320"/>
                                <a:gd name="T30" fmla="*/ 510 w 535"/>
                                <a:gd name="T31" fmla="*/ 2320 h 2320"/>
                                <a:gd name="T32" fmla="*/ 510 w 535"/>
                                <a:gd name="T33" fmla="*/ 2320 h 2320"/>
                                <a:gd name="T34" fmla="*/ 480 w 535"/>
                                <a:gd name="T35" fmla="*/ 2275 h 2320"/>
                                <a:gd name="T36" fmla="*/ 455 w 535"/>
                                <a:gd name="T37" fmla="*/ 2230 h 2320"/>
                                <a:gd name="T38" fmla="*/ 430 w 535"/>
                                <a:gd name="T39" fmla="*/ 2185 h 2320"/>
                                <a:gd name="T40" fmla="*/ 410 w 535"/>
                                <a:gd name="T41" fmla="*/ 2135 h 2320"/>
                                <a:gd name="T42" fmla="*/ 395 w 535"/>
                                <a:gd name="T43" fmla="*/ 2085 h 2320"/>
                                <a:gd name="T44" fmla="*/ 380 w 535"/>
                                <a:gd name="T45" fmla="*/ 2035 h 2320"/>
                                <a:gd name="T46" fmla="*/ 370 w 535"/>
                                <a:gd name="T47" fmla="*/ 1980 h 2320"/>
                                <a:gd name="T48" fmla="*/ 365 w 535"/>
                                <a:gd name="T49" fmla="*/ 1925 h 2320"/>
                                <a:gd name="T50" fmla="*/ 365 w 535"/>
                                <a:gd name="T51" fmla="*/ 1925 h 2320"/>
                                <a:gd name="T52" fmla="*/ 360 w 535"/>
                                <a:gd name="T53" fmla="*/ 1865 h 2320"/>
                                <a:gd name="T54" fmla="*/ 360 w 535"/>
                                <a:gd name="T55" fmla="*/ 1805 h 2320"/>
                                <a:gd name="T56" fmla="*/ 365 w 535"/>
                                <a:gd name="T57" fmla="*/ 1740 h 2320"/>
                                <a:gd name="T58" fmla="*/ 375 w 535"/>
                                <a:gd name="T59" fmla="*/ 1675 h 2320"/>
                                <a:gd name="T60" fmla="*/ 395 w 535"/>
                                <a:gd name="T61" fmla="*/ 1535 h 2320"/>
                                <a:gd name="T62" fmla="*/ 435 w 535"/>
                                <a:gd name="T63" fmla="*/ 1380 h 2320"/>
                                <a:gd name="T64" fmla="*/ 435 w 535"/>
                                <a:gd name="T65" fmla="*/ 1380 h 2320"/>
                                <a:gd name="T66" fmla="*/ 480 w 535"/>
                                <a:gd name="T67" fmla="*/ 1205 h 2320"/>
                                <a:gd name="T68" fmla="*/ 495 w 535"/>
                                <a:gd name="T69" fmla="*/ 1115 h 2320"/>
                                <a:gd name="T70" fmla="*/ 510 w 535"/>
                                <a:gd name="T71" fmla="*/ 1030 h 2320"/>
                                <a:gd name="T72" fmla="*/ 520 w 535"/>
                                <a:gd name="T73" fmla="*/ 940 h 2320"/>
                                <a:gd name="T74" fmla="*/ 530 w 535"/>
                                <a:gd name="T75" fmla="*/ 855 h 2320"/>
                                <a:gd name="T76" fmla="*/ 535 w 535"/>
                                <a:gd name="T77" fmla="*/ 770 h 2320"/>
                                <a:gd name="T78" fmla="*/ 535 w 535"/>
                                <a:gd name="T79" fmla="*/ 680 h 2320"/>
                                <a:gd name="T80" fmla="*/ 535 w 535"/>
                                <a:gd name="T81" fmla="*/ 595 h 2320"/>
                                <a:gd name="T82" fmla="*/ 530 w 535"/>
                                <a:gd name="T83" fmla="*/ 510 h 2320"/>
                                <a:gd name="T84" fmla="*/ 520 w 535"/>
                                <a:gd name="T85" fmla="*/ 425 h 2320"/>
                                <a:gd name="T86" fmla="*/ 510 w 535"/>
                                <a:gd name="T87" fmla="*/ 340 h 2320"/>
                                <a:gd name="T88" fmla="*/ 495 w 535"/>
                                <a:gd name="T89" fmla="*/ 250 h 2320"/>
                                <a:gd name="T90" fmla="*/ 480 w 535"/>
                                <a:gd name="T91" fmla="*/ 165 h 2320"/>
                                <a:gd name="T92" fmla="*/ 460 w 535"/>
                                <a:gd name="T93" fmla="*/ 80 h 2320"/>
                                <a:gd name="T94" fmla="*/ 435 w 535"/>
                                <a:gd name="T95" fmla="*/ 0 h 2320"/>
                                <a:gd name="T96" fmla="*/ 435 w 535"/>
                                <a:gd name="T97" fmla="*/ 0 h 2320"/>
                                <a:gd name="T98" fmla="*/ 445 w 535"/>
                                <a:gd name="T99" fmla="*/ 230 h 2320"/>
                                <a:gd name="T100" fmla="*/ 445 w 535"/>
                                <a:gd name="T101" fmla="*/ 440 h 2320"/>
                                <a:gd name="T102" fmla="*/ 435 w 535"/>
                                <a:gd name="T103" fmla="*/ 635 h 2320"/>
                                <a:gd name="T104" fmla="*/ 425 w 535"/>
                                <a:gd name="T105" fmla="*/ 730 h 2320"/>
                                <a:gd name="T106" fmla="*/ 415 w 535"/>
                                <a:gd name="T107" fmla="*/ 815 h 2320"/>
                                <a:gd name="T108" fmla="*/ 415 w 535"/>
                                <a:gd name="T109" fmla="*/ 815 h 2320"/>
                                <a:gd name="T110" fmla="*/ 400 w 535"/>
                                <a:gd name="T111" fmla="*/ 895 h 2320"/>
                                <a:gd name="T112" fmla="*/ 385 w 535"/>
                                <a:gd name="T113" fmla="*/ 980 h 2320"/>
                                <a:gd name="T114" fmla="*/ 340 w 535"/>
                                <a:gd name="T115" fmla="*/ 1150 h 2320"/>
                                <a:gd name="T116" fmla="*/ 285 w 535"/>
                                <a:gd name="T117" fmla="*/ 1325 h 2320"/>
                                <a:gd name="T118" fmla="*/ 215 w 535"/>
                                <a:gd name="T119" fmla="*/ 1505 h 2320"/>
                                <a:gd name="T120" fmla="*/ 215 w 535"/>
                                <a:gd name="T121" fmla="*/ 1505 h 2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535" h="2320">
                                  <a:moveTo>
                                    <a:pt x="215" y="1505"/>
                                  </a:moveTo>
                                  <a:lnTo>
                                    <a:pt x="215" y="1505"/>
                                  </a:lnTo>
                                  <a:lnTo>
                                    <a:pt x="130" y="1690"/>
                                  </a:lnTo>
                                  <a:lnTo>
                                    <a:pt x="85" y="1795"/>
                                  </a:lnTo>
                                  <a:lnTo>
                                    <a:pt x="50" y="1885"/>
                                  </a:lnTo>
                                  <a:lnTo>
                                    <a:pt x="30" y="1945"/>
                                  </a:lnTo>
                                  <a:lnTo>
                                    <a:pt x="20" y="2000"/>
                                  </a:lnTo>
                                  <a:lnTo>
                                    <a:pt x="10" y="2055"/>
                                  </a:lnTo>
                                  <a:lnTo>
                                    <a:pt x="0" y="2110"/>
                                  </a:lnTo>
                                  <a:lnTo>
                                    <a:pt x="0" y="2165"/>
                                  </a:lnTo>
                                  <a:lnTo>
                                    <a:pt x="0" y="2215"/>
                                  </a:lnTo>
                                  <a:lnTo>
                                    <a:pt x="5" y="2270"/>
                                  </a:lnTo>
                                  <a:lnTo>
                                    <a:pt x="15" y="2320"/>
                                  </a:lnTo>
                                  <a:lnTo>
                                    <a:pt x="510" y="2320"/>
                                  </a:lnTo>
                                  <a:lnTo>
                                    <a:pt x="480" y="2275"/>
                                  </a:lnTo>
                                  <a:lnTo>
                                    <a:pt x="455" y="2230"/>
                                  </a:lnTo>
                                  <a:lnTo>
                                    <a:pt x="430" y="2185"/>
                                  </a:lnTo>
                                  <a:lnTo>
                                    <a:pt x="410" y="2135"/>
                                  </a:lnTo>
                                  <a:lnTo>
                                    <a:pt x="395" y="2085"/>
                                  </a:lnTo>
                                  <a:lnTo>
                                    <a:pt x="380" y="2035"/>
                                  </a:lnTo>
                                  <a:lnTo>
                                    <a:pt x="370" y="1980"/>
                                  </a:lnTo>
                                  <a:lnTo>
                                    <a:pt x="365" y="1925"/>
                                  </a:lnTo>
                                  <a:lnTo>
                                    <a:pt x="360" y="1865"/>
                                  </a:lnTo>
                                  <a:lnTo>
                                    <a:pt x="360" y="1805"/>
                                  </a:lnTo>
                                  <a:lnTo>
                                    <a:pt x="365" y="1740"/>
                                  </a:lnTo>
                                  <a:lnTo>
                                    <a:pt x="375" y="1675"/>
                                  </a:lnTo>
                                  <a:lnTo>
                                    <a:pt x="395" y="1535"/>
                                  </a:lnTo>
                                  <a:lnTo>
                                    <a:pt x="435" y="1380"/>
                                  </a:lnTo>
                                  <a:lnTo>
                                    <a:pt x="480" y="1205"/>
                                  </a:lnTo>
                                  <a:lnTo>
                                    <a:pt x="495" y="1115"/>
                                  </a:lnTo>
                                  <a:lnTo>
                                    <a:pt x="510" y="1030"/>
                                  </a:lnTo>
                                  <a:lnTo>
                                    <a:pt x="520" y="940"/>
                                  </a:lnTo>
                                  <a:lnTo>
                                    <a:pt x="530" y="855"/>
                                  </a:lnTo>
                                  <a:lnTo>
                                    <a:pt x="535" y="770"/>
                                  </a:lnTo>
                                  <a:lnTo>
                                    <a:pt x="535" y="680"/>
                                  </a:lnTo>
                                  <a:lnTo>
                                    <a:pt x="535" y="595"/>
                                  </a:lnTo>
                                  <a:lnTo>
                                    <a:pt x="530" y="510"/>
                                  </a:lnTo>
                                  <a:lnTo>
                                    <a:pt x="520" y="425"/>
                                  </a:lnTo>
                                  <a:lnTo>
                                    <a:pt x="510" y="340"/>
                                  </a:lnTo>
                                  <a:lnTo>
                                    <a:pt x="495" y="250"/>
                                  </a:lnTo>
                                  <a:lnTo>
                                    <a:pt x="480" y="165"/>
                                  </a:lnTo>
                                  <a:lnTo>
                                    <a:pt x="460" y="80"/>
                                  </a:lnTo>
                                  <a:lnTo>
                                    <a:pt x="435" y="0"/>
                                  </a:lnTo>
                                  <a:lnTo>
                                    <a:pt x="445" y="230"/>
                                  </a:lnTo>
                                  <a:lnTo>
                                    <a:pt x="445" y="440"/>
                                  </a:lnTo>
                                  <a:lnTo>
                                    <a:pt x="435" y="635"/>
                                  </a:lnTo>
                                  <a:lnTo>
                                    <a:pt x="425" y="730"/>
                                  </a:lnTo>
                                  <a:lnTo>
                                    <a:pt x="415" y="815"/>
                                  </a:lnTo>
                                  <a:lnTo>
                                    <a:pt x="400" y="895"/>
                                  </a:lnTo>
                                  <a:lnTo>
                                    <a:pt x="385" y="980"/>
                                  </a:lnTo>
                                  <a:lnTo>
                                    <a:pt x="340" y="1150"/>
                                  </a:lnTo>
                                  <a:lnTo>
                                    <a:pt x="285" y="1325"/>
                                  </a:lnTo>
                                  <a:lnTo>
                                    <a:pt x="215" y="15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5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3891"/>
                          <wps:cNvSpPr>
                            <a:spLocks/>
                          </wps:cNvSpPr>
                          <wps:spPr bwMode="auto">
                            <a:xfrm>
                              <a:off x="1070" y="975"/>
                              <a:ext cx="85" cy="200"/>
                            </a:xfrm>
                            <a:custGeom>
                              <a:avLst/>
                              <a:gdLst>
                                <a:gd name="T0" fmla="*/ 60 w 85"/>
                                <a:gd name="T1" fmla="*/ 0 h 200"/>
                                <a:gd name="T2" fmla="*/ 0 w 85"/>
                                <a:gd name="T3" fmla="*/ 0 h 200"/>
                                <a:gd name="T4" fmla="*/ 0 w 85"/>
                                <a:gd name="T5" fmla="*/ 0 h 200"/>
                                <a:gd name="T6" fmla="*/ 0 w 85"/>
                                <a:gd name="T7" fmla="*/ 195 h 200"/>
                                <a:gd name="T8" fmla="*/ 85 w 85"/>
                                <a:gd name="T9" fmla="*/ 200 h 200"/>
                                <a:gd name="T10" fmla="*/ 85 w 85"/>
                                <a:gd name="T11" fmla="*/ 200 h 200"/>
                                <a:gd name="T12" fmla="*/ 75 w 85"/>
                                <a:gd name="T13" fmla="*/ 100 h 200"/>
                                <a:gd name="T14" fmla="*/ 60 w 85"/>
                                <a:gd name="T15" fmla="*/ 0 h 200"/>
                                <a:gd name="T16" fmla="*/ 60 w 85"/>
                                <a:gd name="T17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85" h="200">
                                  <a:moveTo>
                                    <a:pt x="6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85" y="200"/>
                                  </a:lnTo>
                                  <a:lnTo>
                                    <a:pt x="75" y="100"/>
                                  </a:lnTo>
                                  <a:lnTo>
                                    <a:pt x="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3892"/>
                          <wps:cNvSpPr>
                            <a:spLocks/>
                          </wps:cNvSpPr>
                          <wps:spPr bwMode="auto">
                            <a:xfrm>
                              <a:off x="1030" y="1360"/>
                              <a:ext cx="130" cy="230"/>
                            </a:xfrm>
                            <a:custGeom>
                              <a:avLst/>
                              <a:gdLst>
                                <a:gd name="T0" fmla="*/ 130 w 130"/>
                                <a:gd name="T1" fmla="*/ 0 h 230"/>
                                <a:gd name="T2" fmla="*/ 25 w 130"/>
                                <a:gd name="T3" fmla="*/ 0 h 230"/>
                                <a:gd name="T4" fmla="*/ 25 w 130"/>
                                <a:gd name="T5" fmla="*/ 0 h 230"/>
                                <a:gd name="T6" fmla="*/ 10 w 130"/>
                                <a:gd name="T7" fmla="*/ 135 h 230"/>
                                <a:gd name="T8" fmla="*/ 10 w 130"/>
                                <a:gd name="T9" fmla="*/ 135 h 230"/>
                                <a:gd name="T10" fmla="*/ 0 w 130"/>
                                <a:gd name="T11" fmla="*/ 195 h 230"/>
                                <a:gd name="T12" fmla="*/ 120 w 130"/>
                                <a:gd name="T13" fmla="*/ 230 h 230"/>
                                <a:gd name="T14" fmla="*/ 120 w 130"/>
                                <a:gd name="T15" fmla="*/ 230 h 230"/>
                                <a:gd name="T16" fmla="*/ 130 w 130"/>
                                <a:gd name="T17" fmla="*/ 115 h 230"/>
                                <a:gd name="T18" fmla="*/ 130 w 130"/>
                                <a:gd name="T19" fmla="*/ 0 h 230"/>
                                <a:gd name="T20" fmla="*/ 130 w 130"/>
                                <a:gd name="T21" fmla="*/ 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0" h="230">
                                  <a:moveTo>
                                    <a:pt x="130" y="0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10" y="135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120" y="230"/>
                                  </a:lnTo>
                                  <a:lnTo>
                                    <a:pt x="130" y="115"/>
                                  </a:lnTo>
                                  <a:lnTo>
                                    <a:pt x="1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893"/>
                          <wps:cNvSpPr>
                            <a:spLocks/>
                          </wps:cNvSpPr>
                          <wps:spPr bwMode="auto">
                            <a:xfrm>
                              <a:off x="905" y="1760"/>
                              <a:ext cx="220" cy="265"/>
                            </a:xfrm>
                            <a:custGeom>
                              <a:avLst/>
                              <a:gdLst>
                                <a:gd name="T0" fmla="*/ 165 w 220"/>
                                <a:gd name="T1" fmla="*/ 265 h 265"/>
                                <a:gd name="T2" fmla="*/ 165 w 220"/>
                                <a:gd name="T3" fmla="*/ 265 h 265"/>
                                <a:gd name="T4" fmla="*/ 195 w 220"/>
                                <a:gd name="T5" fmla="*/ 145 h 265"/>
                                <a:gd name="T6" fmla="*/ 220 w 220"/>
                                <a:gd name="T7" fmla="*/ 25 h 265"/>
                                <a:gd name="T8" fmla="*/ 80 w 220"/>
                                <a:gd name="T9" fmla="*/ 0 h 265"/>
                                <a:gd name="T10" fmla="*/ 80 w 220"/>
                                <a:gd name="T11" fmla="*/ 0 h 265"/>
                                <a:gd name="T12" fmla="*/ 45 w 220"/>
                                <a:gd name="T13" fmla="*/ 125 h 265"/>
                                <a:gd name="T14" fmla="*/ 0 w 220"/>
                                <a:gd name="T15" fmla="*/ 250 h 265"/>
                                <a:gd name="T16" fmla="*/ 165 w 220"/>
                                <a:gd name="T17" fmla="*/ 265 h 265"/>
                                <a:gd name="T18" fmla="*/ 165 w 220"/>
                                <a:gd name="T1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20" h="265">
                                  <a:moveTo>
                                    <a:pt x="165" y="265"/>
                                  </a:moveTo>
                                  <a:lnTo>
                                    <a:pt x="165" y="265"/>
                                  </a:lnTo>
                                  <a:lnTo>
                                    <a:pt x="195" y="145"/>
                                  </a:lnTo>
                                  <a:lnTo>
                                    <a:pt x="220" y="25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45" y="125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165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894"/>
                          <wps:cNvSpPr>
                            <a:spLocks/>
                          </wps:cNvSpPr>
                          <wps:spPr bwMode="auto">
                            <a:xfrm>
                              <a:off x="675" y="2245"/>
                              <a:ext cx="330" cy="320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55 h 320"/>
                                <a:gd name="T2" fmla="*/ 135 w 330"/>
                                <a:gd name="T3" fmla="*/ 0 h 320"/>
                                <a:gd name="T4" fmla="*/ 135 w 330"/>
                                <a:gd name="T5" fmla="*/ 0 h 320"/>
                                <a:gd name="T6" fmla="*/ 80 w 330"/>
                                <a:gd name="T7" fmla="*/ 125 h 320"/>
                                <a:gd name="T8" fmla="*/ 80 w 330"/>
                                <a:gd name="T9" fmla="*/ 125 h 320"/>
                                <a:gd name="T10" fmla="*/ 35 w 330"/>
                                <a:gd name="T11" fmla="*/ 230 h 320"/>
                                <a:gd name="T12" fmla="*/ 0 w 330"/>
                                <a:gd name="T13" fmla="*/ 320 h 320"/>
                                <a:gd name="T14" fmla="*/ 310 w 330"/>
                                <a:gd name="T15" fmla="*/ 300 h 320"/>
                                <a:gd name="T16" fmla="*/ 310 w 330"/>
                                <a:gd name="T17" fmla="*/ 300 h 320"/>
                                <a:gd name="T18" fmla="*/ 310 w 330"/>
                                <a:gd name="T19" fmla="*/ 245 h 320"/>
                                <a:gd name="T20" fmla="*/ 315 w 330"/>
                                <a:gd name="T21" fmla="*/ 185 h 320"/>
                                <a:gd name="T22" fmla="*/ 330 w 330"/>
                                <a:gd name="T23" fmla="*/ 55 h 320"/>
                                <a:gd name="T24" fmla="*/ 330 w 330"/>
                                <a:gd name="T25" fmla="*/ 5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30" h="320">
                                  <a:moveTo>
                                    <a:pt x="330" y="55"/>
                                  </a:moveTo>
                                  <a:lnTo>
                                    <a:pt x="135" y="0"/>
                                  </a:lnTo>
                                  <a:lnTo>
                                    <a:pt x="80" y="125"/>
                                  </a:lnTo>
                                  <a:lnTo>
                                    <a:pt x="35" y="230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310" y="300"/>
                                  </a:lnTo>
                                  <a:lnTo>
                                    <a:pt x="310" y="245"/>
                                  </a:lnTo>
                                  <a:lnTo>
                                    <a:pt x="315" y="185"/>
                                  </a:lnTo>
                                  <a:lnTo>
                                    <a:pt x="33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895"/>
                          <wps:cNvSpPr>
                            <a:spLocks/>
                          </wps:cNvSpPr>
                          <wps:spPr bwMode="auto">
                            <a:xfrm>
                              <a:off x="85" y="1290"/>
                              <a:ext cx="110" cy="230"/>
                            </a:xfrm>
                            <a:custGeom>
                              <a:avLst/>
                              <a:gdLst>
                                <a:gd name="T0" fmla="*/ 75 w 110"/>
                                <a:gd name="T1" fmla="*/ 0 h 230"/>
                                <a:gd name="T2" fmla="*/ 35 w 110"/>
                                <a:gd name="T3" fmla="*/ 0 h 230"/>
                                <a:gd name="T4" fmla="*/ 35 w 110"/>
                                <a:gd name="T5" fmla="*/ 0 h 230"/>
                                <a:gd name="T6" fmla="*/ 15 w 110"/>
                                <a:gd name="T7" fmla="*/ 50 h 230"/>
                                <a:gd name="T8" fmla="*/ 5 w 110"/>
                                <a:gd name="T9" fmla="*/ 95 h 230"/>
                                <a:gd name="T10" fmla="*/ 0 w 110"/>
                                <a:gd name="T11" fmla="*/ 130 h 230"/>
                                <a:gd name="T12" fmla="*/ 0 w 110"/>
                                <a:gd name="T13" fmla="*/ 165 h 230"/>
                                <a:gd name="T14" fmla="*/ 5 w 110"/>
                                <a:gd name="T15" fmla="*/ 190 h 230"/>
                                <a:gd name="T16" fmla="*/ 15 w 110"/>
                                <a:gd name="T17" fmla="*/ 210 h 230"/>
                                <a:gd name="T18" fmla="*/ 35 w 110"/>
                                <a:gd name="T19" fmla="*/ 225 h 230"/>
                                <a:gd name="T20" fmla="*/ 55 w 110"/>
                                <a:gd name="T21" fmla="*/ 230 h 230"/>
                                <a:gd name="T22" fmla="*/ 55 w 110"/>
                                <a:gd name="T23" fmla="*/ 230 h 230"/>
                                <a:gd name="T24" fmla="*/ 75 w 110"/>
                                <a:gd name="T25" fmla="*/ 230 h 230"/>
                                <a:gd name="T26" fmla="*/ 90 w 110"/>
                                <a:gd name="T27" fmla="*/ 220 h 230"/>
                                <a:gd name="T28" fmla="*/ 100 w 110"/>
                                <a:gd name="T29" fmla="*/ 200 h 230"/>
                                <a:gd name="T30" fmla="*/ 110 w 110"/>
                                <a:gd name="T31" fmla="*/ 175 h 230"/>
                                <a:gd name="T32" fmla="*/ 110 w 110"/>
                                <a:gd name="T33" fmla="*/ 140 h 230"/>
                                <a:gd name="T34" fmla="*/ 100 w 110"/>
                                <a:gd name="T35" fmla="*/ 100 h 230"/>
                                <a:gd name="T36" fmla="*/ 90 w 110"/>
                                <a:gd name="T37" fmla="*/ 55 h 230"/>
                                <a:gd name="T38" fmla="*/ 75 w 110"/>
                                <a:gd name="T39" fmla="*/ 0 h 230"/>
                                <a:gd name="T40" fmla="*/ 75 w 110"/>
                                <a:gd name="T41" fmla="*/ 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110" h="230">
                                  <a:moveTo>
                                    <a:pt x="75" y="0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15" y="50"/>
                                  </a:lnTo>
                                  <a:lnTo>
                                    <a:pt x="5" y="95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5" y="190"/>
                                  </a:lnTo>
                                  <a:lnTo>
                                    <a:pt x="15" y="210"/>
                                  </a:lnTo>
                                  <a:lnTo>
                                    <a:pt x="35" y="225"/>
                                  </a:lnTo>
                                  <a:lnTo>
                                    <a:pt x="55" y="230"/>
                                  </a:lnTo>
                                  <a:lnTo>
                                    <a:pt x="75" y="230"/>
                                  </a:lnTo>
                                  <a:lnTo>
                                    <a:pt x="90" y="220"/>
                                  </a:lnTo>
                                  <a:lnTo>
                                    <a:pt x="100" y="200"/>
                                  </a:lnTo>
                                  <a:lnTo>
                                    <a:pt x="110" y="175"/>
                                  </a:lnTo>
                                  <a:lnTo>
                                    <a:pt x="110" y="140"/>
                                  </a:lnTo>
                                  <a:lnTo>
                                    <a:pt x="100" y="100"/>
                                  </a:lnTo>
                                  <a:lnTo>
                                    <a:pt x="90" y="55"/>
                                  </a:lnTo>
                                  <a:lnTo>
                                    <a:pt x="7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896"/>
                          <wps:cNvSpPr>
                            <a:spLocks/>
                          </wps:cNvSpPr>
                          <wps:spPr bwMode="auto">
                            <a:xfrm>
                              <a:off x="10" y="1200"/>
                              <a:ext cx="260" cy="130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130 h 130"/>
                                <a:gd name="T2" fmla="*/ 260 w 260"/>
                                <a:gd name="T3" fmla="*/ 130 h 130"/>
                                <a:gd name="T4" fmla="*/ 250 w 260"/>
                                <a:gd name="T5" fmla="*/ 95 h 130"/>
                                <a:gd name="T6" fmla="*/ 235 w 260"/>
                                <a:gd name="T7" fmla="*/ 70 h 130"/>
                                <a:gd name="T8" fmla="*/ 220 w 260"/>
                                <a:gd name="T9" fmla="*/ 50 h 130"/>
                                <a:gd name="T10" fmla="*/ 200 w 260"/>
                                <a:gd name="T11" fmla="*/ 30 h 130"/>
                                <a:gd name="T12" fmla="*/ 200 w 260"/>
                                <a:gd name="T13" fmla="*/ 30 h 130"/>
                                <a:gd name="T14" fmla="*/ 185 w 260"/>
                                <a:gd name="T15" fmla="*/ 15 h 130"/>
                                <a:gd name="T16" fmla="*/ 165 w 260"/>
                                <a:gd name="T17" fmla="*/ 10 h 130"/>
                                <a:gd name="T18" fmla="*/ 145 w 260"/>
                                <a:gd name="T19" fmla="*/ 5 h 130"/>
                                <a:gd name="T20" fmla="*/ 125 w 260"/>
                                <a:gd name="T21" fmla="*/ 0 h 130"/>
                                <a:gd name="T22" fmla="*/ 125 w 260"/>
                                <a:gd name="T23" fmla="*/ 0 h 130"/>
                                <a:gd name="T24" fmla="*/ 105 w 260"/>
                                <a:gd name="T25" fmla="*/ 5 h 130"/>
                                <a:gd name="T26" fmla="*/ 85 w 260"/>
                                <a:gd name="T27" fmla="*/ 10 h 130"/>
                                <a:gd name="T28" fmla="*/ 70 w 260"/>
                                <a:gd name="T29" fmla="*/ 20 h 130"/>
                                <a:gd name="T30" fmla="*/ 50 w 260"/>
                                <a:gd name="T31" fmla="*/ 35 h 130"/>
                                <a:gd name="T32" fmla="*/ 50 w 260"/>
                                <a:gd name="T33" fmla="*/ 35 h 130"/>
                                <a:gd name="T34" fmla="*/ 35 w 260"/>
                                <a:gd name="T35" fmla="*/ 55 h 130"/>
                                <a:gd name="T36" fmla="*/ 25 w 260"/>
                                <a:gd name="T37" fmla="*/ 75 h 130"/>
                                <a:gd name="T38" fmla="*/ 10 w 260"/>
                                <a:gd name="T39" fmla="*/ 95 h 130"/>
                                <a:gd name="T40" fmla="*/ 0 w 260"/>
                                <a:gd name="T41" fmla="*/ 120 h 130"/>
                                <a:gd name="T42" fmla="*/ 260 w 260"/>
                                <a:gd name="T43" fmla="*/ 130 h 130"/>
                                <a:gd name="T44" fmla="*/ 260 w 260"/>
                                <a:gd name="T45" fmla="*/ 130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260" h="130">
                                  <a:moveTo>
                                    <a:pt x="260" y="130"/>
                                  </a:moveTo>
                                  <a:lnTo>
                                    <a:pt x="260" y="130"/>
                                  </a:lnTo>
                                  <a:lnTo>
                                    <a:pt x="250" y="95"/>
                                  </a:lnTo>
                                  <a:lnTo>
                                    <a:pt x="235" y="70"/>
                                  </a:lnTo>
                                  <a:lnTo>
                                    <a:pt x="220" y="50"/>
                                  </a:lnTo>
                                  <a:lnTo>
                                    <a:pt x="200" y="30"/>
                                  </a:lnTo>
                                  <a:lnTo>
                                    <a:pt x="185" y="15"/>
                                  </a:lnTo>
                                  <a:lnTo>
                                    <a:pt x="165" y="10"/>
                                  </a:lnTo>
                                  <a:lnTo>
                                    <a:pt x="145" y="5"/>
                                  </a:lnTo>
                                  <a:lnTo>
                                    <a:pt x="125" y="0"/>
                                  </a:lnTo>
                                  <a:lnTo>
                                    <a:pt x="105" y="5"/>
                                  </a:lnTo>
                                  <a:lnTo>
                                    <a:pt x="85" y="10"/>
                                  </a:lnTo>
                                  <a:lnTo>
                                    <a:pt x="70" y="20"/>
                                  </a:lnTo>
                                  <a:lnTo>
                                    <a:pt x="50" y="35"/>
                                  </a:lnTo>
                                  <a:lnTo>
                                    <a:pt x="35" y="55"/>
                                  </a:lnTo>
                                  <a:lnTo>
                                    <a:pt x="25" y="75"/>
                                  </a:lnTo>
                                  <a:lnTo>
                                    <a:pt x="10" y="9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260" y="13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897"/>
                          <wps:cNvSpPr>
                            <a:spLocks/>
                          </wps:cNvSpPr>
                          <wps:spPr bwMode="auto">
                            <a:xfrm>
                              <a:off x="1990" y="1185"/>
                              <a:ext cx="335" cy="330"/>
                            </a:xfrm>
                            <a:custGeom>
                              <a:avLst/>
                              <a:gdLst>
                                <a:gd name="T0" fmla="*/ 165 w 335"/>
                                <a:gd name="T1" fmla="*/ 0 h 330"/>
                                <a:gd name="T2" fmla="*/ 165 w 335"/>
                                <a:gd name="T3" fmla="*/ 0 h 330"/>
                                <a:gd name="T4" fmla="*/ 135 w 335"/>
                                <a:gd name="T5" fmla="*/ 0 h 330"/>
                                <a:gd name="T6" fmla="*/ 105 w 335"/>
                                <a:gd name="T7" fmla="*/ 10 h 330"/>
                                <a:gd name="T8" fmla="*/ 75 w 335"/>
                                <a:gd name="T9" fmla="*/ 25 h 330"/>
                                <a:gd name="T10" fmla="*/ 50 w 335"/>
                                <a:gd name="T11" fmla="*/ 45 h 330"/>
                                <a:gd name="T12" fmla="*/ 50 w 335"/>
                                <a:gd name="T13" fmla="*/ 45 h 330"/>
                                <a:gd name="T14" fmla="*/ 30 w 335"/>
                                <a:gd name="T15" fmla="*/ 75 h 330"/>
                                <a:gd name="T16" fmla="*/ 15 w 335"/>
                                <a:gd name="T17" fmla="*/ 100 h 330"/>
                                <a:gd name="T18" fmla="*/ 5 w 335"/>
                                <a:gd name="T19" fmla="*/ 130 h 330"/>
                                <a:gd name="T20" fmla="*/ 0 w 335"/>
                                <a:gd name="T21" fmla="*/ 165 h 330"/>
                                <a:gd name="T22" fmla="*/ 0 w 335"/>
                                <a:gd name="T23" fmla="*/ 165 h 330"/>
                                <a:gd name="T24" fmla="*/ 5 w 335"/>
                                <a:gd name="T25" fmla="*/ 195 h 330"/>
                                <a:gd name="T26" fmla="*/ 5 w 335"/>
                                <a:gd name="T27" fmla="*/ 195 h 330"/>
                                <a:gd name="T28" fmla="*/ 10 w 335"/>
                                <a:gd name="T29" fmla="*/ 220 h 330"/>
                                <a:gd name="T30" fmla="*/ 20 w 335"/>
                                <a:gd name="T31" fmla="*/ 240 h 330"/>
                                <a:gd name="T32" fmla="*/ 35 w 335"/>
                                <a:gd name="T33" fmla="*/ 265 h 330"/>
                                <a:gd name="T34" fmla="*/ 50 w 335"/>
                                <a:gd name="T35" fmla="*/ 280 h 330"/>
                                <a:gd name="T36" fmla="*/ 50 w 335"/>
                                <a:gd name="T37" fmla="*/ 280 h 330"/>
                                <a:gd name="T38" fmla="*/ 75 w 335"/>
                                <a:gd name="T39" fmla="*/ 305 h 330"/>
                                <a:gd name="T40" fmla="*/ 105 w 335"/>
                                <a:gd name="T41" fmla="*/ 320 h 330"/>
                                <a:gd name="T42" fmla="*/ 135 w 335"/>
                                <a:gd name="T43" fmla="*/ 330 h 330"/>
                                <a:gd name="T44" fmla="*/ 165 w 335"/>
                                <a:gd name="T45" fmla="*/ 330 h 330"/>
                                <a:gd name="T46" fmla="*/ 165 w 335"/>
                                <a:gd name="T47" fmla="*/ 330 h 330"/>
                                <a:gd name="T48" fmla="*/ 200 w 335"/>
                                <a:gd name="T49" fmla="*/ 330 h 330"/>
                                <a:gd name="T50" fmla="*/ 230 w 335"/>
                                <a:gd name="T51" fmla="*/ 320 h 330"/>
                                <a:gd name="T52" fmla="*/ 260 w 335"/>
                                <a:gd name="T53" fmla="*/ 305 h 330"/>
                                <a:gd name="T54" fmla="*/ 285 w 335"/>
                                <a:gd name="T55" fmla="*/ 280 h 330"/>
                                <a:gd name="T56" fmla="*/ 285 w 335"/>
                                <a:gd name="T57" fmla="*/ 280 h 330"/>
                                <a:gd name="T58" fmla="*/ 305 w 335"/>
                                <a:gd name="T59" fmla="*/ 255 h 330"/>
                                <a:gd name="T60" fmla="*/ 320 w 335"/>
                                <a:gd name="T61" fmla="*/ 230 h 330"/>
                                <a:gd name="T62" fmla="*/ 330 w 335"/>
                                <a:gd name="T63" fmla="*/ 200 h 330"/>
                                <a:gd name="T64" fmla="*/ 335 w 335"/>
                                <a:gd name="T65" fmla="*/ 165 h 330"/>
                                <a:gd name="T66" fmla="*/ 335 w 335"/>
                                <a:gd name="T67" fmla="*/ 165 h 330"/>
                                <a:gd name="T68" fmla="*/ 330 w 335"/>
                                <a:gd name="T69" fmla="*/ 145 h 330"/>
                                <a:gd name="T70" fmla="*/ 330 w 335"/>
                                <a:gd name="T71" fmla="*/ 145 h 330"/>
                                <a:gd name="T72" fmla="*/ 325 w 335"/>
                                <a:gd name="T73" fmla="*/ 115 h 330"/>
                                <a:gd name="T74" fmla="*/ 315 w 335"/>
                                <a:gd name="T75" fmla="*/ 90 h 330"/>
                                <a:gd name="T76" fmla="*/ 305 w 335"/>
                                <a:gd name="T77" fmla="*/ 70 h 330"/>
                                <a:gd name="T78" fmla="*/ 285 w 335"/>
                                <a:gd name="T79" fmla="*/ 45 h 330"/>
                                <a:gd name="T80" fmla="*/ 285 w 335"/>
                                <a:gd name="T81" fmla="*/ 45 h 330"/>
                                <a:gd name="T82" fmla="*/ 260 w 335"/>
                                <a:gd name="T83" fmla="*/ 25 h 330"/>
                                <a:gd name="T84" fmla="*/ 230 w 335"/>
                                <a:gd name="T85" fmla="*/ 10 h 330"/>
                                <a:gd name="T86" fmla="*/ 200 w 335"/>
                                <a:gd name="T87" fmla="*/ 0 h 330"/>
                                <a:gd name="T88" fmla="*/ 165 w 335"/>
                                <a:gd name="T89" fmla="*/ 0 h 330"/>
                                <a:gd name="T90" fmla="*/ 165 w 335"/>
                                <a:gd name="T91" fmla="*/ 0 h 3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</a:cxnLst>
                              <a:rect l="0" t="0" r="r" b="b"/>
                              <a:pathLst>
                                <a:path w="335" h="330">
                                  <a:moveTo>
                                    <a:pt x="165" y="0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135" y="0"/>
                                  </a:lnTo>
                                  <a:lnTo>
                                    <a:pt x="105" y="10"/>
                                  </a:lnTo>
                                  <a:lnTo>
                                    <a:pt x="75" y="25"/>
                                  </a:lnTo>
                                  <a:lnTo>
                                    <a:pt x="50" y="45"/>
                                  </a:lnTo>
                                  <a:lnTo>
                                    <a:pt x="30" y="75"/>
                                  </a:lnTo>
                                  <a:lnTo>
                                    <a:pt x="15" y="100"/>
                                  </a:lnTo>
                                  <a:lnTo>
                                    <a:pt x="5" y="130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5" y="195"/>
                                  </a:lnTo>
                                  <a:lnTo>
                                    <a:pt x="10" y="220"/>
                                  </a:lnTo>
                                  <a:lnTo>
                                    <a:pt x="20" y="240"/>
                                  </a:lnTo>
                                  <a:lnTo>
                                    <a:pt x="35" y="265"/>
                                  </a:lnTo>
                                  <a:lnTo>
                                    <a:pt x="50" y="280"/>
                                  </a:lnTo>
                                  <a:lnTo>
                                    <a:pt x="75" y="305"/>
                                  </a:lnTo>
                                  <a:lnTo>
                                    <a:pt x="105" y="320"/>
                                  </a:lnTo>
                                  <a:lnTo>
                                    <a:pt x="135" y="330"/>
                                  </a:lnTo>
                                  <a:lnTo>
                                    <a:pt x="165" y="330"/>
                                  </a:lnTo>
                                  <a:lnTo>
                                    <a:pt x="200" y="330"/>
                                  </a:lnTo>
                                  <a:lnTo>
                                    <a:pt x="230" y="320"/>
                                  </a:lnTo>
                                  <a:lnTo>
                                    <a:pt x="260" y="305"/>
                                  </a:lnTo>
                                  <a:lnTo>
                                    <a:pt x="285" y="280"/>
                                  </a:lnTo>
                                  <a:lnTo>
                                    <a:pt x="305" y="255"/>
                                  </a:lnTo>
                                  <a:lnTo>
                                    <a:pt x="320" y="230"/>
                                  </a:lnTo>
                                  <a:lnTo>
                                    <a:pt x="330" y="200"/>
                                  </a:lnTo>
                                  <a:lnTo>
                                    <a:pt x="335" y="165"/>
                                  </a:lnTo>
                                  <a:lnTo>
                                    <a:pt x="330" y="145"/>
                                  </a:lnTo>
                                  <a:lnTo>
                                    <a:pt x="325" y="115"/>
                                  </a:lnTo>
                                  <a:lnTo>
                                    <a:pt x="315" y="90"/>
                                  </a:lnTo>
                                  <a:lnTo>
                                    <a:pt x="305" y="70"/>
                                  </a:lnTo>
                                  <a:lnTo>
                                    <a:pt x="285" y="45"/>
                                  </a:lnTo>
                                  <a:lnTo>
                                    <a:pt x="260" y="25"/>
                                  </a:lnTo>
                                  <a:lnTo>
                                    <a:pt x="230" y="10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16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3898"/>
                          <wps:cNvSpPr>
                            <a:spLocks/>
                          </wps:cNvSpPr>
                          <wps:spPr bwMode="auto">
                            <a:xfrm>
                              <a:off x="1995" y="1295"/>
                              <a:ext cx="330" cy="220"/>
                            </a:xfrm>
                            <a:custGeom>
                              <a:avLst/>
                              <a:gdLst>
                                <a:gd name="T0" fmla="*/ 0 w 330"/>
                                <a:gd name="T1" fmla="*/ 85 h 220"/>
                                <a:gd name="T2" fmla="*/ 0 w 330"/>
                                <a:gd name="T3" fmla="*/ 85 h 220"/>
                                <a:gd name="T4" fmla="*/ 5 w 330"/>
                                <a:gd name="T5" fmla="*/ 110 h 220"/>
                                <a:gd name="T6" fmla="*/ 15 w 330"/>
                                <a:gd name="T7" fmla="*/ 130 h 220"/>
                                <a:gd name="T8" fmla="*/ 30 w 330"/>
                                <a:gd name="T9" fmla="*/ 155 h 220"/>
                                <a:gd name="T10" fmla="*/ 45 w 330"/>
                                <a:gd name="T11" fmla="*/ 170 h 220"/>
                                <a:gd name="T12" fmla="*/ 45 w 330"/>
                                <a:gd name="T13" fmla="*/ 170 h 220"/>
                                <a:gd name="T14" fmla="*/ 70 w 330"/>
                                <a:gd name="T15" fmla="*/ 195 h 220"/>
                                <a:gd name="T16" fmla="*/ 100 w 330"/>
                                <a:gd name="T17" fmla="*/ 210 h 220"/>
                                <a:gd name="T18" fmla="*/ 130 w 330"/>
                                <a:gd name="T19" fmla="*/ 220 h 220"/>
                                <a:gd name="T20" fmla="*/ 160 w 330"/>
                                <a:gd name="T21" fmla="*/ 220 h 220"/>
                                <a:gd name="T22" fmla="*/ 160 w 330"/>
                                <a:gd name="T23" fmla="*/ 220 h 220"/>
                                <a:gd name="T24" fmla="*/ 195 w 330"/>
                                <a:gd name="T25" fmla="*/ 220 h 220"/>
                                <a:gd name="T26" fmla="*/ 225 w 330"/>
                                <a:gd name="T27" fmla="*/ 210 h 220"/>
                                <a:gd name="T28" fmla="*/ 255 w 330"/>
                                <a:gd name="T29" fmla="*/ 195 h 220"/>
                                <a:gd name="T30" fmla="*/ 280 w 330"/>
                                <a:gd name="T31" fmla="*/ 170 h 220"/>
                                <a:gd name="T32" fmla="*/ 280 w 330"/>
                                <a:gd name="T33" fmla="*/ 170 h 220"/>
                                <a:gd name="T34" fmla="*/ 300 w 330"/>
                                <a:gd name="T35" fmla="*/ 145 h 220"/>
                                <a:gd name="T36" fmla="*/ 315 w 330"/>
                                <a:gd name="T37" fmla="*/ 120 h 220"/>
                                <a:gd name="T38" fmla="*/ 325 w 330"/>
                                <a:gd name="T39" fmla="*/ 90 h 220"/>
                                <a:gd name="T40" fmla="*/ 330 w 330"/>
                                <a:gd name="T41" fmla="*/ 55 h 220"/>
                                <a:gd name="T42" fmla="*/ 330 w 330"/>
                                <a:gd name="T43" fmla="*/ 55 h 220"/>
                                <a:gd name="T44" fmla="*/ 325 w 330"/>
                                <a:gd name="T45" fmla="*/ 35 h 220"/>
                                <a:gd name="T46" fmla="*/ 270 w 330"/>
                                <a:gd name="T47" fmla="*/ 125 h 220"/>
                                <a:gd name="T48" fmla="*/ 205 w 330"/>
                                <a:gd name="T49" fmla="*/ 0 h 220"/>
                                <a:gd name="T50" fmla="*/ 135 w 330"/>
                                <a:gd name="T51" fmla="*/ 140 h 220"/>
                                <a:gd name="T52" fmla="*/ 60 w 330"/>
                                <a:gd name="T53" fmla="*/ 5 h 220"/>
                                <a:gd name="T54" fmla="*/ 0 w 330"/>
                                <a:gd name="T55" fmla="*/ 85 h 220"/>
                                <a:gd name="T56" fmla="*/ 0 w 330"/>
                                <a:gd name="T57" fmla="*/ 85 h 2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</a:cxnLst>
                              <a:rect l="0" t="0" r="r" b="b"/>
                              <a:pathLst>
                                <a:path w="330" h="220">
                                  <a:moveTo>
                                    <a:pt x="0" y="85"/>
                                  </a:moveTo>
                                  <a:lnTo>
                                    <a:pt x="0" y="85"/>
                                  </a:lnTo>
                                  <a:lnTo>
                                    <a:pt x="5" y="110"/>
                                  </a:lnTo>
                                  <a:lnTo>
                                    <a:pt x="15" y="130"/>
                                  </a:lnTo>
                                  <a:lnTo>
                                    <a:pt x="30" y="155"/>
                                  </a:lnTo>
                                  <a:lnTo>
                                    <a:pt x="45" y="170"/>
                                  </a:lnTo>
                                  <a:lnTo>
                                    <a:pt x="70" y="195"/>
                                  </a:lnTo>
                                  <a:lnTo>
                                    <a:pt x="100" y="210"/>
                                  </a:lnTo>
                                  <a:lnTo>
                                    <a:pt x="130" y="220"/>
                                  </a:lnTo>
                                  <a:lnTo>
                                    <a:pt x="160" y="220"/>
                                  </a:lnTo>
                                  <a:lnTo>
                                    <a:pt x="195" y="220"/>
                                  </a:lnTo>
                                  <a:lnTo>
                                    <a:pt x="225" y="210"/>
                                  </a:lnTo>
                                  <a:lnTo>
                                    <a:pt x="255" y="195"/>
                                  </a:lnTo>
                                  <a:lnTo>
                                    <a:pt x="280" y="170"/>
                                  </a:lnTo>
                                  <a:lnTo>
                                    <a:pt x="300" y="145"/>
                                  </a:lnTo>
                                  <a:lnTo>
                                    <a:pt x="315" y="120"/>
                                  </a:lnTo>
                                  <a:lnTo>
                                    <a:pt x="325" y="90"/>
                                  </a:lnTo>
                                  <a:lnTo>
                                    <a:pt x="330" y="55"/>
                                  </a:lnTo>
                                  <a:lnTo>
                                    <a:pt x="325" y="35"/>
                                  </a:lnTo>
                                  <a:lnTo>
                                    <a:pt x="270" y="125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135" y="140"/>
                                  </a:lnTo>
                                  <a:lnTo>
                                    <a:pt x="60" y="5"/>
                                  </a:lnTo>
                                  <a:lnTo>
                                    <a:pt x="0" y="8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3899"/>
                          <wps:cNvSpPr>
                            <a:spLocks/>
                          </wps:cNvSpPr>
                          <wps:spPr bwMode="auto">
                            <a:xfrm>
                              <a:off x="110" y="270"/>
                              <a:ext cx="290" cy="240"/>
                            </a:xfrm>
                            <a:custGeom>
                              <a:avLst/>
                              <a:gdLst>
                                <a:gd name="T0" fmla="*/ 245 w 290"/>
                                <a:gd name="T1" fmla="*/ 35 h 240"/>
                                <a:gd name="T2" fmla="*/ 245 w 290"/>
                                <a:gd name="T3" fmla="*/ 35 h 240"/>
                                <a:gd name="T4" fmla="*/ 225 w 290"/>
                                <a:gd name="T5" fmla="*/ 20 h 240"/>
                                <a:gd name="T6" fmla="*/ 200 w 290"/>
                                <a:gd name="T7" fmla="*/ 10 h 240"/>
                                <a:gd name="T8" fmla="*/ 175 w 290"/>
                                <a:gd name="T9" fmla="*/ 5 h 240"/>
                                <a:gd name="T10" fmla="*/ 145 w 290"/>
                                <a:gd name="T11" fmla="*/ 0 h 240"/>
                                <a:gd name="T12" fmla="*/ 145 w 290"/>
                                <a:gd name="T13" fmla="*/ 0 h 240"/>
                                <a:gd name="T14" fmla="*/ 115 w 290"/>
                                <a:gd name="T15" fmla="*/ 5 h 240"/>
                                <a:gd name="T16" fmla="*/ 90 w 290"/>
                                <a:gd name="T17" fmla="*/ 10 h 240"/>
                                <a:gd name="T18" fmla="*/ 65 w 290"/>
                                <a:gd name="T19" fmla="*/ 20 h 240"/>
                                <a:gd name="T20" fmla="*/ 45 w 290"/>
                                <a:gd name="T21" fmla="*/ 35 h 240"/>
                                <a:gd name="T22" fmla="*/ 45 w 290"/>
                                <a:gd name="T23" fmla="*/ 35 h 240"/>
                                <a:gd name="T24" fmla="*/ 20 w 290"/>
                                <a:gd name="T25" fmla="*/ 60 h 240"/>
                                <a:gd name="T26" fmla="*/ 5 w 290"/>
                                <a:gd name="T27" fmla="*/ 90 h 240"/>
                                <a:gd name="T28" fmla="*/ 5 w 290"/>
                                <a:gd name="T29" fmla="*/ 90 h 240"/>
                                <a:gd name="T30" fmla="*/ 0 w 290"/>
                                <a:gd name="T31" fmla="*/ 120 h 240"/>
                                <a:gd name="T32" fmla="*/ 0 w 290"/>
                                <a:gd name="T33" fmla="*/ 120 h 240"/>
                                <a:gd name="T34" fmla="*/ 5 w 290"/>
                                <a:gd name="T35" fmla="*/ 145 h 240"/>
                                <a:gd name="T36" fmla="*/ 15 w 290"/>
                                <a:gd name="T37" fmla="*/ 170 h 240"/>
                                <a:gd name="T38" fmla="*/ 15 w 290"/>
                                <a:gd name="T39" fmla="*/ 170 h 240"/>
                                <a:gd name="T40" fmla="*/ 25 w 290"/>
                                <a:gd name="T41" fmla="*/ 185 h 240"/>
                                <a:gd name="T42" fmla="*/ 45 w 290"/>
                                <a:gd name="T43" fmla="*/ 205 h 240"/>
                                <a:gd name="T44" fmla="*/ 45 w 290"/>
                                <a:gd name="T45" fmla="*/ 205 h 240"/>
                                <a:gd name="T46" fmla="*/ 65 w 290"/>
                                <a:gd name="T47" fmla="*/ 220 h 240"/>
                                <a:gd name="T48" fmla="*/ 90 w 290"/>
                                <a:gd name="T49" fmla="*/ 230 h 240"/>
                                <a:gd name="T50" fmla="*/ 115 w 290"/>
                                <a:gd name="T51" fmla="*/ 240 h 240"/>
                                <a:gd name="T52" fmla="*/ 145 w 290"/>
                                <a:gd name="T53" fmla="*/ 240 h 240"/>
                                <a:gd name="T54" fmla="*/ 145 w 290"/>
                                <a:gd name="T55" fmla="*/ 240 h 240"/>
                                <a:gd name="T56" fmla="*/ 175 w 290"/>
                                <a:gd name="T57" fmla="*/ 240 h 240"/>
                                <a:gd name="T58" fmla="*/ 200 w 290"/>
                                <a:gd name="T59" fmla="*/ 230 h 240"/>
                                <a:gd name="T60" fmla="*/ 225 w 290"/>
                                <a:gd name="T61" fmla="*/ 220 h 240"/>
                                <a:gd name="T62" fmla="*/ 245 w 290"/>
                                <a:gd name="T63" fmla="*/ 205 h 240"/>
                                <a:gd name="T64" fmla="*/ 245 w 290"/>
                                <a:gd name="T65" fmla="*/ 205 h 240"/>
                                <a:gd name="T66" fmla="*/ 265 w 290"/>
                                <a:gd name="T67" fmla="*/ 185 h 240"/>
                                <a:gd name="T68" fmla="*/ 280 w 290"/>
                                <a:gd name="T69" fmla="*/ 160 h 240"/>
                                <a:gd name="T70" fmla="*/ 280 w 290"/>
                                <a:gd name="T71" fmla="*/ 160 h 240"/>
                                <a:gd name="T72" fmla="*/ 285 w 290"/>
                                <a:gd name="T73" fmla="*/ 140 h 240"/>
                                <a:gd name="T74" fmla="*/ 290 w 290"/>
                                <a:gd name="T75" fmla="*/ 120 h 240"/>
                                <a:gd name="T76" fmla="*/ 290 w 290"/>
                                <a:gd name="T77" fmla="*/ 120 h 240"/>
                                <a:gd name="T78" fmla="*/ 285 w 290"/>
                                <a:gd name="T79" fmla="*/ 90 h 240"/>
                                <a:gd name="T80" fmla="*/ 285 w 290"/>
                                <a:gd name="T81" fmla="*/ 90 h 240"/>
                                <a:gd name="T82" fmla="*/ 270 w 290"/>
                                <a:gd name="T83" fmla="*/ 60 h 240"/>
                                <a:gd name="T84" fmla="*/ 245 w 290"/>
                                <a:gd name="T85" fmla="*/ 35 h 240"/>
                                <a:gd name="T86" fmla="*/ 245 w 290"/>
                                <a:gd name="T87" fmla="*/ 35 h 2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290" h="240">
                                  <a:moveTo>
                                    <a:pt x="245" y="35"/>
                                  </a:moveTo>
                                  <a:lnTo>
                                    <a:pt x="245" y="35"/>
                                  </a:lnTo>
                                  <a:lnTo>
                                    <a:pt x="225" y="20"/>
                                  </a:lnTo>
                                  <a:lnTo>
                                    <a:pt x="200" y="1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45" y="0"/>
                                  </a:lnTo>
                                  <a:lnTo>
                                    <a:pt x="115" y="5"/>
                                  </a:lnTo>
                                  <a:lnTo>
                                    <a:pt x="90" y="10"/>
                                  </a:lnTo>
                                  <a:lnTo>
                                    <a:pt x="65" y="20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20" y="60"/>
                                  </a:lnTo>
                                  <a:lnTo>
                                    <a:pt x="5" y="90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5" y="145"/>
                                  </a:lnTo>
                                  <a:lnTo>
                                    <a:pt x="15" y="170"/>
                                  </a:lnTo>
                                  <a:lnTo>
                                    <a:pt x="25" y="185"/>
                                  </a:lnTo>
                                  <a:lnTo>
                                    <a:pt x="45" y="205"/>
                                  </a:lnTo>
                                  <a:lnTo>
                                    <a:pt x="65" y="220"/>
                                  </a:lnTo>
                                  <a:lnTo>
                                    <a:pt x="90" y="230"/>
                                  </a:lnTo>
                                  <a:lnTo>
                                    <a:pt x="115" y="240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75" y="240"/>
                                  </a:lnTo>
                                  <a:lnTo>
                                    <a:pt x="200" y="230"/>
                                  </a:lnTo>
                                  <a:lnTo>
                                    <a:pt x="225" y="220"/>
                                  </a:lnTo>
                                  <a:lnTo>
                                    <a:pt x="245" y="205"/>
                                  </a:lnTo>
                                  <a:lnTo>
                                    <a:pt x="265" y="185"/>
                                  </a:lnTo>
                                  <a:lnTo>
                                    <a:pt x="280" y="160"/>
                                  </a:lnTo>
                                  <a:lnTo>
                                    <a:pt x="285" y="140"/>
                                  </a:lnTo>
                                  <a:lnTo>
                                    <a:pt x="290" y="120"/>
                                  </a:lnTo>
                                  <a:lnTo>
                                    <a:pt x="285" y="90"/>
                                  </a:lnTo>
                                  <a:lnTo>
                                    <a:pt x="270" y="60"/>
                                  </a:lnTo>
                                  <a:lnTo>
                                    <a:pt x="245" y="3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3900"/>
                          <wps:cNvSpPr>
                            <a:spLocks/>
                          </wps:cNvSpPr>
                          <wps:spPr bwMode="auto">
                            <a:xfrm>
                              <a:off x="110" y="360"/>
                              <a:ext cx="290" cy="80"/>
                            </a:xfrm>
                            <a:custGeom>
                              <a:avLst/>
                              <a:gdLst>
                                <a:gd name="T0" fmla="*/ 0 w 290"/>
                                <a:gd name="T1" fmla="*/ 30 h 80"/>
                                <a:gd name="T2" fmla="*/ 0 w 290"/>
                                <a:gd name="T3" fmla="*/ 30 h 80"/>
                                <a:gd name="T4" fmla="*/ 5 w 290"/>
                                <a:gd name="T5" fmla="*/ 55 h 80"/>
                                <a:gd name="T6" fmla="*/ 15 w 290"/>
                                <a:gd name="T7" fmla="*/ 80 h 80"/>
                                <a:gd name="T8" fmla="*/ 280 w 290"/>
                                <a:gd name="T9" fmla="*/ 70 h 80"/>
                                <a:gd name="T10" fmla="*/ 280 w 290"/>
                                <a:gd name="T11" fmla="*/ 70 h 80"/>
                                <a:gd name="T12" fmla="*/ 285 w 290"/>
                                <a:gd name="T13" fmla="*/ 50 h 80"/>
                                <a:gd name="T14" fmla="*/ 290 w 290"/>
                                <a:gd name="T15" fmla="*/ 30 h 80"/>
                                <a:gd name="T16" fmla="*/ 290 w 290"/>
                                <a:gd name="T17" fmla="*/ 30 h 80"/>
                                <a:gd name="T18" fmla="*/ 285 w 290"/>
                                <a:gd name="T19" fmla="*/ 0 h 80"/>
                                <a:gd name="T20" fmla="*/ 5 w 290"/>
                                <a:gd name="T21" fmla="*/ 0 h 80"/>
                                <a:gd name="T22" fmla="*/ 5 w 290"/>
                                <a:gd name="T23" fmla="*/ 0 h 80"/>
                                <a:gd name="T24" fmla="*/ 0 w 290"/>
                                <a:gd name="T25" fmla="*/ 30 h 80"/>
                                <a:gd name="T26" fmla="*/ 0 w 290"/>
                                <a:gd name="T27" fmla="*/ 3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0" h="80">
                                  <a:moveTo>
                                    <a:pt x="0" y="30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15" y="80"/>
                                  </a:lnTo>
                                  <a:lnTo>
                                    <a:pt x="280" y="70"/>
                                  </a:lnTo>
                                  <a:lnTo>
                                    <a:pt x="285" y="50"/>
                                  </a:lnTo>
                                  <a:lnTo>
                                    <a:pt x="290" y="30"/>
                                  </a:lnTo>
                                  <a:lnTo>
                                    <a:pt x="285" y="0"/>
                                  </a:lnTo>
                                  <a:lnTo>
                                    <a:pt x="5" y="0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3901"/>
                          <wps:cNvSpPr>
                            <a:spLocks/>
                          </wps:cNvSpPr>
                          <wps:spPr bwMode="auto">
                            <a:xfrm>
                              <a:off x="375" y="1620"/>
                              <a:ext cx="300" cy="300"/>
                            </a:xfrm>
                            <a:custGeom>
                              <a:avLst/>
                              <a:gdLst>
                                <a:gd name="T0" fmla="*/ 155 w 300"/>
                                <a:gd name="T1" fmla="*/ 230 h 300"/>
                                <a:gd name="T2" fmla="*/ 260 w 300"/>
                                <a:gd name="T3" fmla="*/ 295 h 300"/>
                                <a:gd name="T4" fmla="*/ 235 w 300"/>
                                <a:gd name="T5" fmla="*/ 195 h 300"/>
                                <a:gd name="T6" fmla="*/ 300 w 300"/>
                                <a:gd name="T7" fmla="*/ 110 h 300"/>
                                <a:gd name="T8" fmla="*/ 200 w 300"/>
                                <a:gd name="T9" fmla="*/ 110 h 300"/>
                                <a:gd name="T10" fmla="*/ 150 w 300"/>
                                <a:gd name="T11" fmla="*/ 0 h 300"/>
                                <a:gd name="T12" fmla="*/ 105 w 300"/>
                                <a:gd name="T13" fmla="*/ 115 h 300"/>
                                <a:gd name="T14" fmla="*/ 0 w 300"/>
                                <a:gd name="T15" fmla="*/ 110 h 300"/>
                                <a:gd name="T16" fmla="*/ 70 w 300"/>
                                <a:gd name="T17" fmla="*/ 200 h 300"/>
                                <a:gd name="T18" fmla="*/ 40 w 300"/>
                                <a:gd name="T19" fmla="*/ 300 h 300"/>
                                <a:gd name="T20" fmla="*/ 155 w 300"/>
                                <a:gd name="T21" fmla="*/ 230 h 300"/>
                                <a:gd name="T22" fmla="*/ 155 w 300"/>
                                <a:gd name="T23" fmla="*/ 230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00" h="300">
                                  <a:moveTo>
                                    <a:pt x="155" y="230"/>
                                  </a:moveTo>
                                  <a:lnTo>
                                    <a:pt x="260" y="295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300" y="110"/>
                                  </a:lnTo>
                                  <a:lnTo>
                                    <a:pt x="200" y="11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05" y="115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70" y="200"/>
                                  </a:lnTo>
                                  <a:lnTo>
                                    <a:pt x="40" y="300"/>
                                  </a:lnTo>
                                  <a:lnTo>
                                    <a:pt x="155" y="23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3902"/>
                          <wps:cNvSpPr>
                            <a:spLocks/>
                          </wps:cNvSpPr>
                          <wps:spPr bwMode="auto">
                            <a:xfrm>
                              <a:off x="1520" y="1440"/>
                              <a:ext cx="200" cy="195"/>
                            </a:xfrm>
                            <a:custGeom>
                              <a:avLst/>
                              <a:gdLst>
                                <a:gd name="T0" fmla="*/ 200 w 200"/>
                                <a:gd name="T1" fmla="*/ 95 h 195"/>
                                <a:gd name="T2" fmla="*/ 200 w 200"/>
                                <a:gd name="T3" fmla="*/ 95 h 195"/>
                                <a:gd name="T4" fmla="*/ 200 w 200"/>
                                <a:gd name="T5" fmla="*/ 75 h 195"/>
                                <a:gd name="T6" fmla="*/ 195 w 200"/>
                                <a:gd name="T7" fmla="*/ 60 h 195"/>
                                <a:gd name="T8" fmla="*/ 185 w 200"/>
                                <a:gd name="T9" fmla="*/ 40 h 195"/>
                                <a:gd name="T10" fmla="*/ 170 w 200"/>
                                <a:gd name="T11" fmla="*/ 25 h 195"/>
                                <a:gd name="T12" fmla="*/ 170 w 200"/>
                                <a:gd name="T13" fmla="*/ 25 h 195"/>
                                <a:gd name="T14" fmla="*/ 155 w 200"/>
                                <a:gd name="T15" fmla="*/ 15 h 195"/>
                                <a:gd name="T16" fmla="*/ 140 w 200"/>
                                <a:gd name="T17" fmla="*/ 5 h 195"/>
                                <a:gd name="T18" fmla="*/ 120 w 200"/>
                                <a:gd name="T19" fmla="*/ 0 h 195"/>
                                <a:gd name="T20" fmla="*/ 100 w 200"/>
                                <a:gd name="T21" fmla="*/ 0 h 195"/>
                                <a:gd name="T22" fmla="*/ 100 w 200"/>
                                <a:gd name="T23" fmla="*/ 0 h 195"/>
                                <a:gd name="T24" fmla="*/ 80 w 200"/>
                                <a:gd name="T25" fmla="*/ 0 h 195"/>
                                <a:gd name="T26" fmla="*/ 65 w 200"/>
                                <a:gd name="T27" fmla="*/ 5 h 195"/>
                                <a:gd name="T28" fmla="*/ 45 w 200"/>
                                <a:gd name="T29" fmla="*/ 15 h 195"/>
                                <a:gd name="T30" fmla="*/ 30 w 200"/>
                                <a:gd name="T31" fmla="*/ 25 h 195"/>
                                <a:gd name="T32" fmla="*/ 30 w 200"/>
                                <a:gd name="T33" fmla="*/ 25 h 195"/>
                                <a:gd name="T34" fmla="*/ 20 w 200"/>
                                <a:gd name="T35" fmla="*/ 40 h 195"/>
                                <a:gd name="T36" fmla="*/ 10 w 200"/>
                                <a:gd name="T37" fmla="*/ 60 h 195"/>
                                <a:gd name="T38" fmla="*/ 5 w 200"/>
                                <a:gd name="T39" fmla="*/ 75 h 195"/>
                                <a:gd name="T40" fmla="*/ 0 w 200"/>
                                <a:gd name="T41" fmla="*/ 95 h 195"/>
                                <a:gd name="T42" fmla="*/ 0 w 200"/>
                                <a:gd name="T43" fmla="*/ 95 h 195"/>
                                <a:gd name="T44" fmla="*/ 5 w 200"/>
                                <a:gd name="T45" fmla="*/ 115 h 195"/>
                                <a:gd name="T46" fmla="*/ 10 w 200"/>
                                <a:gd name="T47" fmla="*/ 135 h 195"/>
                                <a:gd name="T48" fmla="*/ 20 w 200"/>
                                <a:gd name="T49" fmla="*/ 150 h 195"/>
                                <a:gd name="T50" fmla="*/ 30 w 200"/>
                                <a:gd name="T51" fmla="*/ 165 h 195"/>
                                <a:gd name="T52" fmla="*/ 30 w 200"/>
                                <a:gd name="T53" fmla="*/ 165 h 195"/>
                                <a:gd name="T54" fmla="*/ 45 w 200"/>
                                <a:gd name="T55" fmla="*/ 180 h 195"/>
                                <a:gd name="T56" fmla="*/ 65 w 200"/>
                                <a:gd name="T57" fmla="*/ 190 h 195"/>
                                <a:gd name="T58" fmla="*/ 80 w 200"/>
                                <a:gd name="T59" fmla="*/ 195 h 195"/>
                                <a:gd name="T60" fmla="*/ 100 w 200"/>
                                <a:gd name="T61" fmla="*/ 195 h 195"/>
                                <a:gd name="T62" fmla="*/ 100 w 200"/>
                                <a:gd name="T63" fmla="*/ 195 h 195"/>
                                <a:gd name="T64" fmla="*/ 120 w 200"/>
                                <a:gd name="T65" fmla="*/ 195 h 195"/>
                                <a:gd name="T66" fmla="*/ 140 w 200"/>
                                <a:gd name="T67" fmla="*/ 190 h 195"/>
                                <a:gd name="T68" fmla="*/ 155 w 200"/>
                                <a:gd name="T69" fmla="*/ 180 h 195"/>
                                <a:gd name="T70" fmla="*/ 170 w 200"/>
                                <a:gd name="T71" fmla="*/ 165 h 195"/>
                                <a:gd name="T72" fmla="*/ 170 w 200"/>
                                <a:gd name="T73" fmla="*/ 165 h 195"/>
                                <a:gd name="T74" fmla="*/ 185 w 200"/>
                                <a:gd name="T75" fmla="*/ 150 h 195"/>
                                <a:gd name="T76" fmla="*/ 195 w 200"/>
                                <a:gd name="T77" fmla="*/ 135 h 195"/>
                                <a:gd name="T78" fmla="*/ 200 w 200"/>
                                <a:gd name="T79" fmla="*/ 115 h 195"/>
                                <a:gd name="T80" fmla="*/ 200 w 200"/>
                                <a:gd name="T81" fmla="*/ 95 h 195"/>
                                <a:gd name="T82" fmla="*/ 200 w 200"/>
                                <a:gd name="T83" fmla="*/ 95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200" h="195">
                                  <a:moveTo>
                                    <a:pt x="200" y="95"/>
                                  </a:moveTo>
                                  <a:lnTo>
                                    <a:pt x="200" y="95"/>
                                  </a:lnTo>
                                  <a:lnTo>
                                    <a:pt x="200" y="75"/>
                                  </a:lnTo>
                                  <a:lnTo>
                                    <a:pt x="195" y="60"/>
                                  </a:lnTo>
                                  <a:lnTo>
                                    <a:pt x="185" y="40"/>
                                  </a:lnTo>
                                  <a:lnTo>
                                    <a:pt x="170" y="25"/>
                                  </a:lnTo>
                                  <a:lnTo>
                                    <a:pt x="155" y="15"/>
                                  </a:lnTo>
                                  <a:lnTo>
                                    <a:pt x="140" y="5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100" y="0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45" y="15"/>
                                  </a:lnTo>
                                  <a:lnTo>
                                    <a:pt x="30" y="25"/>
                                  </a:lnTo>
                                  <a:lnTo>
                                    <a:pt x="20" y="40"/>
                                  </a:lnTo>
                                  <a:lnTo>
                                    <a:pt x="10" y="60"/>
                                  </a:lnTo>
                                  <a:lnTo>
                                    <a:pt x="5" y="75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10" y="135"/>
                                  </a:lnTo>
                                  <a:lnTo>
                                    <a:pt x="20" y="150"/>
                                  </a:lnTo>
                                  <a:lnTo>
                                    <a:pt x="30" y="165"/>
                                  </a:lnTo>
                                  <a:lnTo>
                                    <a:pt x="45" y="180"/>
                                  </a:lnTo>
                                  <a:lnTo>
                                    <a:pt x="65" y="190"/>
                                  </a:lnTo>
                                  <a:lnTo>
                                    <a:pt x="80" y="195"/>
                                  </a:lnTo>
                                  <a:lnTo>
                                    <a:pt x="100" y="195"/>
                                  </a:lnTo>
                                  <a:lnTo>
                                    <a:pt x="120" y="195"/>
                                  </a:lnTo>
                                  <a:lnTo>
                                    <a:pt x="140" y="190"/>
                                  </a:lnTo>
                                  <a:lnTo>
                                    <a:pt x="155" y="180"/>
                                  </a:lnTo>
                                  <a:lnTo>
                                    <a:pt x="170" y="165"/>
                                  </a:lnTo>
                                  <a:lnTo>
                                    <a:pt x="185" y="150"/>
                                  </a:lnTo>
                                  <a:lnTo>
                                    <a:pt x="195" y="135"/>
                                  </a:lnTo>
                                  <a:lnTo>
                                    <a:pt x="200" y="115"/>
                                  </a:lnTo>
                                  <a:lnTo>
                                    <a:pt x="200" y="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3903"/>
                          <wps:cNvSpPr>
                            <a:spLocks/>
                          </wps:cNvSpPr>
                          <wps:spPr bwMode="auto">
                            <a:xfrm>
                              <a:off x="2035" y="460"/>
                              <a:ext cx="205" cy="195"/>
                            </a:xfrm>
                            <a:custGeom>
                              <a:avLst/>
                              <a:gdLst>
                                <a:gd name="T0" fmla="*/ 100 w 205"/>
                                <a:gd name="T1" fmla="*/ 0 h 195"/>
                                <a:gd name="T2" fmla="*/ 100 w 205"/>
                                <a:gd name="T3" fmla="*/ 0 h 195"/>
                                <a:gd name="T4" fmla="*/ 85 w 205"/>
                                <a:gd name="T5" fmla="*/ 0 h 195"/>
                                <a:gd name="T6" fmla="*/ 70 w 205"/>
                                <a:gd name="T7" fmla="*/ 5 h 195"/>
                                <a:gd name="T8" fmla="*/ 60 w 205"/>
                                <a:gd name="T9" fmla="*/ 15 h 195"/>
                                <a:gd name="T10" fmla="*/ 50 w 205"/>
                                <a:gd name="T11" fmla="*/ 25 h 195"/>
                                <a:gd name="T12" fmla="*/ 50 w 205"/>
                                <a:gd name="T13" fmla="*/ 25 h 195"/>
                                <a:gd name="T14" fmla="*/ 40 w 205"/>
                                <a:gd name="T15" fmla="*/ 50 h 195"/>
                                <a:gd name="T16" fmla="*/ 35 w 205"/>
                                <a:gd name="T17" fmla="*/ 80 h 195"/>
                                <a:gd name="T18" fmla="*/ 35 w 205"/>
                                <a:gd name="T19" fmla="*/ 80 h 195"/>
                                <a:gd name="T20" fmla="*/ 30 w 205"/>
                                <a:gd name="T21" fmla="*/ 145 h 195"/>
                                <a:gd name="T22" fmla="*/ 30 w 205"/>
                                <a:gd name="T23" fmla="*/ 145 h 195"/>
                                <a:gd name="T24" fmla="*/ 15 w 205"/>
                                <a:gd name="T25" fmla="*/ 170 h 195"/>
                                <a:gd name="T26" fmla="*/ 10 w 205"/>
                                <a:gd name="T27" fmla="*/ 180 h 195"/>
                                <a:gd name="T28" fmla="*/ 0 w 205"/>
                                <a:gd name="T29" fmla="*/ 185 h 195"/>
                                <a:gd name="T30" fmla="*/ 0 w 205"/>
                                <a:gd name="T31" fmla="*/ 185 h 195"/>
                                <a:gd name="T32" fmla="*/ 50 w 205"/>
                                <a:gd name="T33" fmla="*/ 190 h 195"/>
                                <a:gd name="T34" fmla="*/ 100 w 205"/>
                                <a:gd name="T35" fmla="*/ 195 h 195"/>
                                <a:gd name="T36" fmla="*/ 155 w 205"/>
                                <a:gd name="T37" fmla="*/ 190 h 195"/>
                                <a:gd name="T38" fmla="*/ 205 w 205"/>
                                <a:gd name="T39" fmla="*/ 185 h 195"/>
                                <a:gd name="T40" fmla="*/ 205 w 205"/>
                                <a:gd name="T41" fmla="*/ 185 h 195"/>
                                <a:gd name="T42" fmla="*/ 190 w 205"/>
                                <a:gd name="T43" fmla="*/ 170 h 195"/>
                                <a:gd name="T44" fmla="*/ 175 w 205"/>
                                <a:gd name="T45" fmla="*/ 145 h 195"/>
                                <a:gd name="T46" fmla="*/ 175 w 205"/>
                                <a:gd name="T47" fmla="*/ 145 h 195"/>
                                <a:gd name="T48" fmla="*/ 165 w 205"/>
                                <a:gd name="T49" fmla="*/ 80 h 195"/>
                                <a:gd name="T50" fmla="*/ 165 w 205"/>
                                <a:gd name="T51" fmla="*/ 80 h 195"/>
                                <a:gd name="T52" fmla="*/ 160 w 205"/>
                                <a:gd name="T53" fmla="*/ 45 h 195"/>
                                <a:gd name="T54" fmla="*/ 145 w 205"/>
                                <a:gd name="T55" fmla="*/ 25 h 195"/>
                                <a:gd name="T56" fmla="*/ 145 w 205"/>
                                <a:gd name="T57" fmla="*/ 25 h 195"/>
                                <a:gd name="T58" fmla="*/ 140 w 205"/>
                                <a:gd name="T59" fmla="*/ 10 h 195"/>
                                <a:gd name="T60" fmla="*/ 130 w 205"/>
                                <a:gd name="T61" fmla="*/ 5 h 195"/>
                                <a:gd name="T62" fmla="*/ 115 w 205"/>
                                <a:gd name="T63" fmla="*/ 0 h 195"/>
                                <a:gd name="T64" fmla="*/ 100 w 205"/>
                                <a:gd name="T65" fmla="*/ 0 h 195"/>
                                <a:gd name="T66" fmla="*/ 100 w 205"/>
                                <a:gd name="T67" fmla="*/ 0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205" h="195">
                                  <a:moveTo>
                                    <a:pt x="100" y="0"/>
                                  </a:moveTo>
                                  <a:lnTo>
                                    <a:pt x="100" y="0"/>
                                  </a:lnTo>
                                  <a:lnTo>
                                    <a:pt x="85" y="0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60" y="15"/>
                                  </a:lnTo>
                                  <a:lnTo>
                                    <a:pt x="50" y="25"/>
                                  </a:lnTo>
                                  <a:lnTo>
                                    <a:pt x="40" y="50"/>
                                  </a:lnTo>
                                  <a:lnTo>
                                    <a:pt x="35" y="80"/>
                                  </a:lnTo>
                                  <a:lnTo>
                                    <a:pt x="30" y="145"/>
                                  </a:lnTo>
                                  <a:lnTo>
                                    <a:pt x="15" y="170"/>
                                  </a:lnTo>
                                  <a:lnTo>
                                    <a:pt x="10" y="180"/>
                                  </a:lnTo>
                                  <a:lnTo>
                                    <a:pt x="0" y="185"/>
                                  </a:lnTo>
                                  <a:lnTo>
                                    <a:pt x="50" y="190"/>
                                  </a:lnTo>
                                  <a:lnTo>
                                    <a:pt x="100" y="195"/>
                                  </a:lnTo>
                                  <a:lnTo>
                                    <a:pt x="155" y="190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0" y="170"/>
                                  </a:lnTo>
                                  <a:lnTo>
                                    <a:pt x="175" y="145"/>
                                  </a:lnTo>
                                  <a:lnTo>
                                    <a:pt x="165" y="80"/>
                                  </a:lnTo>
                                  <a:lnTo>
                                    <a:pt x="160" y="45"/>
                                  </a:lnTo>
                                  <a:lnTo>
                                    <a:pt x="145" y="25"/>
                                  </a:lnTo>
                                  <a:lnTo>
                                    <a:pt x="140" y="10"/>
                                  </a:lnTo>
                                  <a:lnTo>
                                    <a:pt x="130" y="5"/>
                                  </a:lnTo>
                                  <a:lnTo>
                                    <a:pt x="115" y="0"/>
                                  </a:lnTo>
                                  <a:lnTo>
                                    <a:pt x="10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3904"/>
                          <wps:cNvSpPr>
                            <a:spLocks/>
                          </wps:cNvSpPr>
                          <wps:spPr bwMode="auto">
                            <a:xfrm>
                              <a:off x="765" y="315"/>
                              <a:ext cx="505" cy="710"/>
                            </a:xfrm>
                            <a:custGeom>
                              <a:avLst/>
                              <a:gdLst>
                                <a:gd name="T0" fmla="*/ 190 w 505"/>
                                <a:gd name="T1" fmla="*/ 625 h 710"/>
                                <a:gd name="T2" fmla="*/ 125 w 505"/>
                                <a:gd name="T3" fmla="*/ 580 h 710"/>
                                <a:gd name="T4" fmla="*/ 70 w 505"/>
                                <a:gd name="T5" fmla="*/ 530 h 710"/>
                                <a:gd name="T6" fmla="*/ 35 w 505"/>
                                <a:gd name="T7" fmla="*/ 470 h 710"/>
                                <a:gd name="T8" fmla="*/ 15 w 505"/>
                                <a:gd name="T9" fmla="*/ 400 h 710"/>
                                <a:gd name="T10" fmla="*/ 10 w 505"/>
                                <a:gd name="T11" fmla="*/ 370 h 710"/>
                                <a:gd name="T12" fmla="*/ 10 w 505"/>
                                <a:gd name="T13" fmla="*/ 305 h 710"/>
                                <a:gd name="T14" fmla="*/ 25 w 505"/>
                                <a:gd name="T15" fmla="*/ 245 h 710"/>
                                <a:gd name="T16" fmla="*/ 50 w 505"/>
                                <a:gd name="T17" fmla="*/ 185 h 710"/>
                                <a:gd name="T18" fmla="*/ 70 w 505"/>
                                <a:gd name="T19" fmla="*/ 155 h 710"/>
                                <a:gd name="T20" fmla="*/ 110 w 505"/>
                                <a:gd name="T21" fmla="*/ 100 h 710"/>
                                <a:gd name="T22" fmla="*/ 160 w 505"/>
                                <a:gd name="T23" fmla="*/ 60 h 710"/>
                                <a:gd name="T24" fmla="*/ 215 w 505"/>
                                <a:gd name="T25" fmla="*/ 30 h 710"/>
                                <a:gd name="T26" fmla="*/ 280 w 505"/>
                                <a:gd name="T27" fmla="*/ 15 h 710"/>
                                <a:gd name="T28" fmla="*/ 335 w 505"/>
                                <a:gd name="T29" fmla="*/ 10 h 710"/>
                                <a:gd name="T30" fmla="*/ 445 w 505"/>
                                <a:gd name="T31" fmla="*/ 30 h 710"/>
                                <a:gd name="T32" fmla="*/ 505 w 505"/>
                                <a:gd name="T33" fmla="*/ 45 h 710"/>
                                <a:gd name="T34" fmla="*/ 450 w 505"/>
                                <a:gd name="T35" fmla="*/ 20 h 710"/>
                                <a:gd name="T36" fmla="*/ 335 w 505"/>
                                <a:gd name="T37" fmla="*/ 0 h 710"/>
                                <a:gd name="T38" fmla="*/ 275 w 505"/>
                                <a:gd name="T39" fmla="*/ 5 h 710"/>
                                <a:gd name="T40" fmla="*/ 210 w 505"/>
                                <a:gd name="T41" fmla="*/ 25 h 710"/>
                                <a:gd name="T42" fmla="*/ 155 w 505"/>
                                <a:gd name="T43" fmla="*/ 55 h 710"/>
                                <a:gd name="T44" fmla="*/ 105 w 505"/>
                                <a:gd name="T45" fmla="*/ 95 h 710"/>
                                <a:gd name="T46" fmla="*/ 60 w 505"/>
                                <a:gd name="T47" fmla="*/ 150 h 710"/>
                                <a:gd name="T48" fmla="*/ 45 w 505"/>
                                <a:gd name="T49" fmla="*/ 180 h 710"/>
                                <a:gd name="T50" fmla="*/ 15 w 505"/>
                                <a:gd name="T51" fmla="*/ 240 h 710"/>
                                <a:gd name="T52" fmla="*/ 5 w 505"/>
                                <a:gd name="T53" fmla="*/ 305 h 710"/>
                                <a:gd name="T54" fmla="*/ 0 w 505"/>
                                <a:gd name="T55" fmla="*/ 370 h 710"/>
                                <a:gd name="T56" fmla="*/ 5 w 505"/>
                                <a:gd name="T57" fmla="*/ 400 h 710"/>
                                <a:gd name="T58" fmla="*/ 30 w 505"/>
                                <a:gd name="T59" fmla="*/ 470 h 710"/>
                                <a:gd name="T60" fmla="*/ 65 w 505"/>
                                <a:gd name="T61" fmla="*/ 535 h 710"/>
                                <a:gd name="T62" fmla="*/ 120 w 505"/>
                                <a:gd name="T63" fmla="*/ 585 h 710"/>
                                <a:gd name="T64" fmla="*/ 185 w 505"/>
                                <a:gd name="T65" fmla="*/ 630 h 710"/>
                                <a:gd name="T66" fmla="*/ 250 w 505"/>
                                <a:gd name="T67" fmla="*/ 670 h 710"/>
                                <a:gd name="T68" fmla="*/ 305 w 505"/>
                                <a:gd name="T69" fmla="*/ 700 h 710"/>
                                <a:gd name="T70" fmla="*/ 250 w 505"/>
                                <a:gd name="T71" fmla="*/ 660 h 710"/>
                                <a:gd name="T72" fmla="*/ 190 w 505"/>
                                <a:gd name="T73" fmla="*/ 625 h 7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505" h="710">
                                  <a:moveTo>
                                    <a:pt x="190" y="625"/>
                                  </a:moveTo>
                                  <a:lnTo>
                                    <a:pt x="190" y="625"/>
                                  </a:lnTo>
                                  <a:lnTo>
                                    <a:pt x="155" y="605"/>
                                  </a:lnTo>
                                  <a:lnTo>
                                    <a:pt x="125" y="580"/>
                                  </a:lnTo>
                                  <a:lnTo>
                                    <a:pt x="95" y="555"/>
                                  </a:lnTo>
                                  <a:lnTo>
                                    <a:pt x="70" y="530"/>
                                  </a:lnTo>
                                  <a:lnTo>
                                    <a:pt x="50" y="500"/>
                                  </a:lnTo>
                                  <a:lnTo>
                                    <a:pt x="35" y="470"/>
                                  </a:lnTo>
                                  <a:lnTo>
                                    <a:pt x="25" y="435"/>
                                  </a:lnTo>
                                  <a:lnTo>
                                    <a:pt x="15" y="400"/>
                                  </a:lnTo>
                                  <a:lnTo>
                                    <a:pt x="10" y="370"/>
                                  </a:lnTo>
                                  <a:lnTo>
                                    <a:pt x="10" y="335"/>
                                  </a:lnTo>
                                  <a:lnTo>
                                    <a:pt x="10" y="305"/>
                                  </a:lnTo>
                                  <a:lnTo>
                                    <a:pt x="15" y="275"/>
                                  </a:lnTo>
                                  <a:lnTo>
                                    <a:pt x="25" y="245"/>
                                  </a:lnTo>
                                  <a:lnTo>
                                    <a:pt x="35" y="215"/>
                                  </a:lnTo>
                                  <a:lnTo>
                                    <a:pt x="50" y="185"/>
                                  </a:lnTo>
                                  <a:lnTo>
                                    <a:pt x="70" y="155"/>
                                  </a:lnTo>
                                  <a:lnTo>
                                    <a:pt x="90" y="125"/>
                                  </a:lnTo>
                                  <a:lnTo>
                                    <a:pt x="110" y="100"/>
                                  </a:lnTo>
                                  <a:lnTo>
                                    <a:pt x="135" y="80"/>
                                  </a:lnTo>
                                  <a:lnTo>
                                    <a:pt x="160" y="60"/>
                                  </a:lnTo>
                                  <a:lnTo>
                                    <a:pt x="185" y="45"/>
                                  </a:lnTo>
                                  <a:lnTo>
                                    <a:pt x="215" y="30"/>
                                  </a:lnTo>
                                  <a:lnTo>
                                    <a:pt x="245" y="20"/>
                                  </a:lnTo>
                                  <a:lnTo>
                                    <a:pt x="280" y="15"/>
                                  </a:lnTo>
                                  <a:lnTo>
                                    <a:pt x="335" y="10"/>
                                  </a:lnTo>
                                  <a:lnTo>
                                    <a:pt x="390" y="15"/>
                                  </a:lnTo>
                                  <a:lnTo>
                                    <a:pt x="445" y="30"/>
                                  </a:lnTo>
                                  <a:lnTo>
                                    <a:pt x="500" y="50"/>
                                  </a:lnTo>
                                  <a:lnTo>
                                    <a:pt x="505" y="45"/>
                                  </a:lnTo>
                                  <a:lnTo>
                                    <a:pt x="450" y="20"/>
                                  </a:lnTo>
                                  <a:lnTo>
                                    <a:pt x="390" y="5"/>
                                  </a:lnTo>
                                  <a:lnTo>
                                    <a:pt x="335" y="0"/>
                                  </a:lnTo>
                                  <a:lnTo>
                                    <a:pt x="275" y="5"/>
                                  </a:lnTo>
                                  <a:lnTo>
                                    <a:pt x="245" y="15"/>
                                  </a:lnTo>
                                  <a:lnTo>
                                    <a:pt x="210" y="25"/>
                                  </a:lnTo>
                                  <a:lnTo>
                                    <a:pt x="185" y="35"/>
                                  </a:lnTo>
                                  <a:lnTo>
                                    <a:pt x="155" y="55"/>
                                  </a:lnTo>
                                  <a:lnTo>
                                    <a:pt x="130" y="75"/>
                                  </a:lnTo>
                                  <a:lnTo>
                                    <a:pt x="105" y="95"/>
                                  </a:lnTo>
                                  <a:lnTo>
                                    <a:pt x="80" y="120"/>
                                  </a:lnTo>
                                  <a:lnTo>
                                    <a:pt x="60" y="150"/>
                                  </a:lnTo>
                                  <a:lnTo>
                                    <a:pt x="45" y="180"/>
                                  </a:lnTo>
                                  <a:lnTo>
                                    <a:pt x="30" y="210"/>
                                  </a:lnTo>
                                  <a:lnTo>
                                    <a:pt x="15" y="240"/>
                                  </a:lnTo>
                                  <a:lnTo>
                                    <a:pt x="10" y="275"/>
                                  </a:lnTo>
                                  <a:lnTo>
                                    <a:pt x="5" y="305"/>
                                  </a:lnTo>
                                  <a:lnTo>
                                    <a:pt x="0" y="335"/>
                                  </a:lnTo>
                                  <a:lnTo>
                                    <a:pt x="0" y="370"/>
                                  </a:lnTo>
                                  <a:lnTo>
                                    <a:pt x="5" y="400"/>
                                  </a:lnTo>
                                  <a:lnTo>
                                    <a:pt x="15" y="440"/>
                                  </a:lnTo>
                                  <a:lnTo>
                                    <a:pt x="30" y="470"/>
                                  </a:lnTo>
                                  <a:lnTo>
                                    <a:pt x="45" y="505"/>
                                  </a:lnTo>
                                  <a:lnTo>
                                    <a:pt x="65" y="535"/>
                                  </a:lnTo>
                                  <a:lnTo>
                                    <a:pt x="90" y="560"/>
                                  </a:lnTo>
                                  <a:lnTo>
                                    <a:pt x="120" y="585"/>
                                  </a:lnTo>
                                  <a:lnTo>
                                    <a:pt x="150" y="610"/>
                                  </a:lnTo>
                                  <a:lnTo>
                                    <a:pt x="185" y="630"/>
                                  </a:lnTo>
                                  <a:lnTo>
                                    <a:pt x="250" y="670"/>
                                  </a:lnTo>
                                  <a:lnTo>
                                    <a:pt x="305" y="710"/>
                                  </a:lnTo>
                                  <a:lnTo>
                                    <a:pt x="305" y="700"/>
                                  </a:lnTo>
                                  <a:lnTo>
                                    <a:pt x="250" y="660"/>
                                  </a:lnTo>
                                  <a:lnTo>
                                    <a:pt x="190" y="6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905"/>
                          <wps:cNvSpPr>
                            <a:spLocks/>
                          </wps:cNvSpPr>
                          <wps:spPr bwMode="auto">
                            <a:xfrm>
                              <a:off x="540" y="1070"/>
                              <a:ext cx="820" cy="1590"/>
                            </a:xfrm>
                            <a:custGeom>
                              <a:avLst/>
                              <a:gdLst>
                                <a:gd name="T0" fmla="*/ 605 w 820"/>
                                <a:gd name="T1" fmla="*/ 10 h 1590"/>
                                <a:gd name="T2" fmla="*/ 655 w 820"/>
                                <a:gd name="T3" fmla="*/ 60 h 1590"/>
                                <a:gd name="T4" fmla="*/ 700 w 820"/>
                                <a:gd name="T5" fmla="*/ 110 h 1590"/>
                                <a:gd name="T6" fmla="*/ 780 w 820"/>
                                <a:gd name="T7" fmla="*/ 245 h 1590"/>
                                <a:gd name="T8" fmla="*/ 815 w 820"/>
                                <a:gd name="T9" fmla="*/ 390 h 1590"/>
                                <a:gd name="T10" fmla="*/ 815 w 820"/>
                                <a:gd name="T11" fmla="*/ 460 h 1590"/>
                                <a:gd name="T12" fmla="*/ 800 w 820"/>
                                <a:gd name="T13" fmla="*/ 530 h 1590"/>
                                <a:gd name="T14" fmla="*/ 745 w 820"/>
                                <a:gd name="T15" fmla="*/ 660 h 1590"/>
                                <a:gd name="T16" fmla="*/ 720 w 820"/>
                                <a:gd name="T17" fmla="*/ 690 h 1590"/>
                                <a:gd name="T18" fmla="*/ 635 w 820"/>
                                <a:gd name="T19" fmla="*/ 780 h 1590"/>
                                <a:gd name="T20" fmla="*/ 480 w 820"/>
                                <a:gd name="T21" fmla="*/ 880 h 1590"/>
                                <a:gd name="T22" fmla="*/ 385 w 820"/>
                                <a:gd name="T23" fmla="*/ 930 h 1590"/>
                                <a:gd name="T24" fmla="*/ 225 w 820"/>
                                <a:gd name="T25" fmla="*/ 1030 h 1590"/>
                                <a:gd name="T26" fmla="*/ 110 w 820"/>
                                <a:gd name="T27" fmla="*/ 1125 h 1590"/>
                                <a:gd name="T28" fmla="*/ 35 w 820"/>
                                <a:gd name="T29" fmla="*/ 1220 h 1590"/>
                                <a:gd name="T30" fmla="*/ 15 w 820"/>
                                <a:gd name="T31" fmla="*/ 1265 h 1590"/>
                                <a:gd name="T32" fmla="*/ 0 w 820"/>
                                <a:gd name="T33" fmla="*/ 1345 h 1590"/>
                                <a:gd name="T34" fmla="*/ 15 w 820"/>
                                <a:gd name="T35" fmla="*/ 1420 h 1590"/>
                                <a:gd name="T36" fmla="*/ 50 w 820"/>
                                <a:gd name="T37" fmla="*/ 1505 h 1590"/>
                                <a:gd name="T38" fmla="*/ 110 w 820"/>
                                <a:gd name="T39" fmla="*/ 1590 h 1590"/>
                                <a:gd name="T40" fmla="*/ 115 w 820"/>
                                <a:gd name="T41" fmla="*/ 1585 h 1590"/>
                                <a:gd name="T42" fmla="*/ 80 w 820"/>
                                <a:gd name="T43" fmla="*/ 1545 h 1590"/>
                                <a:gd name="T44" fmla="*/ 35 w 820"/>
                                <a:gd name="T45" fmla="*/ 1460 h 1590"/>
                                <a:gd name="T46" fmla="*/ 15 w 820"/>
                                <a:gd name="T47" fmla="*/ 1380 h 1590"/>
                                <a:gd name="T48" fmla="*/ 15 w 820"/>
                                <a:gd name="T49" fmla="*/ 1305 h 1590"/>
                                <a:gd name="T50" fmla="*/ 20 w 820"/>
                                <a:gd name="T51" fmla="*/ 1270 h 1590"/>
                                <a:gd name="T52" fmla="*/ 75 w 820"/>
                                <a:gd name="T53" fmla="*/ 1175 h 1590"/>
                                <a:gd name="T54" fmla="*/ 170 w 820"/>
                                <a:gd name="T55" fmla="*/ 1080 h 1590"/>
                                <a:gd name="T56" fmla="*/ 305 w 820"/>
                                <a:gd name="T57" fmla="*/ 985 h 1590"/>
                                <a:gd name="T58" fmla="*/ 480 w 820"/>
                                <a:gd name="T59" fmla="*/ 890 h 1590"/>
                                <a:gd name="T60" fmla="*/ 565 w 820"/>
                                <a:gd name="T61" fmla="*/ 840 h 1590"/>
                                <a:gd name="T62" fmla="*/ 670 w 820"/>
                                <a:gd name="T63" fmla="*/ 760 h 1590"/>
                                <a:gd name="T64" fmla="*/ 725 w 820"/>
                                <a:gd name="T65" fmla="*/ 695 h 1590"/>
                                <a:gd name="T66" fmla="*/ 750 w 820"/>
                                <a:gd name="T67" fmla="*/ 665 h 1590"/>
                                <a:gd name="T68" fmla="*/ 800 w 820"/>
                                <a:gd name="T69" fmla="*/ 565 h 1590"/>
                                <a:gd name="T70" fmla="*/ 815 w 820"/>
                                <a:gd name="T71" fmla="*/ 495 h 1590"/>
                                <a:gd name="T72" fmla="*/ 820 w 820"/>
                                <a:gd name="T73" fmla="*/ 385 h 1590"/>
                                <a:gd name="T74" fmla="*/ 810 w 820"/>
                                <a:gd name="T75" fmla="*/ 315 h 1590"/>
                                <a:gd name="T76" fmla="*/ 750 w 820"/>
                                <a:gd name="T77" fmla="*/ 175 h 1590"/>
                                <a:gd name="T78" fmla="*/ 705 w 820"/>
                                <a:gd name="T79" fmla="*/ 105 h 1590"/>
                                <a:gd name="T80" fmla="*/ 605 w 820"/>
                                <a:gd name="T81" fmla="*/ 0 h 15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820" h="1590">
                                  <a:moveTo>
                                    <a:pt x="605" y="0"/>
                                  </a:moveTo>
                                  <a:lnTo>
                                    <a:pt x="605" y="10"/>
                                  </a:lnTo>
                                  <a:lnTo>
                                    <a:pt x="655" y="60"/>
                                  </a:lnTo>
                                  <a:lnTo>
                                    <a:pt x="700" y="110"/>
                                  </a:lnTo>
                                  <a:lnTo>
                                    <a:pt x="745" y="180"/>
                                  </a:lnTo>
                                  <a:lnTo>
                                    <a:pt x="780" y="245"/>
                                  </a:lnTo>
                                  <a:lnTo>
                                    <a:pt x="800" y="315"/>
                                  </a:lnTo>
                                  <a:lnTo>
                                    <a:pt x="815" y="390"/>
                                  </a:lnTo>
                                  <a:lnTo>
                                    <a:pt x="815" y="460"/>
                                  </a:lnTo>
                                  <a:lnTo>
                                    <a:pt x="810" y="495"/>
                                  </a:lnTo>
                                  <a:lnTo>
                                    <a:pt x="800" y="530"/>
                                  </a:lnTo>
                                  <a:lnTo>
                                    <a:pt x="780" y="595"/>
                                  </a:lnTo>
                                  <a:lnTo>
                                    <a:pt x="745" y="660"/>
                                  </a:lnTo>
                                  <a:lnTo>
                                    <a:pt x="720" y="690"/>
                                  </a:lnTo>
                                  <a:lnTo>
                                    <a:pt x="695" y="725"/>
                                  </a:lnTo>
                                  <a:lnTo>
                                    <a:pt x="635" y="780"/>
                                  </a:lnTo>
                                  <a:lnTo>
                                    <a:pt x="560" y="835"/>
                                  </a:lnTo>
                                  <a:lnTo>
                                    <a:pt x="480" y="880"/>
                                  </a:lnTo>
                                  <a:lnTo>
                                    <a:pt x="385" y="930"/>
                                  </a:lnTo>
                                  <a:lnTo>
                                    <a:pt x="300" y="980"/>
                                  </a:lnTo>
                                  <a:lnTo>
                                    <a:pt x="225" y="1030"/>
                                  </a:lnTo>
                                  <a:lnTo>
                                    <a:pt x="160" y="1075"/>
                                  </a:lnTo>
                                  <a:lnTo>
                                    <a:pt x="110" y="1125"/>
                                  </a:lnTo>
                                  <a:lnTo>
                                    <a:pt x="70" y="1175"/>
                                  </a:lnTo>
                                  <a:lnTo>
                                    <a:pt x="35" y="1220"/>
                                  </a:lnTo>
                                  <a:lnTo>
                                    <a:pt x="15" y="1265"/>
                                  </a:lnTo>
                                  <a:lnTo>
                                    <a:pt x="5" y="1305"/>
                                  </a:lnTo>
                                  <a:lnTo>
                                    <a:pt x="0" y="1345"/>
                                  </a:lnTo>
                                  <a:lnTo>
                                    <a:pt x="5" y="1380"/>
                                  </a:lnTo>
                                  <a:lnTo>
                                    <a:pt x="15" y="1420"/>
                                  </a:lnTo>
                                  <a:lnTo>
                                    <a:pt x="30" y="1465"/>
                                  </a:lnTo>
                                  <a:lnTo>
                                    <a:pt x="50" y="1505"/>
                                  </a:lnTo>
                                  <a:lnTo>
                                    <a:pt x="75" y="1550"/>
                                  </a:lnTo>
                                  <a:lnTo>
                                    <a:pt x="110" y="1590"/>
                                  </a:lnTo>
                                  <a:lnTo>
                                    <a:pt x="110" y="1585"/>
                                  </a:lnTo>
                                  <a:lnTo>
                                    <a:pt x="115" y="1585"/>
                                  </a:lnTo>
                                  <a:lnTo>
                                    <a:pt x="80" y="1545"/>
                                  </a:lnTo>
                                  <a:lnTo>
                                    <a:pt x="55" y="1500"/>
                                  </a:lnTo>
                                  <a:lnTo>
                                    <a:pt x="35" y="1460"/>
                                  </a:lnTo>
                                  <a:lnTo>
                                    <a:pt x="20" y="1420"/>
                                  </a:lnTo>
                                  <a:lnTo>
                                    <a:pt x="15" y="1380"/>
                                  </a:lnTo>
                                  <a:lnTo>
                                    <a:pt x="10" y="1345"/>
                                  </a:lnTo>
                                  <a:lnTo>
                                    <a:pt x="15" y="1305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45" y="1225"/>
                                  </a:lnTo>
                                  <a:lnTo>
                                    <a:pt x="75" y="1175"/>
                                  </a:lnTo>
                                  <a:lnTo>
                                    <a:pt x="115" y="1130"/>
                                  </a:lnTo>
                                  <a:lnTo>
                                    <a:pt x="170" y="1080"/>
                                  </a:lnTo>
                                  <a:lnTo>
                                    <a:pt x="230" y="1035"/>
                                  </a:lnTo>
                                  <a:lnTo>
                                    <a:pt x="305" y="985"/>
                                  </a:lnTo>
                                  <a:lnTo>
                                    <a:pt x="390" y="935"/>
                                  </a:lnTo>
                                  <a:lnTo>
                                    <a:pt x="480" y="890"/>
                                  </a:lnTo>
                                  <a:lnTo>
                                    <a:pt x="565" y="840"/>
                                  </a:lnTo>
                                  <a:lnTo>
                                    <a:pt x="640" y="785"/>
                                  </a:lnTo>
                                  <a:lnTo>
                                    <a:pt x="670" y="760"/>
                                  </a:lnTo>
                                  <a:lnTo>
                                    <a:pt x="700" y="730"/>
                                  </a:lnTo>
                                  <a:lnTo>
                                    <a:pt x="725" y="695"/>
                                  </a:lnTo>
                                  <a:lnTo>
                                    <a:pt x="750" y="665"/>
                                  </a:lnTo>
                                  <a:lnTo>
                                    <a:pt x="785" y="600"/>
                                  </a:lnTo>
                                  <a:lnTo>
                                    <a:pt x="800" y="565"/>
                                  </a:lnTo>
                                  <a:lnTo>
                                    <a:pt x="810" y="530"/>
                                  </a:lnTo>
                                  <a:lnTo>
                                    <a:pt x="815" y="495"/>
                                  </a:lnTo>
                                  <a:lnTo>
                                    <a:pt x="820" y="460"/>
                                  </a:lnTo>
                                  <a:lnTo>
                                    <a:pt x="820" y="385"/>
                                  </a:lnTo>
                                  <a:lnTo>
                                    <a:pt x="810" y="315"/>
                                  </a:lnTo>
                                  <a:lnTo>
                                    <a:pt x="785" y="245"/>
                                  </a:lnTo>
                                  <a:lnTo>
                                    <a:pt x="750" y="175"/>
                                  </a:lnTo>
                                  <a:lnTo>
                                    <a:pt x="705" y="105"/>
                                  </a:lnTo>
                                  <a:lnTo>
                                    <a:pt x="655" y="50"/>
                                  </a:lnTo>
                                  <a:lnTo>
                                    <a:pt x="6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906"/>
                          <wps:cNvSpPr>
                            <a:spLocks/>
                          </wps:cNvSpPr>
                          <wps:spPr bwMode="auto">
                            <a:xfrm>
                              <a:off x="900" y="230"/>
                              <a:ext cx="45" cy="4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20 h 45"/>
                                <a:gd name="T2" fmla="*/ 20 w 45"/>
                                <a:gd name="T3" fmla="*/ 45 h 45"/>
                                <a:gd name="T4" fmla="*/ 45 w 45"/>
                                <a:gd name="T5" fmla="*/ 35 h 45"/>
                                <a:gd name="T6" fmla="*/ 35 w 45"/>
                                <a:gd name="T7" fmla="*/ 0 h 45"/>
                                <a:gd name="T8" fmla="*/ 0 w 45"/>
                                <a:gd name="T9" fmla="*/ 20 h 45"/>
                                <a:gd name="T10" fmla="*/ 0 w 45"/>
                                <a:gd name="T11" fmla="*/ 2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5">
                                  <a:moveTo>
                                    <a:pt x="0" y="20"/>
                                  </a:moveTo>
                                  <a:lnTo>
                                    <a:pt x="20" y="45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35" y="0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907"/>
                          <wps:cNvSpPr>
                            <a:spLocks/>
                          </wps:cNvSpPr>
                          <wps:spPr bwMode="auto">
                            <a:xfrm>
                              <a:off x="920" y="265"/>
                              <a:ext cx="45" cy="80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80 h 80"/>
                                <a:gd name="T2" fmla="*/ 25 w 45"/>
                                <a:gd name="T3" fmla="*/ 0 h 80"/>
                                <a:gd name="T4" fmla="*/ 0 w 45"/>
                                <a:gd name="T5" fmla="*/ 10 h 80"/>
                                <a:gd name="T6" fmla="*/ 45 w 45"/>
                                <a:gd name="T7" fmla="*/ 80 h 80"/>
                                <a:gd name="T8" fmla="*/ 45 w 45"/>
                                <a:gd name="T9" fmla="*/ 8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80">
                                  <a:moveTo>
                                    <a:pt x="45" y="80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45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908"/>
                          <wps:cNvSpPr>
                            <a:spLocks/>
                          </wps:cNvSpPr>
                          <wps:spPr bwMode="auto">
                            <a:xfrm>
                              <a:off x="725" y="455"/>
                              <a:ext cx="75" cy="55"/>
                            </a:xfrm>
                            <a:custGeom>
                              <a:avLst/>
                              <a:gdLst>
                                <a:gd name="T0" fmla="*/ 75 w 75"/>
                                <a:gd name="T1" fmla="*/ 55 h 55"/>
                                <a:gd name="T2" fmla="*/ 15 w 75"/>
                                <a:gd name="T3" fmla="*/ 0 h 55"/>
                                <a:gd name="T4" fmla="*/ 0 w 75"/>
                                <a:gd name="T5" fmla="*/ 20 h 55"/>
                                <a:gd name="T6" fmla="*/ 75 w 75"/>
                                <a:gd name="T7" fmla="*/ 55 h 55"/>
                                <a:gd name="T8" fmla="*/ 75 w 75"/>
                                <a:gd name="T9" fmla="*/ 55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55">
                                  <a:moveTo>
                                    <a:pt x="75" y="55"/>
                                  </a:moveTo>
                                  <a:lnTo>
                                    <a:pt x="15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75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909"/>
                          <wps:cNvSpPr>
                            <a:spLocks/>
                          </wps:cNvSpPr>
                          <wps:spPr bwMode="auto">
                            <a:xfrm>
                              <a:off x="695" y="430"/>
                              <a:ext cx="45" cy="45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25 h 45"/>
                                <a:gd name="T2" fmla="*/ 20 w 45"/>
                                <a:gd name="T3" fmla="*/ 0 h 45"/>
                                <a:gd name="T4" fmla="*/ 0 w 45"/>
                                <a:gd name="T5" fmla="*/ 35 h 45"/>
                                <a:gd name="T6" fmla="*/ 30 w 45"/>
                                <a:gd name="T7" fmla="*/ 45 h 45"/>
                                <a:gd name="T8" fmla="*/ 45 w 45"/>
                                <a:gd name="T9" fmla="*/ 25 h 45"/>
                                <a:gd name="T10" fmla="*/ 45 w 45"/>
                                <a:gd name="T11" fmla="*/ 2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5">
                                  <a:moveTo>
                                    <a:pt x="45" y="25"/>
                                  </a:moveTo>
                                  <a:lnTo>
                                    <a:pt x="20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5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3910"/>
                          <wps:cNvSpPr>
                            <a:spLocks/>
                          </wps:cNvSpPr>
                          <wps:spPr bwMode="auto">
                            <a:xfrm>
                              <a:off x="1160" y="205"/>
                              <a:ext cx="40" cy="40"/>
                            </a:xfrm>
                            <a:custGeom>
                              <a:avLst/>
                              <a:gdLst>
                                <a:gd name="T0" fmla="*/ 25 w 40"/>
                                <a:gd name="T1" fmla="*/ 40 h 40"/>
                                <a:gd name="T2" fmla="*/ 40 w 40"/>
                                <a:gd name="T3" fmla="*/ 10 h 40"/>
                                <a:gd name="T4" fmla="*/ 5 w 40"/>
                                <a:gd name="T5" fmla="*/ 0 h 40"/>
                                <a:gd name="T6" fmla="*/ 0 w 40"/>
                                <a:gd name="T7" fmla="*/ 35 h 40"/>
                                <a:gd name="T8" fmla="*/ 25 w 40"/>
                                <a:gd name="T9" fmla="*/ 40 h 40"/>
                                <a:gd name="T10" fmla="*/ 25 w 40"/>
                                <a:gd name="T11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0">
                                  <a:moveTo>
                                    <a:pt x="25" y="40"/>
                                  </a:moveTo>
                                  <a:lnTo>
                                    <a:pt x="40" y="10"/>
                                  </a:lnTo>
                                  <a:lnTo>
                                    <a:pt x="5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25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3911"/>
                          <wps:cNvSpPr>
                            <a:spLocks/>
                          </wps:cNvSpPr>
                          <wps:spPr bwMode="auto">
                            <a:xfrm>
                              <a:off x="1160" y="240"/>
                              <a:ext cx="25" cy="80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0 h 80"/>
                                <a:gd name="T2" fmla="*/ 0 w 25"/>
                                <a:gd name="T3" fmla="*/ 80 h 80"/>
                                <a:gd name="T4" fmla="*/ 25 w 25"/>
                                <a:gd name="T5" fmla="*/ 5 h 80"/>
                                <a:gd name="T6" fmla="*/ 0 w 25"/>
                                <a:gd name="T7" fmla="*/ 0 h 80"/>
                                <a:gd name="T8" fmla="*/ 0 w 25"/>
                                <a:gd name="T9" fmla="*/ 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80">
                                  <a:moveTo>
                                    <a:pt x="0" y="0"/>
                                  </a:moveTo>
                                  <a:lnTo>
                                    <a:pt x="0" y="80"/>
                                  </a:lnTo>
                                  <a:lnTo>
                                    <a:pt x="25" y="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912"/>
                          <wps:cNvSpPr>
                            <a:spLocks/>
                          </wps:cNvSpPr>
                          <wps:spPr bwMode="auto">
                            <a:xfrm>
                              <a:off x="1015" y="205"/>
                              <a:ext cx="40" cy="35"/>
                            </a:xfrm>
                            <a:custGeom>
                              <a:avLst/>
                              <a:gdLst>
                                <a:gd name="T0" fmla="*/ 10 w 40"/>
                                <a:gd name="T1" fmla="*/ 35 h 35"/>
                                <a:gd name="T2" fmla="*/ 35 w 40"/>
                                <a:gd name="T3" fmla="*/ 35 h 35"/>
                                <a:gd name="T4" fmla="*/ 40 w 40"/>
                                <a:gd name="T5" fmla="*/ 0 h 35"/>
                                <a:gd name="T6" fmla="*/ 0 w 40"/>
                                <a:gd name="T7" fmla="*/ 0 h 35"/>
                                <a:gd name="T8" fmla="*/ 10 w 40"/>
                                <a:gd name="T9" fmla="*/ 35 h 35"/>
                                <a:gd name="T10" fmla="*/ 10 w 40"/>
                                <a:gd name="T11" fmla="*/ 35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35">
                                  <a:moveTo>
                                    <a:pt x="10" y="35"/>
                                  </a:moveTo>
                                  <a:lnTo>
                                    <a:pt x="35" y="35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913"/>
                          <wps:cNvSpPr>
                            <a:spLocks/>
                          </wps:cNvSpPr>
                          <wps:spPr bwMode="auto">
                            <a:xfrm>
                              <a:off x="1025" y="240"/>
                              <a:ext cx="25" cy="80"/>
                            </a:xfrm>
                            <a:custGeom>
                              <a:avLst/>
                              <a:gdLst>
                                <a:gd name="T0" fmla="*/ 25 w 25"/>
                                <a:gd name="T1" fmla="*/ 0 h 80"/>
                                <a:gd name="T2" fmla="*/ 0 w 25"/>
                                <a:gd name="T3" fmla="*/ 0 h 80"/>
                                <a:gd name="T4" fmla="*/ 20 w 25"/>
                                <a:gd name="T5" fmla="*/ 80 h 80"/>
                                <a:gd name="T6" fmla="*/ 25 w 25"/>
                                <a:gd name="T7" fmla="*/ 0 h 80"/>
                                <a:gd name="T8" fmla="*/ 25 w 25"/>
                                <a:gd name="T9" fmla="*/ 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80">
                                  <a:moveTo>
                                    <a:pt x="2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0" y="80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914"/>
                          <wps:cNvSpPr>
                            <a:spLocks/>
                          </wps:cNvSpPr>
                          <wps:spPr bwMode="auto">
                            <a:xfrm>
                              <a:off x="1300" y="1230"/>
                              <a:ext cx="80" cy="35"/>
                            </a:xfrm>
                            <a:custGeom>
                              <a:avLst/>
                              <a:gdLst>
                                <a:gd name="T0" fmla="*/ 80 w 80"/>
                                <a:gd name="T1" fmla="*/ 25 h 35"/>
                                <a:gd name="T2" fmla="*/ 70 w 80"/>
                                <a:gd name="T3" fmla="*/ 0 h 35"/>
                                <a:gd name="T4" fmla="*/ 0 w 80"/>
                                <a:gd name="T5" fmla="*/ 35 h 35"/>
                                <a:gd name="T6" fmla="*/ 80 w 80"/>
                                <a:gd name="T7" fmla="*/ 25 h 35"/>
                                <a:gd name="T8" fmla="*/ 80 w 80"/>
                                <a:gd name="T9" fmla="*/ 25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0" h="35">
                                  <a:moveTo>
                                    <a:pt x="80" y="25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8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915"/>
                          <wps:cNvSpPr>
                            <a:spLocks/>
                          </wps:cNvSpPr>
                          <wps:spPr bwMode="auto">
                            <a:xfrm>
                              <a:off x="1370" y="1215"/>
                              <a:ext cx="45" cy="4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5 h 40"/>
                                <a:gd name="T2" fmla="*/ 10 w 45"/>
                                <a:gd name="T3" fmla="*/ 40 h 40"/>
                                <a:gd name="T4" fmla="*/ 45 w 45"/>
                                <a:gd name="T5" fmla="*/ 35 h 40"/>
                                <a:gd name="T6" fmla="*/ 30 w 45"/>
                                <a:gd name="T7" fmla="*/ 0 h 40"/>
                                <a:gd name="T8" fmla="*/ 0 w 45"/>
                                <a:gd name="T9" fmla="*/ 15 h 40"/>
                                <a:gd name="T10" fmla="*/ 0 w 45"/>
                                <a:gd name="T11" fmla="*/ 15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0">
                                  <a:moveTo>
                                    <a:pt x="0" y="15"/>
                                  </a:moveTo>
                                  <a:lnTo>
                                    <a:pt x="10" y="40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916"/>
                          <wps:cNvSpPr>
                            <a:spLocks/>
                          </wps:cNvSpPr>
                          <wps:spPr bwMode="auto">
                            <a:xfrm>
                              <a:off x="1215" y="1075"/>
                              <a:ext cx="65" cy="70"/>
                            </a:xfrm>
                            <a:custGeom>
                              <a:avLst/>
                              <a:gdLst>
                                <a:gd name="T0" fmla="*/ 65 w 65"/>
                                <a:gd name="T1" fmla="*/ 20 h 70"/>
                                <a:gd name="T2" fmla="*/ 45 w 65"/>
                                <a:gd name="T3" fmla="*/ 0 h 70"/>
                                <a:gd name="T4" fmla="*/ 0 w 65"/>
                                <a:gd name="T5" fmla="*/ 70 h 70"/>
                                <a:gd name="T6" fmla="*/ 65 w 65"/>
                                <a:gd name="T7" fmla="*/ 20 h 70"/>
                                <a:gd name="T8" fmla="*/ 65 w 65"/>
                                <a:gd name="T9" fmla="*/ 20 h 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70">
                                  <a:moveTo>
                                    <a:pt x="65" y="20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65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3917"/>
                          <wps:cNvSpPr>
                            <a:spLocks/>
                          </wps:cNvSpPr>
                          <wps:spPr bwMode="auto">
                            <a:xfrm>
                              <a:off x="1260" y="1050"/>
                              <a:ext cx="50" cy="45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25 h 45"/>
                                <a:gd name="T2" fmla="*/ 20 w 50"/>
                                <a:gd name="T3" fmla="*/ 45 h 45"/>
                                <a:gd name="T4" fmla="*/ 50 w 50"/>
                                <a:gd name="T5" fmla="*/ 20 h 45"/>
                                <a:gd name="T6" fmla="*/ 20 w 50"/>
                                <a:gd name="T7" fmla="*/ 0 h 45"/>
                                <a:gd name="T8" fmla="*/ 0 w 50"/>
                                <a:gd name="T9" fmla="*/ 25 h 45"/>
                                <a:gd name="T10" fmla="*/ 0 w 50"/>
                                <a:gd name="T11" fmla="*/ 2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0" h="45">
                                  <a:moveTo>
                                    <a:pt x="0" y="25"/>
                                  </a:moveTo>
                                  <a:lnTo>
                                    <a:pt x="20" y="45"/>
                                  </a:lnTo>
                                  <a:lnTo>
                                    <a:pt x="50" y="20"/>
                                  </a:lnTo>
                                  <a:lnTo>
                                    <a:pt x="20" y="0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3918"/>
                          <wps:cNvSpPr>
                            <a:spLocks/>
                          </wps:cNvSpPr>
                          <wps:spPr bwMode="auto">
                            <a:xfrm>
                              <a:off x="1425" y="1370"/>
                              <a:ext cx="40" cy="40"/>
                            </a:xfrm>
                            <a:custGeom>
                              <a:avLst/>
                              <a:gdLst>
                                <a:gd name="T0" fmla="*/ 35 w 40"/>
                                <a:gd name="T1" fmla="*/ 0 h 40"/>
                                <a:gd name="T2" fmla="*/ 0 w 40"/>
                                <a:gd name="T3" fmla="*/ 10 h 40"/>
                                <a:gd name="T4" fmla="*/ 5 w 40"/>
                                <a:gd name="T5" fmla="*/ 35 h 40"/>
                                <a:gd name="T6" fmla="*/ 40 w 40"/>
                                <a:gd name="T7" fmla="*/ 40 h 40"/>
                                <a:gd name="T8" fmla="*/ 35 w 40"/>
                                <a:gd name="T9" fmla="*/ 0 h 40"/>
                                <a:gd name="T10" fmla="*/ 35 w 40"/>
                                <a:gd name="T11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0">
                                  <a:moveTo>
                                    <a:pt x="35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5" y="35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3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3919"/>
                          <wps:cNvSpPr>
                            <a:spLocks/>
                          </wps:cNvSpPr>
                          <wps:spPr bwMode="auto">
                            <a:xfrm>
                              <a:off x="1345" y="1380"/>
                              <a:ext cx="85" cy="25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15 h 25"/>
                                <a:gd name="T2" fmla="*/ 85 w 85"/>
                                <a:gd name="T3" fmla="*/ 25 h 25"/>
                                <a:gd name="T4" fmla="*/ 80 w 85"/>
                                <a:gd name="T5" fmla="*/ 0 h 25"/>
                                <a:gd name="T6" fmla="*/ 0 w 85"/>
                                <a:gd name="T7" fmla="*/ 15 h 25"/>
                                <a:gd name="T8" fmla="*/ 0 w 85"/>
                                <a:gd name="T9" fmla="*/ 15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5" h="25">
                                  <a:moveTo>
                                    <a:pt x="0" y="15"/>
                                  </a:moveTo>
                                  <a:lnTo>
                                    <a:pt x="85" y="25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3920"/>
                          <wps:cNvSpPr>
                            <a:spLocks/>
                          </wps:cNvSpPr>
                          <wps:spPr bwMode="auto">
                            <a:xfrm>
                              <a:off x="1430" y="1550"/>
                              <a:ext cx="40" cy="4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5 h 40"/>
                                <a:gd name="T2" fmla="*/ 30 w 40"/>
                                <a:gd name="T3" fmla="*/ 40 h 40"/>
                                <a:gd name="T4" fmla="*/ 40 w 40"/>
                                <a:gd name="T5" fmla="*/ 5 h 40"/>
                                <a:gd name="T6" fmla="*/ 10 w 40"/>
                                <a:gd name="T7" fmla="*/ 0 h 40"/>
                                <a:gd name="T8" fmla="*/ 0 w 40"/>
                                <a:gd name="T9" fmla="*/ 25 h 40"/>
                                <a:gd name="T10" fmla="*/ 0 w 40"/>
                                <a:gd name="T11" fmla="*/ 25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0">
                                  <a:moveTo>
                                    <a:pt x="0" y="25"/>
                                  </a:moveTo>
                                  <a:lnTo>
                                    <a:pt x="30" y="40"/>
                                  </a:lnTo>
                                  <a:lnTo>
                                    <a:pt x="40" y="5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3921"/>
                          <wps:cNvSpPr>
                            <a:spLocks/>
                          </wps:cNvSpPr>
                          <wps:spPr bwMode="auto">
                            <a:xfrm>
                              <a:off x="1360" y="1535"/>
                              <a:ext cx="80" cy="40"/>
                            </a:xfrm>
                            <a:custGeom>
                              <a:avLst/>
                              <a:gdLst>
                                <a:gd name="T0" fmla="*/ 70 w 80"/>
                                <a:gd name="T1" fmla="*/ 40 h 40"/>
                                <a:gd name="T2" fmla="*/ 80 w 80"/>
                                <a:gd name="T3" fmla="*/ 15 h 40"/>
                                <a:gd name="T4" fmla="*/ 0 w 80"/>
                                <a:gd name="T5" fmla="*/ 0 h 40"/>
                                <a:gd name="T6" fmla="*/ 70 w 80"/>
                                <a:gd name="T7" fmla="*/ 40 h 40"/>
                                <a:gd name="T8" fmla="*/ 70 w 80"/>
                                <a:gd name="T9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0" h="40">
                                  <a:moveTo>
                                    <a:pt x="70" y="40"/>
                                  </a:moveTo>
                                  <a:lnTo>
                                    <a:pt x="80" y="1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3922"/>
                          <wps:cNvSpPr>
                            <a:spLocks/>
                          </wps:cNvSpPr>
                          <wps:spPr bwMode="auto">
                            <a:xfrm>
                              <a:off x="1310" y="1700"/>
                              <a:ext cx="80" cy="40"/>
                            </a:xfrm>
                            <a:custGeom>
                              <a:avLst/>
                              <a:gdLst>
                                <a:gd name="T0" fmla="*/ 70 w 80"/>
                                <a:gd name="T1" fmla="*/ 40 h 40"/>
                                <a:gd name="T2" fmla="*/ 80 w 80"/>
                                <a:gd name="T3" fmla="*/ 15 h 40"/>
                                <a:gd name="T4" fmla="*/ 0 w 80"/>
                                <a:gd name="T5" fmla="*/ 0 h 40"/>
                                <a:gd name="T6" fmla="*/ 70 w 80"/>
                                <a:gd name="T7" fmla="*/ 40 h 40"/>
                                <a:gd name="T8" fmla="*/ 70 w 80"/>
                                <a:gd name="T9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0" h="40">
                                  <a:moveTo>
                                    <a:pt x="70" y="40"/>
                                  </a:moveTo>
                                  <a:lnTo>
                                    <a:pt x="80" y="1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3923"/>
                          <wps:cNvSpPr>
                            <a:spLocks/>
                          </wps:cNvSpPr>
                          <wps:spPr bwMode="auto">
                            <a:xfrm>
                              <a:off x="1380" y="1715"/>
                              <a:ext cx="45" cy="40"/>
                            </a:xfrm>
                            <a:custGeom>
                              <a:avLst/>
                              <a:gdLst>
                                <a:gd name="T0" fmla="*/ 10 w 45"/>
                                <a:gd name="T1" fmla="*/ 0 h 40"/>
                                <a:gd name="T2" fmla="*/ 0 w 45"/>
                                <a:gd name="T3" fmla="*/ 25 h 40"/>
                                <a:gd name="T4" fmla="*/ 35 w 45"/>
                                <a:gd name="T5" fmla="*/ 40 h 40"/>
                                <a:gd name="T6" fmla="*/ 45 w 45"/>
                                <a:gd name="T7" fmla="*/ 5 h 40"/>
                                <a:gd name="T8" fmla="*/ 10 w 45"/>
                                <a:gd name="T9" fmla="*/ 0 h 40"/>
                                <a:gd name="T10" fmla="*/ 10 w 45"/>
                                <a:gd name="T11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0">
                                  <a:moveTo>
                                    <a:pt x="10" y="0"/>
                                  </a:moveTo>
                                  <a:lnTo>
                                    <a:pt x="0" y="25"/>
                                  </a:lnTo>
                                  <a:lnTo>
                                    <a:pt x="35" y="4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1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3924"/>
                          <wps:cNvSpPr>
                            <a:spLocks/>
                          </wps:cNvSpPr>
                          <wps:spPr bwMode="auto">
                            <a:xfrm>
                              <a:off x="1220" y="1815"/>
                              <a:ext cx="45" cy="80"/>
                            </a:xfrm>
                            <a:custGeom>
                              <a:avLst/>
                              <a:gdLst>
                                <a:gd name="T0" fmla="*/ 25 w 45"/>
                                <a:gd name="T1" fmla="*/ 80 h 80"/>
                                <a:gd name="T2" fmla="*/ 45 w 45"/>
                                <a:gd name="T3" fmla="*/ 70 h 80"/>
                                <a:gd name="T4" fmla="*/ 0 w 45"/>
                                <a:gd name="T5" fmla="*/ 0 h 80"/>
                                <a:gd name="T6" fmla="*/ 25 w 45"/>
                                <a:gd name="T7" fmla="*/ 80 h 80"/>
                                <a:gd name="T8" fmla="*/ 25 w 45"/>
                                <a:gd name="T9" fmla="*/ 8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80">
                                  <a:moveTo>
                                    <a:pt x="25" y="80"/>
                                  </a:moveTo>
                                  <a:lnTo>
                                    <a:pt x="45" y="7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3925"/>
                          <wps:cNvSpPr>
                            <a:spLocks/>
                          </wps:cNvSpPr>
                          <wps:spPr bwMode="auto">
                            <a:xfrm>
                              <a:off x="1245" y="1885"/>
                              <a:ext cx="40" cy="45"/>
                            </a:xfrm>
                            <a:custGeom>
                              <a:avLst/>
                              <a:gdLst>
                                <a:gd name="T0" fmla="*/ 20 w 40"/>
                                <a:gd name="T1" fmla="*/ 0 h 45"/>
                                <a:gd name="T2" fmla="*/ 0 w 40"/>
                                <a:gd name="T3" fmla="*/ 10 h 45"/>
                                <a:gd name="T4" fmla="*/ 10 w 40"/>
                                <a:gd name="T5" fmla="*/ 45 h 45"/>
                                <a:gd name="T6" fmla="*/ 40 w 40"/>
                                <a:gd name="T7" fmla="*/ 25 h 45"/>
                                <a:gd name="T8" fmla="*/ 20 w 40"/>
                                <a:gd name="T9" fmla="*/ 0 h 45"/>
                                <a:gd name="T10" fmla="*/ 20 w 40"/>
                                <a:gd name="T11" fmla="*/ 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5">
                                  <a:moveTo>
                                    <a:pt x="20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10" y="45"/>
                                  </a:lnTo>
                                  <a:lnTo>
                                    <a:pt x="40" y="25"/>
                                  </a:lnTo>
                                  <a:lnTo>
                                    <a:pt x="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3926"/>
                          <wps:cNvSpPr>
                            <a:spLocks/>
                          </wps:cNvSpPr>
                          <wps:spPr bwMode="auto">
                            <a:xfrm>
                              <a:off x="855" y="925"/>
                              <a:ext cx="55" cy="7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60 h 70"/>
                                <a:gd name="T2" fmla="*/ 20 w 55"/>
                                <a:gd name="T3" fmla="*/ 70 h 70"/>
                                <a:gd name="T4" fmla="*/ 55 w 55"/>
                                <a:gd name="T5" fmla="*/ 0 h 70"/>
                                <a:gd name="T6" fmla="*/ 0 w 55"/>
                                <a:gd name="T7" fmla="*/ 60 h 70"/>
                                <a:gd name="T8" fmla="*/ 0 w 55"/>
                                <a:gd name="T9" fmla="*/ 60 h 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70">
                                  <a:moveTo>
                                    <a:pt x="0" y="60"/>
                                  </a:moveTo>
                                  <a:lnTo>
                                    <a:pt x="20" y="70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3927"/>
                          <wps:cNvSpPr>
                            <a:spLocks/>
                          </wps:cNvSpPr>
                          <wps:spPr bwMode="auto">
                            <a:xfrm>
                              <a:off x="830" y="985"/>
                              <a:ext cx="45" cy="45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10 h 45"/>
                                <a:gd name="T2" fmla="*/ 25 w 45"/>
                                <a:gd name="T3" fmla="*/ 0 h 45"/>
                                <a:gd name="T4" fmla="*/ 0 w 45"/>
                                <a:gd name="T5" fmla="*/ 25 h 45"/>
                                <a:gd name="T6" fmla="*/ 30 w 45"/>
                                <a:gd name="T7" fmla="*/ 45 h 45"/>
                                <a:gd name="T8" fmla="*/ 45 w 45"/>
                                <a:gd name="T9" fmla="*/ 10 h 45"/>
                                <a:gd name="T10" fmla="*/ 45 w 45"/>
                                <a:gd name="T11" fmla="*/ 1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5">
                                  <a:moveTo>
                                    <a:pt x="45" y="10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5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3928"/>
                          <wps:cNvSpPr>
                            <a:spLocks/>
                          </wps:cNvSpPr>
                          <wps:spPr bwMode="auto">
                            <a:xfrm>
                              <a:off x="955" y="1045"/>
                              <a:ext cx="40" cy="45"/>
                            </a:xfrm>
                            <a:custGeom>
                              <a:avLst/>
                              <a:gdLst>
                                <a:gd name="T0" fmla="*/ 40 w 40"/>
                                <a:gd name="T1" fmla="*/ 10 h 45"/>
                                <a:gd name="T2" fmla="*/ 20 w 40"/>
                                <a:gd name="T3" fmla="*/ 0 h 45"/>
                                <a:gd name="T4" fmla="*/ 0 w 40"/>
                                <a:gd name="T5" fmla="*/ 35 h 45"/>
                                <a:gd name="T6" fmla="*/ 35 w 40"/>
                                <a:gd name="T7" fmla="*/ 45 h 45"/>
                                <a:gd name="T8" fmla="*/ 40 w 40"/>
                                <a:gd name="T9" fmla="*/ 10 h 45"/>
                                <a:gd name="T10" fmla="*/ 40 w 40"/>
                                <a:gd name="T11" fmla="*/ 1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5">
                                  <a:moveTo>
                                    <a:pt x="40" y="10"/>
                                  </a:moveTo>
                                  <a:lnTo>
                                    <a:pt x="20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35" y="45"/>
                                  </a:lnTo>
                                  <a:lnTo>
                                    <a:pt x="4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3929"/>
                          <wps:cNvSpPr>
                            <a:spLocks/>
                          </wps:cNvSpPr>
                          <wps:spPr bwMode="auto">
                            <a:xfrm>
                              <a:off x="975" y="975"/>
                              <a:ext cx="35" cy="80"/>
                            </a:xfrm>
                            <a:custGeom>
                              <a:avLst/>
                              <a:gdLst>
                                <a:gd name="T0" fmla="*/ 0 w 35"/>
                                <a:gd name="T1" fmla="*/ 70 h 80"/>
                                <a:gd name="T2" fmla="*/ 20 w 35"/>
                                <a:gd name="T3" fmla="*/ 80 h 80"/>
                                <a:gd name="T4" fmla="*/ 35 w 35"/>
                                <a:gd name="T5" fmla="*/ 0 h 80"/>
                                <a:gd name="T6" fmla="*/ 0 w 35"/>
                                <a:gd name="T7" fmla="*/ 70 h 80"/>
                                <a:gd name="T8" fmla="*/ 0 w 35"/>
                                <a:gd name="T9" fmla="*/ 7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5" h="80">
                                  <a:moveTo>
                                    <a:pt x="0" y="70"/>
                                  </a:moveTo>
                                  <a:lnTo>
                                    <a:pt x="20" y="80"/>
                                  </a:lnTo>
                                  <a:lnTo>
                                    <a:pt x="35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3930"/>
                          <wps:cNvSpPr>
                            <a:spLocks/>
                          </wps:cNvSpPr>
                          <wps:spPr bwMode="auto">
                            <a:xfrm>
                              <a:off x="755" y="1990"/>
                              <a:ext cx="55" cy="75"/>
                            </a:xfrm>
                            <a:custGeom>
                              <a:avLst/>
                              <a:gdLst>
                                <a:gd name="T0" fmla="*/ 20 w 55"/>
                                <a:gd name="T1" fmla="*/ 0 h 75"/>
                                <a:gd name="T2" fmla="*/ 0 w 55"/>
                                <a:gd name="T3" fmla="*/ 15 h 75"/>
                                <a:gd name="T4" fmla="*/ 55 w 55"/>
                                <a:gd name="T5" fmla="*/ 75 h 75"/>
                                <a:gd name="T6" fmla="*/ 20 w 55"/>
                                <a:gd name="T7" fmla="*/ 0 h 75"/>
                                <a:gd name="T8" fmla="*/ 20 w 55"/>
                                <a:gd name="T9" fmla="*/ 0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75">
                                  <a:moveTo>
                                    <a:pt x="20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55" y="75"/>
                                  </a:lnTo>
                                  <a:lnTo>
                                    <a:pt x="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3931"/>
                          <wps:cNvSpPr>
                            <a:spLocks/>
                          </wps:cNvSpPr>
                          <wps:spPr bwMode="auto">
                            <a:xfrm>
                              <a:off x="730" y="1960"/>
                              <a:ext cx="45" cy="45"/>
                            </a:xfrm>
                            <a:custGeom>
                              <a:avLst/>
                              <a:gdLst>
                                <a:gd name="T0" fmla="*/ 25 w 45"/>
                                <a:gd name="T1" fmla="*/ 45 h 45"/>
                                <a:gd name="T2" fmla="*/ 45 w 45"/>
                                <a:gd name="T3" fmla="*/ 30 h 45"/>
                                <a:gd name="T4" fmla="*/ 30 w 45"/>
                                <a:gd name="T5" fmla="*/ 0 h 45"/>
                                <a:gd name="T6" fmla="*/ 0 w 45"/>
                                <a:gd name="T7" fmla="*/ 20 h 45"/>
                                <a:gd name="T8" fmla="*/ 25 w 45"/>
                                <a:gd name="T9" fmla="*/ 45 h 45"/>
                                <a:gd name="T10" fmla="*/ 25 w 45"/>
                                <a:gd name="T11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5">
                                  <a:moveTo>
                                    <a:pt x="25" y="45"/>
                                  </a:moveTo>
                                  <a:lnTo>
                                    <a:pt x="45" y="3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25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3932"/>
                          <wps:cNvSpPr>
                            <a:spLocks/>
                          </wps:cNvSpPr>
                          <wps:spPr bwMode="auto">
                            <a:xfrm>
                              <a:off x="565" y="2095"/>
                              <a:ext cx="45" cy="50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30 h 50"/>
                                <a:gd name="T2" fmla="*/ 20 w 45"/>
                                <a:gd name="T3" fmla="*/ 0 h 50"/>
                                <a:gd name="T4" fmla="*/ 0 w 45"/>
                                <a:gd name="T5" fmla="*/ 30 h 50"/>
                                <a:gd name="T6" fmla="*/ 25 w 45"/>
                                <a:gd name="T7" fmla="*/ 50 h 50"/>
                                <a:gd name="T8" fmla="*/ 45 w 45"/>
                                <a:gd name="T9" fmla="*/ 30 h 50"/>
                                <a:gd name="T10" fmla="*/ 45 w 45"/>
                                <a:gd name="T11" fmla="*/ 30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50">
                                  <a:moveTo>
                                    <a:pt x="45" y="30"/>
                                  </a:moveTo>
                                  <a:lnTo>
                                    <a:pt x="20" y="0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25" y="50"/>
                                  </a:lnTo>
                                  <a:lnTo>
                                    <a:pt x="4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3933"/>
                          <wps:cNvSpPr>
                            <a:spLocks/>
                          </wps:cNvSpPr>
                          <wps:spPr bwMode="auto">
                            <a:xfrm>
                              <a:off x="590" y="2125"/>
                              <a:ext cx="70" cy="65"/>
                            </a:xfrm>
                            <a:custGeom>
                              <a:avLst/>
                              <a:gdLst>
                                <a:gd name="T0" fmla="*/ 20 w 70"/>
                                <a:gd name="T1" fmla="*/ 0 h 65"/>
                                <a:gd name="T2" fmla="*/ 0 w 70"/>
                                <a:gd name="T3" fmla="*/ 20 h 65"/>
                                <a:gd name="T4" fmla="*/ 70 w 70"/>
                                <a:gd name="T5" fmla="*/ 65 h 65"/>
                                <a:gd name="T6" fmla="*/ 20 w 70"/>
                                <a:gd name="T7" fmla="*/ 0 h 65"/>
                                <a:gd name="T8" fmla="*/ 20 w 70"/>
                                <a:gd name="T9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65">
                                  <a:moveTo>
                                    <a:pt x="20" y="0"/>
                                  </a:moveTo>
                                  <a:lnTo>
                                    <a:pt x="0" y="20"/>
                                  </a:lnTo>
                                  <a:lnTo>
                                    <a:pt x="70" y="65"/>
                                  </a:lnTo>
                                  <a:lnTo>
                                    <a:pt x="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3934"/>
                          <wps:cNvSpPr>
                            <a:spLocks/>
                          </wps:cNvSpPr>
                          <wps:spPr bwMode="auto">
                            <a:xfrm>
                              <a:off x="450" y="2265"/>
                              <a:ext cx="40" cy="45"/>
                            </a:xfrm>
                            <a:custGeom>
                              <a:avLst/>
                              <a:gdLst>
                                <a:gd name="T0" fmla="*/ 35 w 40"/>
                                <a:gd name="T1" fmla="*/ 45 h 45"/>
                                <a:gd name="T2" fmla="*/ 40 w 40"/>
                                <a:gd name="T3" fmla="*/ 20 h 45"/>
                                <a:gd name="T4" fmla="*/ 10 w 40"/>
                                <a:gd name="T5" fmla="*/ 0 h 45"/>
                                <a:gd name="T6" fmla="*/ 0 w 40"/>
                                <a:gd name="T7" fmla="*/ 35 h 45"/>
                                <a:gd name="T8" fmla="*/ 35 w 40"/>
                                <a:gd name="T9" fmla="*/ 45 h 45"/>
                                <a:gd name="T10" fmla="*/ 35 w 40"/>
                                <a:gd name="T11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5">
                                  <a:moveTo>
                                    <a:pt x="35" y="45"/>
                                  </a:moveTo>
                                  <a:lnTo>
                                    <a:pt x="40" y="2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35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3935"/>
                          <wps:cNvSpPr>
                            <a:spLocks/>
                          </wps:cNvSpPr>
                          <wps:spPr bwMode="auto">
                            <a:xfrm>
                              <a:off x="485" y="2285"/>
                              <a:ext cx="75" cy="40"/>
                            </a:xfrm>
                            <a:custGeom>
                              <a:avLst/>
                              <a:gdLst>
                                <a:gd name="T0" fmla="*/ 5 w 75"/>
                                <a:gd name="T1" fmla="*/ 0 h 40"/>
                                <a:gd name="T2" fmla="*/ 0 w 75"/>
                                <a:gd name="T3" fmla="*/ 25 h 40"/>
                                <a:gd name="T4" fmla="*/ 75 w 75"/>
                                <a:gd name="T5" fmla="*/ 40 h 40"/>
                                <a:gd name="T6" fmla="*/ 5 w 75"/>
                                <a:gd name="T7" fmla="*/ 0 h 40"/>
                                <a:gd name="T8" fmla="*/ 5 w 75"/>
                                <a:gd name="T9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40">
                                  <a:moveTo>
                                    <a:pt x="5" y="0"/>
                                  </a:moveTo>
                                  <a:lnTo>
                                    <a:pt x="0" y="25"/>
                                  </a:lnTo>
                                  <a:lnTo>
                                    <a:pt x="75" y="40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3936"/>
                          <wps:cNvSpPr>
                            <a:spLocks/>
                          </wps:cNvSpPr>
                          <wps:spPr bwMode="auto">
                            <a:xfrm>
                              <a:off x="480" y="2485"/>
                              <a:ext cx="80" cy="40"/>
                            </a:xfrm>
                            <a:custGeom>
                              <a:avLst/>
                              <a:gdLst>
                                <a:gd name="T0" fmla="*/ 80 w 80"/>
                                <a:gd name="T1" fmla="*/ 0 h 40"/>
                                <a:gd name="T2" fmla="*/ 0 w 80"/>
                                <a:gd name="T3" fmla="*/ 15 h 40"/>
                                <a:gd name="T4" fmla="*/ 5 w 80"/>
                                <a:gd name="T5" fmla="*/ 40 h 40"/>
                                <a:gd name="T6" fmla="*/ 80 w 80"/>
                                <a:gd name="T7" fmla="*/ 0 h 40"/>
                                <a:gd name="T8" fmla="*/ 80 w 80"/>
                                <a:gd name="T9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0" h="40">
                                  <a:moveTo>
                                    <a:pt x="80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5" y="40"/>
                                  </a:lnTo>
                                  <a:lnTo>
                                    <a:pt x="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3937"/>
                          <wps:cNvSpPr>
                            <a:spLocks/>
                          </wps:cNvSpPr>
                          <wps:spPr bwMode="auto">
                            <a:xfrm>
                              <a:off x="445" y="2500"/>
                              <a:ext cx="40" cy="40"/>
                            </a:xfrm>
                            <a:custGeom>
                              <a:avLst/>
                              <a:gdLst>
                                <a:gd name="T0" fmla="*/ 40 w 40"/>
                                <a:gd name="T1" fmla="*/ 25 h 40"/>
                                <a:gd name="T2" fmla="*/ 35 w 40"/>
                                <a:gd name="T3" fmla="*/ 0 h 40"/>
                                <a:gd name="T4" fmla="*/ 0 w 40"/>
                                <a:gd name="T5" fmla="*/ 5 h 40"/>
                                <a:gd name="T6" fmla="*/ 10 w 40"/>
                                <a:gd name="T7" fmla="*/ 40 h 40"/>
                                <a:gd name="T8" fmla="*/ 40 w 40"/>
                                <a:gd name="T9" fmla="*/ 25 h 40"/>
                                <a:gd name="T10" fmla="*/ 40 w 40"/>
                                <a:gd name="T11" fmla="*/ 25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0">
                                  <a:moveTo>
                                    <a:pt x="40" y="25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0" y="40"/>
                                  </a:lnTo>
                                  <a:lnTo>
                                    <a:pt x="4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3938"/>
                          <wps:cNvSpPr>
                            <a:spLocks/>
                          </wps:cNvSpPr>
                          <wps:spPr bwMode="auto">
                            <a:xfrm>
                              <a:off x="840" y="2645"/>
                              <a:ext cx="515" cy="370"/>
                            </a:xfrm>
                            <a:custGeom>
                              <a:avLst/>
                              <a:gdLst>
                                <a:gd name="T0" fmla="*/ 0 w 515"/>
                                <a:gd name="T1" fmla="*/ 0 h 370"/>
                                <a:gd name="T2" fmla="*/ 45 w 515"/>
                                <a:gd name="T3" fmla="*/ 370 h 370"/>
                                <a:gd name="T4" fmla="*/ 515 w 515"/>
                                <a:gd name="T5" fmla="*/ 365 h 370"/>
                                <a:gd name="T6" fmla="*/ 515 w 515"/>
                                <a:gd name="T7" fmla="*/ 0 h 370"/>
                                <a:gd name="T8" fmla="*/ 0 w 515"/>
                                <a:gd name="T9" fmla="*/ 0 h 370"/>
                                <a:gd name="T10" fmla="*/ 0 w 515"/>
                                <a:gd name="T11" fmla="*/ 0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15" h="370">
                                  <a:moveTo>
                                    <a:pt x="0" y="0"/>
                                  </a:moveTo>
                                  <a:lnTo>
                                    <a:pt x="45" y="370"/>
                                  </a:lnTo>
                                  <a:lnTo>
                                    <a:pt x="515" y="365"/>
                                  </a:lnTo>
                                  <a:lnTo>
                                    <a:pt x="51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8900000" scaled="1"/>
                            </a:gra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chemeClr val="accent3">
                                      <a:lumMod val="60000"/>
                                      <a:lumOff val="4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3939"/>
                          <wps:cNvSpPr>
                            <a:spLocks/>
                          </wps:cNvSpPr>
                          <wps:spPr bwMode="auto">
                            <a:xfrm>
                              <a:off x="860" y="2760"/>
                              <a:ext cx="495" cy="110"/>
                            </a:xfrm>
                            <a:custGeom>
                              <a:avLst/>
                              <a:gdLst>
                                <a:gd name="T0" fmla="*/ 0 w 495"/>
                                <a:gd name="T1" fmla="*/ 35 h 110"/>
                                <a:gd name="T2" fmla="*/ 5 w 495"/>
                                <a:gd name="T3" fmla="*/ 110 h 110"/>
                                <a:gd name="T4" fmla="*/ 495 w 495"/>
                                <a:gd name="T5" fmla="*/ 95 h 110"/>
                                <a:gd name="T6" fmla="*/ 495 w 495"/>
                                <a:gd name="T7" fmla="*/ 0 h 110"/>
                                <a:gd name="T8" fmla="*/ 0 w 495"/>
                                <a:gd name="T9" fmla="*/ 35 h 110"/>
                                <a:gd name="T10" fmla="*/ 0 w 495"/>
                                <a:gd name="T11" fmla="*/ 35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95" h="110">
                                  <a:moveTo>
                                    <a:pt x="0" y="35"/>
                                  </a:moveTo>
                                  <a:lnTo>
                                    <a:pt x="5" y="110"/>
                                  </a:lnTo>
                                  <a:lnTo>
                                    <a:pt x="495" y="95"/>
                                  </a:lnTo>
                                  <a:lnTo>
                                    <a:pt x="495" y="0"/>
                                  </a:lnTo>
                                  <a:lnTo>
                                    <a:pt x="0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3940"/>
                          <wps:cNvSpPr>
                            <a:spLocks/>
                          </wps:cNvSpPr>
                          <wps:spPr bwMode="auto">
                            <a:xfrm>
                              <a:off x="1045" y="2645"/>
                              <a:ext cx="135" cy="370"/>
                            </a:xfrm>
                            <a:custGeom>
                              <a:avLst/>
                              <a:gdLst>
                                <a:gd name="T0" fmla="*/ 115 w 135"/>
                                <a:gd name="T1" fmla="*/ 0 h 370"/>
                                <a:gd name="T2" fmla="*/ 0 w 135"/>
                                <a:gd name="T3" fmla="*/ 0 h 370"/>
                                <a:gd name="T4" fmla="*/ 40 w 135"/>
                                <a:gd name="T5" fmla="*/ 370 h 370"/>
                                <a:gd name="T6" fmla="*/ 135 w 135"/>
                                <a:gd name="T7" fmla="*/ 370 h 370"/>
                                <a:gd name="T8" fmla="*/ 115 w 135"/>
                                <a:gd name="T9" fmla="*/ 0 h 370"/>
                                <a:gd name="T10" fmla="*/ 115 w 135"/>
                                <a:gd name="T11" fmla="*/ 0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5" h="370">
                                  <a:moveTo>
                                    <a:pt x="11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135" y="370"/>
                                  </a:lnTo>
                                  <a:lnTo>
                                    <a:pt x="1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3941"/>
                          <wps:cNvSpPr>
                            <a:spLocks/>
                          </wps:cNvSpPr>
                          <wps:spPr bwMode="auto">
                            <a:xfrm>
                              <a:off x="785" y="2560"/>
                              <a:ext cx="315" cy="85"/>
                            </a:xfrm>
                            <a:custGeom>
                              <a:avLst/>
                              <a:gdLst>
                                <a:gd name="T0" fmla="*/ 30 w 315"/>
                                <a:gd name="T1" fmla="*/ 0 h 85"/>
                                <a:gd name="T2" fmla="*/ 0 w 315"/>
                                <a:gd name="T3" fmla="*/ 50 h 85"/>
                                <a:gd name="T4" fmla="*/ 315 w 315"/>
                                <a:gd name="T5" fmla="*/ 85 h 85"/>
                                <a:gd name="T6" fmla="*/ 30 w 315"/>
                                <a:gd name="T7" fmla="*/ 0 h 85"/>
                                <a:gd name="T8" fmla="*/ 30 w 315"/>
                                <a:gd name="T9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15" h="85">
                                  <a:moveTo>
                                    <a:pt x="30" y="0"/>
                                  </a:moveTo>
                                  <a:lnTo>
                                    <a:pt x="0" y="50"/>
                                  </a:lnTo>
                                  <a:lnTo>
                                    <a:pt x="315" y="85"/>
                                  </a:lnTo>
                                  <a:lnTo>
                                    <a:pt x="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3942"/>
                          <wps:cNvSpPr>
                            <a:spLocks/>
                          </wps:cNvSpPr>
                          <wps:spPr bwMode="auto">
                            <a:xfrm>
                              <a:off x="1100" y="2535"/>
                              <a:ext cx="285" cy="110"/>
                            </a:xfrm>
                            <a:custGeom>
                              <a:avLst/>
                              <a:gdLst>
                                <a:gd name="T0" fmla="*/ 285 w 285"/>
                                <a:gd name="T1" fmla="*/ 45 h 110"/>
                                <a:gd name="T2" fmla="*/ 275 w 285"/>
                                <a:gd name="T3" fmla="*/ 0 h 110"/>
                                <a:gd name="T4" fmla="*/ 0 w 285"/>
                                <a:gd name="T5" fmla="*/ 110 h 110"/>
                                <a:gd name="T6" fmla="*/ 285 w 285"/>
                                <a:gd name="T7" fmla="*/ 45 h 110"/>
                                <a:gd name="T8" fmla="*/ 285 w 285"/>
                                <a:gd name="T9" fmla="*/ 45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5" h="110">
                                  <a:moveTo>
                                    <a:pt x="285" y="45"/>
                                  </a:moveTo>
                                  <a:lnTo>
                                    <a:pt x="275" y="0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285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3943"/>
                          <wps:cNvSpPr>
                            <a:spLocks/>
                          </wps:cNvSpPr>
                          <wps:spPr bwMode="auto">
                            <a:xfrm>
                              <a:off x="1100" y="2310"/>
                              <a:ext cx="280" cy="335"/>
                            </a:xfrm>
                            <a:custGeom>
                              <a:avLst/>
                              <a:gdLst>
                                <a:gd name="T0" fmla="*/ 0 w 280"/>
                                <a:gd name="T1" fmla="*/ 335 h 335"/>
                                <a:gd name="T2" fmla="*/ 0 w 280"/>
                                <a:gd name="T3" fmla="*/ 335 h 335"/>
                                <a:gd name="T4" fmla="*/ 0 w 280"/>
                                <a:gd name="T5" fmla="*/ 335 h 335"/>
                                <a:gd name="T6" fmla="*/ 0 w 280"/>
                                <a:gd name="T7" fmla="*/ 335 h 335"/>
                                <a:gd name="T8" fmla="*/ 55 w 280"/>
                                <a:gd name="T9" fmla="*/ 225 h 335"/>
                                <a:gd name="T10" fmla="*/ 75 w 280"/>
                                <a:gd name="T11" fmla="*/ 185 h 335"/>
                                <a:gd name="T12" fmla="*/ 100 w 280"/>
                                <a:gd name="T13" fmla="*/ 150 h 335"/>
                                <a:gd name="T14" fmla="*/ 120 w 280"/>
                                <a:gd name="T15" fmla="*/ 125 h 335"/>
                                <a:gd name="T16" fmla="*/ 140 w 280"/>
                                <a:gd name="T17" fmla="*/ 105 h 335"/>
                                <a:gd name="T18" fmla="*/ 160 w 280"/>
                                <a:gd name="T19" fmla="*/ 100 h 335"/>
                                <a:gd name="T20" fmla="*/ 175 w 280"/>
                                <a:gd name="T21" fmla="*/ 100 h 335"/>
                                <a:gd name="T22" fmla="*/ 175 w 280"/>
                                <a:gd name="T23" fmla="*/ 100 h 335"/>
                                <a:gd name="T24" fmla="*/ 185 w 280"/>
                                <a:gd name="T25" fmla="*/ 105 h 335"/>
                                <a:gd name="T26" fmla="*/ 185 w 280"/>
                                <a:gd name="T27" fmla="*/ 120 h 335"/>
                                <a:gd name="T28" fmla="*/ 180 w 280"/>
                                <a:gd name="T29" fmla="*/ 140 h 335"/>
                                <a:gd name="T30" fmla="*/ 160 w 280"/>
                                <a:gd name="T31" fmla="*/ 165 h 335"/>
                                <a:gd name="T32" fmla="*/ 100 w 280"/>
                                <a:gd name="T33" fmla="*/ 235 h 335"/>
                                <a:gd name="T34" fmla="*/ 0 w 280"/>
                                <a:gd name="T35" fmla="*/ 335 h 335"/>
                                <a:gd name="T36" fmla="*/ 0 w 280"/>
                                <a:gd name="T37" fmla="*/ 335 h 335"/>
                                <a:gd name="T38" fmla="*/ 85 w 280"/>
                                <a:gd name="T39" fmla="*/ 270 h 335"/>
                                <a:gd name="T40" fmla="*/ 155 w 280"/>
                                <a:gd name="T41" fmla="*/ 215 h 335"/>
                                <a:gd name="T42" fmla="*/ 210 w 280"/>
                                <a:gd name="T43" fmla="*/ 165 h 335"/>
                                <a:gd name="T44" fmla="*/ 245 w 280"/>
                                <a:gd name="T45" fmla="*/ 120 h 335"/>
                                <a:gd name="T46" fmla="*/ 270 w 280"/>
                                <a:gd name="T47" fmla="*/ 85 h 335"/>
                                <a:gd name="T48" fmla="*/ 275 w 280"/>
                                <a:gd name="T49" fmla="*/ 65 h 335"/>
                                <a:gd name="T50" fmla="*/ 280 w 280"/>
                                <a:gd name="T51" fmla="*/ 50 h 335"/>
                                <a:gd name="T52" fmla="*/ 275 w 280"/>
                                <a:gd name="T53" fmla="*/ 40 h 335"/>
                                <a:gd name="T54" fmla="*/ 270 w 280"/>
                                <a:gd name="T55" fmla="*/ 25 h 335"/>
                                <a:gd name="T56" fmla="*/ 260 w 280"/>
                                <a:gd name="T57" fmla="*/ 15 h 335"/>
                                <a:gd name="T58" fmla="*/ 250 w 280"/>
                                <a:gd name="T59" fmla="*/ 5 h 335"/>
                                <a:gd name="T60" fmla="*/ 250 w 280"/>
                                <a:gd name="T61" fmla="*/ 5 h 335"/>
                                <a:gd name="T62" fmla="*/ 230 w 280"/>
                                <a:gd name="T63" fmla="*/ 0 h 335"/>
                                <a:gd name="T64" fmla="*/ 210 w 280"/>
                                <a:gd name="T65" fmla="*/ 0 h 335"/>
                                <a:gd name="T66" fmla="*/ 190 w 280"/>
                                <a:gd name="T67" fmla="*/ 0 h 335"/>
                                <a:gd name="T68" fmla="*/ 170 w 280"/>
                                <a:gd name="T69" fmla="*/ 5 h 335"/>
                                <a:gd name="T70" fmla="*/ 150 w 280"/>
                                <a:gd name="T71" fmla="*/ 15 h 335"/>
                                <a:gd name="T72" fmla="*/ 135 w 280"/>
                                <a:gd name="T73" fmla="*/ 25 h 335"/>
                                <a:gd name="T74" fmla="*/ 100 w 280"/>
                                <a:gd name="T75" fmla="*/ 60 h 335"/>
                                <a:gd name="T76" fmla="*/ 75 w 280"/>
                                <a:gd name="T77" fmla="*/ 105 h 335"/>
                                <a:gd name="T78" fmla="*/ 45 w 280"/>
                                <a:gd name="T79" fmla="*/ 170 h 335"/>
                                <a:gd name="T80" fmla="*/ 20 w 280"/>
                                <a:gd name="T81" fmla="*/ 245 h 335"/>
                                <a:gd name="T82" fmla="*/ 0 w 280"/>
                                <a:gd name="T83" fmla="*/ 335 h 335"/>
                                <a:gd name="T84" fmla="*/ 0 w 280"/>
                                <a:gd name="T85" fmla="*/ 335 h 3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280" h="335">
                                  <a:moveTo>
                                    <a:pt x="0" y="335"/>
                                  </a:moveTo>
                                  <a:lnTo>
                                    <a:pt x="0" y="335"/>
                                  </a:lnTo>
                                  <a:lnTo>
                                    <a:pt x="55" y="225"/>
                                  </a:lnTo>
                                  <a:lnTo>
                                    <a:pt x="75" y="185"/>
                                  </a:lnTo>
                                  <a:lnTo>
                                    <a:pt x="100" y="150"/>
                                  </a:lnTo>
                                  <a:lnTo>
                                    <a:pt x="120" y="125"/>
                                  </a:lnTo>
                                  <a:lnTo>
                                    <a:pt x="140" y="105"/>
                                  </a:lnTo>
                                  <a:lnTo>
                                    <a:pt x="160" y="100"/>
                                  </a:lnTo>
                                  <a:lnTo>
                                    <a:pt x="175" y="100"/>
                                  </a:lnTo>
                                  <a:lnTo>
                                    <a:pt x="185" y="105"/>
                                  </a:lnTo>
                                  <a:lnTo>
                                    <a:pt x="185" y="120"/>
                                  </a:lnTo>
                                  <a:lnTo>
                                    <a:pt x="180" y="140"/>
                                  </a:lnTo>
                                  <a:lnTo>
                                    <a:pt x="160" y="165"/>
                                  </a:lnTo>
                                  <a:lnTo>
                                    <a:pt x="100" y="235"/>
                                  </a:lnTo>
                                  <a:lnTo>
                                    <a:pt x="0" y="335"/>
                                  </a:lnTo>
                                  <a:lnTo>
                                    <a:pt x="85" y="270"/>
                                  </a:lnTo>
                                  <a:lnTo>
                                    <a:pt x="155" y="215"/>
                                  </a:lnTo>
                                  <a:lnTo>
                                    <a:pt x="210" y="165"/>
                                  </a:lnTo>
                                  <a:lnTo>
                                    <a:pt x="245" y="120"/>
                                  </a:lnTo>
                                  <a:lnTo>
                                    <a:pt x="270" y="85"/>
                                  </a:lnTo>
                                  <a:lnTo>
                                    <a:pt x="275" y="65"/>
                                  </a:lnTo>
                                  <a:lnTo>
                                    <a:pt x="280" y="50"/>
                                  </a:lnTo>
                                  <a:lnTo>
                                    <a:pt x="275" y="40"/>
                                  </a:lnTo>
                                  <a:lnTo>
                                    <a:pt x="270" y="25"/>
                                  </a:lnTo>
                                  <a:lnTo>
                                    <a:pt x="260" y="15"/>
                                  </a:lnTo>
                                  <a:lnTo>
                                    <a:pt x="250" y="5"/>
                                  </a:lnTo>
                                  <a:lnTo>
                                    <a:pt x="230" y="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190" y="0"/>
                                  </a:lnTo>
                                  <a:lnTo>
                                    <a:pt x="170" y="5"/>
                                  </a:lnTo>
                                  <a:lnTo>
                                    <a:pt x="150" y="15"/>
                                  </a:lnTo>
                                  <a:lnTo>
                                    <a:pt x="135" y="25"/>
                                  </a:lnTo>
                                  <a:lnTo>
                                    <a:pt x="100" y="60"/>
                                  </a:lnTo>
                                  <a:lnTo>
                                    <a:pt x="75" y="105"/>
                                  </a:lnTo>
                                  <a:lnTo>
                                    <a:pt x="45" y="170"/>
                                  </a:lnTo>
                                  <a:lnTo>
                                    <a:pt x="20" y="245"/>
                                  </a:lnTo>
                                  <a:lnTo>
                                    <a:pt x="0" y="3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3944"/>
                          <wps:cNvSpPr>
                            <a:spLocks/>
                          </wps:cNvSpPr>
                          <wps:spPr bwMode="auto">
                            <a:xfrm>
                              <a:off x="850" y="2355"/>
                              <a:ext cx="250" cy="290"/>
                            </a:xfrm>
                            <a:custGeom>
                              <a:avLst/>
                              <a:gdLst>
                                <a:gd name="T0" fmla="*/ 250 w 250"/>
                                <a:gd name="T1" fmla="*/ 290 h 290"/>
                                <a:gd name="T2" fmla="*/ 250 w 250"/>
                                <a:gd name="T3" fmla="*/ 290 h 290"/>
                                <a:gd name="T4" fmla="*/ 160 w 250"/>
                                <a:gd name="T5" fmla="*/ 205 h 290"/>
                                <a:gd name="T6" fmla="*/ 105 w 250"/>
                                <a:gd name="T7" fmla="*/ 145 h 290"/>
                                <a:gd name="T8" fmla="*/ 85 w 250"/>
                                <a:gd name="T9" fmla="*/ 120 h 290"/>
                                <a:gd name="T10" fmla="*/ 80 w 250"/>
                                <a:gd name="T11" fmla="*/ 105 h 290"/>
                                <a:gd name="T12" fmla="*/ 80 w 250"/>
                                <a:gd name="T13" fmla="*/ 95 h 290"/>
                                <a:gd name="T14" fmla="*/ 90 w 250"/>
                                <a:gd name="T15" fmla="*/ 90 h 290"/>
                                <a:gd name="T16" fmla="*/ 90 w 250"/>
                                <a:gd name="T17" fmla="*/ 90 h 290"/>
                                <a:gd name="T18" fmla="*/ 100 w 250"/>
                                <a:gd name="T19" fmla="*/ 90 h 290"/>
                                <a:gd name="T20" fmla="*/ 120 w 250"/>
                                <a:gd name="T21" fmla="*/ 95 h 290"/>
                                <a:gd name="T22" fmla="*/ 135 w 250"/>
                                <a:gd name="T23" fmla="*/ 110 h 290"/>
                                <a:gd name="T24" fmla="*/ 155 w 250"/>
                                <a:gd name="T25" fmla="*/ 130 h 290"/>
                                <a:gd name="T26" fmla="*/ 200 w 250"/>
                                <a:gd name="T27" fmla="*/ 195 h 290"/>
                                <a:gd name="T28" fmla="*/ 250 w 250"/>
                                <a:gd name="T29" fmla="*/ 290 h 290"/>
                                <a:gd name="T30" fmla="*/ 250 w 250"/>
                                <a:gd name="T31" fmla="*/ 290 h 290"/>
                                <a:gd name="T32" fmla="*/ 250 w 250"/>
                                <a:gd name="T33" fmla="*/ 290 h 290"/>
                                <a:gd name="T34" fmla="*/ 250 w 250"/>
                                <a:gd name="T35" fmla="*/ 290 h 290"/>
                                <a:gd name="T36" fmla="*/ 225 w 250"/>
                                <a:gd name="T37" fmla="*/ 210 h 290"/>
                                <a:gd name="T38" fmla="*/ 200 w 250"/>
                                <a:gd name="T39" fmla="*/ 145 h 290"/>
                                <a:gd name="T40" fmla="*/ 175 w 250"/>
                                <a:gd name="T41" fmla="*/ 95 h 290"/>
                                <a:gd name="T42" fmla="*/ 150 w 250"/>
                                <a:gd name="T43" fmla="*/ 55 h 290"/>
                                <a:gd name="T44" fmla="*/ 120 w 250"/>
                                <a:gd name="T45" fmla="*/ 25 h 290"/>
                                <a:gd name="T46" fmla="*/ 90 w 250"/>
                                <a:gd name="T47" fmla="*/ 5 h 290"/>
                                <a:gd name="T48" fmla="*/ 70 w 250"/>
                                <a:gd name="T49" fmla="*/ 5 h 290"/>
                                <a:gd name="T50" fmla="*/ 55 w 250"/>
                                <a:gd name="T51" fmla="*/ 0 h 290"/>
                                <a:gd name="T52" fmla="*/ 20 w 250"/>
                                <a:gd name="T53" fmla="*/ 10 h 290"/>
                                <a:gd name="T54" fmla="*/ 20 w 250"/>
                                <a:gd name="T55" fmla="*/ 10 h 290"/>
                                <a:gd name="T56" fmla="*/ 10 w 250"/>
                                <a:gd name="T57" fmla="*/ 15 h 290"/>
                                <a:gd name="T58" fmla="*/ 5 w 250"/>
                                <a:gd name="T59" fmla="*/ 25 h 290"/>
                                <a:gd name="T60" fmla="*/ 0 w 250"/>
                                <a:gd name="T61" fmla="*/ 35 h 290"/>
                                <a:gd name="T62" fmla="*/ 0 w 250"/>
                                <a:gd name="T63" fmla="*/ 45 h 290"/>
                                <a:gd name="T64" fmla="*/ 5 w 250"/>
                                <a:gd name="T65" fmla="*/ 75 h 290"/>
                                <a:gd name="T66" fmla="*/ 25 w 250"/>
                                <a:gd name="T67" fmla="*/ 105 h 290"/>
                                <a:gd name="T68" fmla="*/ 65 w 250"/>
                                <a:gd name="T69" fmla="*/ 145 h 290"/>
                                <a:gd name="T70" fmla="*/ 110 w 250"/>
                                <a:gd name="T71" fmla="*/ 185 h 290"/>
                                <a:gd name="T72" fmla="*/ 175 w 250"/>
                                <a:gd name="T73" fmla="*/ 235 h 290"/>
                                <a:gd name="T74" fmla="*/ 250 w 250"/>
                                <a:gd name="T75" fmla="*/ 290 h 290"/>
                                <a:gd name="T76" fmla="*/ 250 w 250"/>
                                <a:gd name="T77" fmla="*/ 290 h 2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250" h="290">
                                  <a:moveTo>
                                    <a:pt x="250" y="290"/>
                                  </a:moveTo>
                                  <a:lnTo>
                                    <a:pt x="250" y="290"/>
                                  </a:lnTo>
                                  <a:lnTo>
                                    <a:pt x="160" y="205"/>
                                  </a:lnTo>
                                  <a:lnTo>
                                    <a:pt x="105" y="145"/>
                                  </a:lnTo>
                                  <a:lnTo>
                                    <a:pt x="85" y="120"/>
                                  </a:lnTo>
                                  <a:lnTo>
                                    <a:pt x="80" y="105"/>
                                  </a:lnTo>
                                  <a:lnTo>
                                    <a:pt x="80" y="95"/>
                                  </a:lnTo>
                                  <a:lnTo>
                                    <a:pt x="90" y="90"/>
                                  </a:lnTo>
                                  <a:lnTo>
                                    <a:pt x="100" y="90"/>
                                  </a:lnTo>
                                  <a:lnTo>
                                    <a:pt x="120" y="95"/>
                                  </a:lnTo>
                                  <a:lnTo>
                                    <a:pt x="135" y="110"/>
                                  </a:lnTo>
                                  <a:lnTo>
                                    <a:pt x="155" y="130"/>
                                  </a:lnTo>
                                  <a:lnTo>
                                    <a:pt x="200" y="195"/>
                                  </a:lnTo>
                                  <a:lnTo>
                                    <a:pt x="250" y="290"/>
                                  </a:lnTo>
                                  <a:lnTo>
                                    <a:pt x="225" y="210"/>
                                  </a:lnTo>
                                  <a:lnTo>
                                    <a:pt x="200" y="145"/>
                                  </a:lnTo>
                                  <a:lnTo>
                                    <a:pt x="175" y="95"/>
                                  </a:lnTo>
                                  <a:lnTo>
                                    <a:pt x="150" y="55"/>
                                  </a:lnTo>
                                  <a:lnTo>
                                    <a:pt x="120" y="25"/>
                                  </a:lnTo>
                                  <a:lnTo>
                                    <a:pt x="90" y="5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5" y="25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5" y="75"/>
                                  </a:lnTo>
                                  <a:lnTo>
                                    <a:pt x="25" y="105"/>
                                  </a:lnTo>
                                  <a:lnTo>
                                    <a:pt x="65" y="145"/>
                                  </a:lnTo>
                                  <a:lnTo>
                                    <a:pt x="110" y="185"/>
                                  </a:lnTo>
                                  <a:lnTo>
                                    <a:pt x="175" y="235"/>
                                  </a:lnTo>
                                  <a:lnTo>
                                    <a:pt x="250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3945"/>
                          <wps:cNvSpPr>
                            <a:spLocks/>
                          </wps:cNvSpPr>
                          <wps:spPr bwMode="auto">
                            <a:xfrm>
                              <a:off x="465" y="2755"/>
                              <a:ext cx="285" cy="165"/>
                            </a:xfrm>
                            <a:custGeom>
                              <a:avLst/>
                              <a:gdLst>
                                <a:gd name="T0" fmla="*/ 85 w 285"/>
                                <a:gd name="T1" fmla="*/ 80 h 165"/>
                                <a:gd name="T2" fmla="*/ 85 w 285"/>
                                <a:gd name="T3" fmla="*/ 80 h 165"/>
                                <a:gd name="T4" fmla="*/ 60 w 285"/>
                                <a:gd name="T5" fmla="*/ 65 h 165"/>
                                <a:gd name="T6" fmla="*/ 35 w 285"/>
                                <a:gd name="T7" fmla="*/ 60 h 165"/>
                                <a:gd name="T8" fmla="*/ 20 w 285"/>
                                <a:gd name="T9" fmla="*/ 60 h 165"/>
                                <a:gd name="T10" fmla="*/ 5 w 285"/>
                                <a:gd name="T11" fmla="*/ 75 h 165"/>
                                <a:gd name="T12" fmla="*/ 5 w 285"/>
                                <a:gd name="T13" fmla="*/ 75 h 165"/>
                                <a:gd name="T14" fmla="*/ 5 w 285"/>
                                <a:gd name="T15" fmla="*/ 80 h 165"/>
                                <a:gd name="T16" fmla="*/ 0 w 285"/>
                                <a:gd name="T17" fmla="*/ 90 h 165"/>
                                <a:gd name="T18" fmla="*/ 10 w 285"/>
                                <a:gd name="T19" fmla="*/ 105 h 165"/>
                                <a:gd name="T20" fmla="*/ 30 w 285"/>
                                <a:gd name="T21" fmla="*/ 120 h 165"/>
                                <a:gd name="T22" fmla="*/ 65 w 285"/>
                                <a:gd name="T23" fmla="*/ 135 h 165"/>
                                <a:gd name="T24" fmla="*/ 65 w 285"/>
                                <a:gd name="T25" fmla="*/ 135 h 165"/>
                                <a:gd name="T26" fmla="*/ 110 w 285"/>
                                <a:gd name="T27" fmla="*/ 150 h 165"/>
                                <a:gd name="T28" fmla="*/ 155 w 285"/>
                                <a:gd name="T29" fmla="*/ 165 h 165"/>
                                <a:gd name="T30" fmla="*/ 220 w 285"/>
                                <a:gd name="T31" fmla="*/ 145 h 165"/>
                                <a:gd name="T32" fmla="*/ 220 w 285"/>
                                <a:gd name="T33" fmla="*/ 145 h 165"/>
                                <a:gd name="T34" fmla="*/ 245 w 285"/>
                                <a:gd name="T35" fmla="*/ 135 h 165"/>
                                <a:gd name="T36" fmla="*/ 265 w 285"/>
                                <a:gd name="T37" fmla="*/ 120 h 165"/>
                                <a:gd name="T38" fmla="*/ 280 w 285"/>
                                <a:gd name="T39" fmla="*/ 110 h 165"/>
                                <a:gd name="T40" fmla="*/ 285 w 285"/>
                                <a:gd name="T41" fmla="*/ 100 h 165"/>
                                <a:gd name="T42" fmla="*/ 285 w 285"/>
                                <a:gd name="T43" fmla="*/ 100 h 165"/>
                                <a:gd name="T44" fmla="*/ 280 w 285"/>
                                <a:gd name="T45" fmla="*/ 90 h 165"/>
                                <a:gd name="T46" fmla="*/ 270 w 285"/>
                                <a:gd name="T47" fmla="*/ 85 h 165"/>
                                <a:gd name="T48" fmla="*/ 250 w 285"/>
                                <a:gd name="T49" fmla="*/ 90 h 165"/>
                                <a:gd name="T50" fmla="*/ 230 w 285"/>
                                <a:gd name="T51" fmla="*/ 100 h 165"/>
                                <a:gd name="T52" fmla="*/ 175 w 285"/>
                                <a:gd name="T53" fmla="*/ 125 h 165"/>
                                <a:gd name="T54" fmla="*/ 175 w 285"/>
                                <a:gd name="T55" fmla="*/ 125 h 165"/>
                                <a:gd name="T56" fmla="*/ 225 w 285"/>
                                <a:gd name="T57" fmla="*/ 80 h 165"/>
                                <a:gd name="T58" fmla="*/ 225 w 285"/>
                                <a:gd name="T59" fmla="*/ 80 h 165"/>
                                <a:gd name="T60" fmla="*/ 240 w 285"/>
                                <a:gd name="T61" fmla="*/ 55 h 165"/>
                                <a:gd name="T62" fmla="*/ 250 w 285"/>
                                <a:gd name="T63" fmla="*/ 35 h 165"/>
                                <a:gd name="T64" fmla="*/ 250 w 285"/>
                                <a:gd name="T65" fmla="*/ 20 h 165"/>
                                <a:gd name="T66" fmla="*/ 240 w 285"/>
                                <a:gd name="T67" fmla="*/ 10 h 165"/>
                                <a:gd name="T68" fmla="*/ 240 w 285"/>
                                <a:gd name="T69" fmla="*/ 10 h 165"/>
                                <a:gd name="T70" fmla="*/ 230 w 285"/>
                                <a:gd name="T71" fmla="*/ 5 h 165"/>
                                <a:gd name="T72" fmla="*/ 215 w 285"/>
                                <a:gd name="T73" fmla="*/ 15 h 165"/>
                                <a:gd name="T74" fmla="*/ 200 w 285"/>
                                <a:gd name="T75" fmla="*/ 30 h 165"/>
                                <a:gd name="T76" fmla="*/ 190 w 285"/>
                                <a:gd name="T77" fmla="*/ 55 h 165"/>
                                <a:gd name="T78" fmla="*/ 190 w 285"/>
                                <a:gd name="T79" fmla="*/ 55 h 165"/>
                                <a:gd name="T80" fmla="*/ 175 w 285"/>
                                <a:gd name="T81" fmla="*/ 85 h 165"/>
                                <a:gd name="T82" fmla="*/ 160 w 285"/>
                                <a:gd name="T83" fmla="*/ 125 h 165"/>
                                <a:gd name="T84" fmla="*/ 160 w 285"/>
                                <a:gd name="T85" fmla="*/ 125 h 165"/>
                                <a:gd name="T86" fmla="*/ 165 w 285"/>
                                <a:gd name="T87" fmla="*/ 85 h 165"/>
                                <a:gd name="T88" fmla="*/ 165 w 285"/>
                                <a:gd name="T89" fmla="*/ 55 h 165"/>
                                <a:gd name="T90" fmla="*/ 165 w 285"/>
                                <a:gd name="T91" fmla="*/ 55 h 165"/>
                                <a:gd name="T92" fmla="*/ 160 w 285"/>
                                <a:gd name="T93" fmla="*/ 25 h 165"/>
                                <a:gd name="T94" fmla="*/ 155 w 285"/>
                                <a:gd name="T95" fmla="*/ 10 h 165"/>
                                <a:gd name="T96" fmla="*/ 145 w 285"/>
                                <a:gd name="T97" fmla="*/ 0 h 165"/>
                                <a:gd name="T98" fmla="*/ 130 w 285"/>
                                <a:gd name="T99" fmla="*/ 0 h 165"/>
                                <a:gd name="T100" fmla="*/ 130 w 285"/>
                                <a:gd name="T101" fmla="*/ 0 h 165"/>
                                <a:gd name="T102" fmla="*/ 120 w 285"/>
                                <a:gd name="T103" fmla="*/ 5 h 165"/>
                                <a:gd name="T104" fmla="*/ 110 w 285"/>
                                <a:gd name="T105" fmla="*/ 15 h 165"/>
                                <a:gd name="T106" fmla="*/ 110 w 285"/>
                                <a:gd name="T107" fmla="*/ 35 h 165"/>
                                <a:gd name="T108" fmla="*/ 115 w 285"/>
                                <a:gd name="T109" fmla="*/ 65 h 165"/>
                                <a:gd name="T110" fmla="*/ 115 w 285"/>
                                <a:gd name="T111" fmla="*/ 65 h 165"/>
                                <a:gd name="T112" fmla="*/ 125 w 285"/>
                                <a:gd name="T113" fmla="*/ 95 h 165"/>
                                <a:gd name="T114" fmla="*/ 135 w 285"/>
                                <a:gd name="T115" fmla="*/ 125 h 165"/>
                                <a:gd name="T116" fmla="*/ 135 w 285"/>
                                <a:gd name="T117" fmla="*/ 125 h 165"/>
                                <a:gd name="T118" fmla="*/ 110 w 285"/>
                                <a:gd name="T119" fmla="*/ 100 h 165"/>
                                <a:gd name="T120" fmla="*/ 85 w 285"/>
                                <a:gd name="T121" fmla="*/ 80 h 165"/>
                                <a:gd name="T122" fmla="*/ 85 w 285"/>
                                <a:gd name="T123" fmla="*/ 8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285" h="165">
                                  <a:moveTo>
                                    <a:pt x="85" y="80"/>
                                  </a:moveTo>
                                  <a:lnTo>
                                    <a:pt x="85" y="80"/>
                                  </a:lnTo>
                                  <a:lnTo>
                                    <a:pt x="60" y="65"/>
                                  </a:lnTo>
                                  <a:lnTo>
                                    <a:pt x="35" y="60"/>
                                  </a:lnTo>
                                  <a:lnTo>
                                    <a:pt x="20" y="60"/>
                                  </a:lnTo>
                                  <a:lnTo>
                                    <a:pt x="5" y="75"/>
                                  </a:lnTo>
                                  <a:lnTo>
                                    <a:pt x="5" y="80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10" y="105"/>
                                  </a:lnTo>
                                  <a:lnTo>
                                    <a:pt x="30" y="120"/>
                                  </a:lnTo>
                                  <a:lnTo>
                                    <a:pt x="65" y="135"/>
                                  </a:lnTo>
                                  <a:lnTo>
                                    <a:pt x="110" y="150"/>
                                  </a:lnTo>
                                  <a:lnTo>
                                    <a:pt x="155" y="165"/>
                                  </a:lnTo>
                                  <a:lnTo>
                                    <a:pt x="220" y="145"/>
                                  </a:lnTo>
                                  <a:lnTo>
                                    <a:pt x="245" y="135"/>
                                  </a:lnTo>
                                  <a:lnTo>
                                    <a:pt x="265" y="120"/>
                                  </a:lnTo>
                                  <a:lnTo>
                                    <a:pt x="280" y="110"/>
                                  </a:lnTo>
                                  <a:lnTo>
                                    <a:pt x="285" y="100"/>
                                  </a:lnTo>
                                  <a:lnTo>
                                    <a:pt x="280" y="90"/>
                                  </a:lnTo>
                                  <a:lnTo>
                                    <a:pt x="270" y="85"/>
                                  </a:lnTo>
                                  <a:lnTo>
                                    <a:pt x="250" y="90"/>
                                  </a:lnTo>
                                  <a:lnTo>
                                    <a:pt x="230" y="100"/>
                                  </a:lnTo>
                                  <a:lnTo>
                                    <a:pt x="175" y="125"/>
                                  </a:lnTo>
                                  <a:lnTo>
                                    <a:pt x="225" y="80"/>
                                  </a:lnTo>
                                  <a:lnTo>
                                    <a:pt x="240" y="55"/>
                                  </a:lnTo>
                                  <a:lnTo>
                                    <a:pt x="250" y="35"/>
                                  </a:lnTo>
                                  <a:lnTo>
                                    <a:pt x="250" y="20"/>
                                  </a:lnTo>
                                  <a:lnTo>
                                    <a:pt x="240" y="10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15" y="15"/>
                                  </a:lnTo>
                                  <a:lnTo>
                                    <a:pt x="200" y="30"/>
                                  </a:lnTo>
                                  <a:lnTo>
                                    <a:pt x="190" y="55"/>
                                  </a:lnTo>
                                  <a:lnTo>
                                    <a:pt x="175" y="85"/>
                                  </a:lnTo>
                                  <a:lnTo>
                                    <a:pt x="160" y="125"/>
                                  </a:lnTo>
                                  <a:lnTo>
                                    <a:pt x="165" y="85"/>
                                  </a:lnTo>
                                  <a:lnTo>
                                    <a:pt x="165" y="55"/>
                                  </a:lnTo>
                                  <a:lnTo>
                                    <a:pt x="160" y="25"/>
                                  </a:lnTo>
                                  <a:lnTo>
                                    <a:pt x="155" y="10"/>
                                  </a:lnTo>
                                  <a:lnTo>
                                    <a:pt x="145" y="0"/>
                                  </a:lnTo>
                                  <a:lnTo>
                                    <a:pt x="130" y="0"/>
                                  </a:lnTo>
                                  <a:lnTo>
                                    <a:pt x="120" y="5"/>
                                  </a:lnTo>
                                  <a:lnTo>
                                    <a:pt x="110" y="15"/>
                                  </a:lnTo>
                                  <a:lnTo>
                                    <a:pt x="110" y="35"/>
                                  </a:lnTo>
                                  <a:lnTo>
                                    <a:pt x="115" y="65"/>
                                  </a:lnTo>
                                  <a:lnTo>
                                    <a:pt x="125" y="95"/>
                                  </a:lnTo>
                                  <a:lnTo>
                                    <a:pt x="135" y="125"/>
                                  </a:lnTo>
                                  <a:lnTo>
                                    <a:pt x="110" y="100"/>
                                  </a:lnTo>
                                  <a:lnTo>
                                    <a:pt x="85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3946"/>
                          <wps:cNvSpPr>
                            <a:spLocks/>
                          </wps:cNvSpPr>
                          <wps:spPr bwMode="auto">
                            <a:xfrm>
                              <a:off x="310" y="2890"/>
                              <a:ext cx="625" cy="155"/>
                            </a:xfrm>
                            <a:custGeom>
                              <a:avLst/>
                              <a:gdLst>
                                <a:gd name="T0" fmla="*/ 625 w 625"/>
                                <a:gd name="T1" fmla="*/ 155 h 155"/>
                                <a:gd name="T2" fmla="*/ 625 w 625"/>
                                <a:gd name="T3" fmla="*/ 0 h 155"/>
                                <a:gd name="T4" fmla="*/ 0 w 625"/>
                                <a:gd name="T5" fmla="*/ 25 h 155"/>
                                <a:gd name="T6" fmla="*/ 20 w 625"/>
                                <a:gd name="T7" fmla="*/ 155 h 155"/>
                                <a:gd name="T8" fmla="*/ 625 w 625"/>
                                <a:gd name="T9" fmla="*/ 155 h 155"/>
                                <a:gd name="T10" fmla="*/ 625 w 625"/>
                                <a:gd name="T11" fmla="*/ 155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5" h="155">
                                  <a:moveTo>
                                    <a:pt x="625" y="155"/>
                                  </a:moveTo>
                                  <a:lnTo>
                                    <a:pt x="625" y="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20" y="155"/>
                                  </a:lnTo>
                                  <a:lnTo>
                                    <a:pt x="625" y="155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accent2">
                                    <a:lumMod val="60000"/>
                                    <a:lumOff val="40000"/>
                                  </a:schemeClr>
                                </a:gs>
                                <a:gs pos="5000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2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8900000" scaled="1"/>
                            </a:gra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chemeClr val="accent2">
                                      <a:lumMod val="60000"/>
                                      <a:lumOff val="4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3947"/>
                          <wps:cNvSpPr>
                            <a:spLocks/>
                          </wps:cNvSpPr>
                          <wps:spPr bwMode="auto">
                            <a:xfrm>
                              <a:off x="575" y="2900"/>
                              <a:ext cx="100" cy="145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5 h 145"/>
                                <a:gd name="T2" fmla="*/ 10 w 100"/>
                                <a:gd name="T3" fmla="*/ 145 h 145"/>
                                <a:gd name="T4" fmla="*/ 100 w 100"/>
                                <a:gd name="T5" fmla="*/ 145 h 145"/>
                                <a:gd name="T6" fmla="*/ 100 w 100"/>
                                <a:gd name="T7" fmla="*/ 0 h 145"/>
                                <a:gd name="T8" fmla="*/ 0 w 100"/>
                                <a:gd name="T9" fmla="*/ 5 h 145"/>
                                <a:gd name="T10" fmla="*/ 0 w 100"/>
                                <a:gd name="T11" fmla="*/ 5 h 1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145">
                                  <a:moveTo>
                                    <a:pt x="0" y="5"/>
                                  </a:moveTo>
                                  <a:lnTo>
                                    <a:pt x="10" y="145"/>
                                  </a:lnTo>
                                  <a:lnTo>
                                    <a:pt x="100" y="145"/>
                                  </a:lnTo>
                                  <a:lnTo>
                                    <a:pt x="100" y="0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3948"/>
                        <wpg:cNvGrpSpPr>
                          <a:grpSpLocks/>
                        </wpg:cNvGrpSpPr>
                        <wpg:grpSpPr bwMode="auto">
                          <a:xfrm>
                            <a:off x="9012" y="12331"/>
                            <a:ext cx="1387" cy="1767"/>
                            <a:chOff x="10" y="10"/>
                            <a:chExt cx="2506" cy="3196"/>
                          </a:xfrm>
                        </wpg:grpSpPr>
                        <wps:wsp>
                          <wps:cNvPr id="375" name="Rectangle 39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" y="270"/>
                              <a:ext cx="2506" cy="29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50000"/>
                                      <a:lumOff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3950"/>
                          <wps:cNvSpPr>
                            <a:spLocks/>
                          </wps:cNvSpPr>
                          <wps:spPr bwMode="auto">
                            <a:xfrm>
                              <a:off x="10" y="1956"/>
                              <a:ext cx="2506" cy="1250"/>
                            </a:xfrm>
                            <a:custGeom>
                              <a:avLst/>
                              <a:gdLst>
                                <a:gd name="T0" fmla="*/ 1341 w 2506"/>
                                <a:gd name="T1" fmla="*/ 235 h 1250"/>
                                <a:gd name="T2" fmla="*/ 1341 w 2506"/>
                                <a:gd name="T3" fmla="*/ 235 h 1250"/>
                                <a:gd name="T4" fmla="*/ 1256 w 2506"/>
                                <a:gd name="T5" fmla="*/ 225 h 1250"/>
                                <a:gd name="T6" fmla="*/ 1170 w 2506"/>
                                <a:gd name="T7" fmla="*/ 210 h 1250"/>
                                <a:gd name="T8" fmla="*/ 1005 w 2506"/>
                                <a:gd name="T9" fmla="*/ 175 h 1250"/>
                                <a:gd name="T10" fmla="*/ 845 w 2506"/>
                                <a:gd name="T11" fmla="*/ 135 h 1250"/>
                                <a:gd name="T12" fmla="*/ 680 w 2506"/>
                                <a:gd name="T13" fmla="*/ 85 h 1250"/>
                                <a:gd name="T14" fmla="*/ 680 w 2506"/>
                                <a:gd name="T15" fmla="*/ 85 h 1250"/>
                                <a:gd name="T16" fmla="*/ 600 w 2506"/>
                                <a:gd name="T17" fmla="*/ 60 h 1250"/>
                                <a:gd name="T18" fmla="*/ 515 w 2506"/>
                                <a:gd name="T19" fmla="*/ 40 h 1250"/>
                                <a:gd name="T20" fmla="*/ 430 w 2506"/>
                                <a:gd name="T21" fmla="*/ 20 h 1250"/>
                                <a:gd name="T22" fmla="*/ 340 w 2506"/>
                                <a:gd name="T23" fmla="*/ 5 h 1250"/>
                                <a:gd name="T24" fmla="*/ 255 w 2506"/>
                                <a:gd name="T25" fmla="*/ 0 h 1250"/>
                                <a:gd name="T26" fmla="*/ 165 w 2506"/>
                                <a:gd name="T27" fmla="*/ 0 h 1250"/>
                                <a:gd name="T28" fmla="*/ 80 w 2506"/>
                                <a:gd name="T29" fmla="*/ 15 h 1250"/>
                                <a:gd name="T30" fmla="*/ 40 w 2506"/>
                                <a:gd name="T31" fmla="*/ 25 h 1250"/>
                                <a:gd name="T32" fmla="*/ 0 w 2506"/>
                                <a:gd name="T33" fmla="*/ 40 h 1250"/>
                                <a:gd name="T34" fmla="*/ 0 w 2506"/>
                                <a:gd name="T35" fmla="*/ 1250 h 1250"/>
                                <a:gd name="T36" fmla="*/ 2506 w 2506"/>
                                <a:gd name="T37" fmla="*/ 1250 h 1250"/>
                                <a:gd name="T38" fmla="*/ 2506 w 2506"/>
                                <a:gd name="T39" fmla="*/ 175 h 1250"/>
                                <a:gd name="T40" fmla="*/ 2506 w 2506"/>
                                <a:gd name="T41" fmla="*/ 175 h 1250"/>
                                <a:gd name="T42" fmla="*/ 2491 w 2506"/>
                                <a:gd name="T43" fmla="*/ 170 h 1250"/>
                                <a:gd name="T44" fmla="*/ 2476 w 2506"/>
                                <a:gd name="T45" fmla="*/ 165 h 1250"/>
                                <a:gd name="T46" fmla="*/ 2441 w 2506"/>
                                <a:gd name="T47" fmla="*/ 145 h 1250"/>
                                <a:gd name="T48" fmla="*/ 2401 w 2506"/>
                                <a:gd name="T49" fmla="*/ 120 h 1250"/>
                                <a:gd name="T50" fmla="*/ 2356 w 2506"/>
                                <a:gd name="T51" fmla="*/ 95 h 1250"/>
                                <a:gd name="T52" fmla="*/ 2306 w 2506"/>
                                <a:gd name="T53" fmla="*/ 75 h 1250"/>
                                <a:gd name="T54" fmla="*/ 2276 w 2506"/>
                                <a:gd name="T55" fmla="*/ 65 h 1250"/>
                                <a:gd name="T56" fmla="*/ 2241 w 2506"/>
                                <a:gd name="T57" fmla="*/ 60 h 1250"/>
                                <a:gd name="T58" fmla="*/ 2206 w 2506"/>
                                <a:gd name="T59" fmla="*/ 55 h 1250"/>
                                <a:gd name="T60" fmla="*/ 2171 w 2506"/>
                                <a:gd name="T61" fmla="*/ 55 h 1250"/>
                                <a:gd name="T62" fmla="*/ 2131 w 2506"/>
                                <a:gd name="T63" fmla="*/ 60 h 1250"/>
                                <a:gd name="T64" fmla="*/ 2086 w 2506"/>
                                <a:gd name="T65" fmla="*/ 70 h 1250"/>
                                <a:gd name="T66" fmla="*/ 2086 w 2506"/>
                                <a:gd name="T67" fmla="*/ 70 h 1250"/>
                                <a:gd name="T68" fmla="*/ 1981 w 2506"/>
                                <a:gd name="T69" fmla="*/ 100 h 1250"/>
                                <a:gd name="T70" fmla="*/ 1886 w 2506"/>
                                <a:gd name="T71" fmla="*/ 135 h 1250"/>
                                <a:gd name="T72" fmla="*/ 1716 w 2506"/>
                                <a:gd name="T73" fmla="*/ 195 h 1250"/>
                                <a:gd name="T74" fmla="*/ 1631 w 2506"/>
                                <a:gd name="T75" fmla="*/ 220 h 1250"/>
                                <a:gd name="T76" fmla="*/ 1541 w 2506"/>
                                <a:gd name="T77" fmla="*/ 235 h 1250"/>
                                <a:gd name="T78" fmla="*/ 1496 w 2506"/>
                                <a:gd name="T79" fmla="*/ 240 h 1250"/>
                                <a:gd name="T80" fmla="*/ 1446 w 2506"/>
                                <a:gd name="T81" fmla="*/ 245 h 1250"/>
                                <a:gd name="T82" fmla="*/ 1396 w 2506"/>
                                <a:gd name="T83" fmla="*/ 240 h 1250"/>
                                <a:gd name="T84" fmla="*/ 1341 w 2506"/>
                                <a:gd name="T85" fmla="*/ 235 h 1250"/>
                                <a:gd name="T86" fmla="*/ 1341 w 2506"/>
                                <a:gd name="T87" fmla="*/ 235 h 1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2506" h="1250">
                                  <a:moveTo>
                                    <a:pt x="1341" y="235"/>
                                  </a:moveTo>
                                  <a:lnTo>
                                    <a:pt x="1341" y="235"/>
                                  </a:lnTo>
                                  <a:lnTo>
                                    <a:pt x="1256" y="225"/>
                                  </a:lnTo>
                                  <a:lnTo>
                                    <a:pt x="1170" y="210"/>
                                  </a:lnTo>
                                  <a:lnTo>
                                    <a:pt x="1005" y="175"/>
                                  </a:lnTo>
                                  <a:lnTo>
                                    <a:pt x="845" y="135"/>
                                  </a:lnTo>
                                  <a:lnTo>
                                    <a:pt x="680" y="85"/>
                                  </a:lnTo>
                                  <a:lnTo>
                                    <a:pt x="600" y="60"/>
                                  </a:lnTo>
                                  <a:lnTo>
                                    <a:pt x="515" y="40"/>
                                  </a:lnTo>
                                  <a:lnTo>
                                    <a:pt x="430" y="20"/>
                                  </a:lnTo>
                                  <a:lnTo>
                                    <a:pt x="340" y="5"/>
                                  </a:lnTo>
                                  <a:lnTo>
                                    <a:pt x="255" y="0"/>
                                  </a:lnTo>
                                  <a:lnTo>
                                    <a:pt x="165" y="0"/>
                                  </a:lnTo>
                                  <a:lnTo>
                                    <a:pt x="80" y="15"/>
                                  </a:lnTo>
                                  <a:lnTo>
                                    <a:pt x="40" y="25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0" y="1250"/>
                                  </a:lnTo>
                                  <a:lnTo>
                                    <a:pt x="2506" y="1250"/>
                                  </a:lnTo>
                                  <a:lnTo>
                                    <a:pt x="2506" y="175"/>
                                  </a:lnTo>
                                  <a:lnTo>
                                    <a:pt x="2491" y="170"/>
                                  </a:lnTo>
                                  <a:lnTo>
                                    <a:pt x="2476" y="165"/>
                                  </a:lnTo>
                                  <a:lnTo>
                                    <a:pt x="2441" y="145"/>
                                  </a:lnTo>
                                  <a:lnTo>
                                    <a:pt x="2401" y="120"/>
                                  </a:lnTo>
                                  <a:lnTo>
                                    <a:pt x="2356" y="95"/>
                                  </a:lnTo>
                                  <a:lnTo>
                                    <a:pt x="2306" y="75"/>
                                  </a:lnTo>
                                  <a:lnTo>
                                    <a:pt x="2276" y="65"/>
                                  </a:lnTo>
                                  <a:lnTo>
                                    <a:pt x="2241" y="60"/>
                                  </a:lnTo>
                                  <a:lnTo>
                                    <a:pt x="2206" y="55"/>
                                  </a:lnTo>
                                  <a:lnTo>
                                    <a:pt x="2171" y="55"/>
                                  </a:lnTo>
                                  <a:lnTo>
                                    <a:pt x="2131" y="60"/>
                                  </a:lnTo>
                                  <a:lnTo>
                                    <a:pt x="2086" y="70"/>
                                  </a:lnTo>
                                  <a:lnTo>
                                    <a:pt x="1981" y="100"/>
                                  </a:lnTo>
                                  <a:lnTo>
                                    <a:pt x="1886" y="135"/>
                                  </a:lnTo>
                                  <a:lnTo>
                                    <a:pt x="1716" y="195"/>
                                  </a:lnTo>
                                  <a:lnTo>
                                    <a:pt x="1631" y="220"/>
                                  </a:lnTo>
                                  <a:lnTo>
                                    <a:pt x="1541" y="235"/>
                                  </a:lnTo>
                                  <a:lnTo>
                                    <a:pt x="1496" y="240"/>
                                  </a:lnTo>
                                  <a:lnTo>
                                    <a:pt x="1446" y="245"/>
                                  </a:lnTo>
                                  <a:lnTo>
                                    <a:pt x="1396" y="240"/>
                                  </a:lnTo>
                                  <a:lnTo>
                                    <a:pt x="1341" y="23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50000"/>
                                      <a:lumOff val="5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3951"/>
                          <wps:cNvSpPr>
                            <a:spLocks/>
                          </wps:cNvSpPr>
                          <wps:spPr bwMode="auto">
                            <a:xfrm>
                              <a:off x="145" y="2586"/>
                              <a:ext cx="2371" cy="620"/>
                            </a:xfrm>
                            <a:custGeom>
                              <a:avLst/>
                              <a:gdLst>
                                <a:gd name="T0" fmla="*/ 0 w 2371"/>
                                <a:gd name="T1" fmla="*/ 415 h 620"/>
                                <a:gd name="T2" fmla="*/ 0 w 2371"/>
                                <a:gd name="T3" fmla="*/ 415 h 620"/>
                                <a:gd name="T4" fmla="*/ 0 w 2371"/>
                                <a:gd name="T5" fmla="*/ 440 h 620"/>
                                <a:gd name="T6" fmla="*/ 10 w 2371"/>
                                <a:gd name="T7" fmla="*/ 470 h 620"/>
                                <a:gd name="T8" fmla="*/ 30 w 2371"/>
                                <a:gd name="T9" fmla="*/ 495 h 620"/>
                                <a:gd name="T10" fmla="*/ 50 w 2371"/>
                                <a:gd name="T11" fmla="*/ 520 h 620"/>
                                <a:gd name="T12" fmla="*/ 80 w 2371"/>
                                <a:gd name="T13" fmla="*/ 545 h 620"/>
                                <a:gd name="T14" fmla="*/ 115 w 2371"/>
                                <a:gd name="T15" fmla="*/ 570 h 620"/>
                                <a:gd name="T16" fmla="*/ 160 w 2371"/>
                                <a:gd name="T17" fmla="*/ 595 h 620"/>
                                <a:gd name="T18" fmla="*/ 205 w 2371"/>
                                <a:gd name="T19" fmla="*/ 620 h 620"/>
                                <a:gd name="T20" fmla="*/ 2371 w 2371"/>
                                <a:gd name="T21" fmla="*/ 620 h 620"/>
                                <a:gd name="T22" fmla="*/ 2371 w 2371"/>
                                <a:gd name="T23" fmla="*/ 55 h 620"/>
                                <a:gd name="T24" fmla="*/ 2371 w 2371"/>
                                <a:gd name="T25" fmla="*/ 55 h 620"/>
                                <a:gd name="T26" fmla="*/ 2191 w 2371"/>
                                <a:gd name="T27" fmla="*/ 30 h 620"/>
                                <a:gd name="T28" fmla="*/ 2001 w 2371"/>
                                <a:gd name="T29" fmla="*/ 15 h 620"/>
                                <a:gd name="T30" fmla="*/ 1801 w 2371"/>
                                <a:gd name="T31" fmla="*/ 5 h 620"/>
                                <a:gd name="T32" fmla="*/ 1596 w 2371"/>
                                <a:gd name="T33" fmla="*/ 0 h 620"/>
                                <a:gd name="T34" fmla="*/ 1596 w 2371"/>
                                <a:gd name="T35" fmla="*/ 0 h 620"/>
                                <a:gd name="T36" fmla="*/ 1431 w 2371"/>
                                <a:gd name="T37" fmla="*/ 5 h 620"/>
                                <a:gd name="T38" fmla="*/ 1276 w 2371"/>
                                <a:gd name="T39" fmla="*/ 10 h 620"/>
                                <a:gd name="T40" fmla="*/ 1121 w 2371"/>
                                <a:gd name="T41" fmla="*/ 20 h 620"/>
                                <a:gd name="T42" fmla="*/ 975 w 2371"/>
                                <a:gd name="T43" fmla="*/ 35 h 620"/>
                                <a:gd name="T44" fmla="*/ 835 w 2371"/>
                                <a:gd name="T45" fmla="*/ 50 h 620"/>
                                <a:gd name="T46" fmla="*/ 700 w 2371"/>
                                <a:gd name="T47" fmla="*/ 70 h 620"/>
                                <a:gd name="T48" fmla="*/ 580 w 2371"/>
                                <a:gd name="T49" fmla="*/ 95 h 620"/>
                                <a:gd name="T50" fmla="*/ 465 w 2371"/>
                                <a:gd name="T51" fmla="*/ 120 h 620"/>
                                <a:gd name="T52" fmla="*/ 365 w 2371"/>
                                <a:gd name="T53" fmla="*/ 150 h 620"/>
                                <a:gd name="T54" fmla="*/ 270 w 2371"/>
                                <a:gd name="T55" fmla="*/ 185 h 620"/>
                                <a:gd name="T56" fmla="*/ 190 w 2371"/>
                                <a:gd name="T57" fmla="*/ 220 h 620"/>
                                <a:gd name="T58" fmla="*/ 125 w 2371"/>
                                <a:gd name="T59" fmla="*/ 255 h 620"/>
                                <a:gd name="T60" fmla="*/ 70 w 2371"/>
                                <a:gd name="T61" fmla="*/ 290 h 620"/>
                                <a:gd name="T62" fmla="*/ 30 w 2371"/>
                                <a:gd name="T63" fmla="*/ 330 h 620"/>
                                <a:gd name="T64" fmla="*/ 15 w 2371"/>
                                <a:gd name="T65" fmla="*/ 350 h 620"/>
                                <a:gd name="T66" fmla="*/ 5 w 2371"/>
                                <a:gd name="T67" fmla="*/ 375 h 620"/>
                                <a:gd name="T68" fmla="*/ 0 w 2371"/>
                                <a:gd name="T69" fmla="*/ 395 h 620"/>
                                <a:gd name="T70" fmla="*/ 0 w 2371"/>
                                <a:gd name="T71" fmla="*/ 415 h 620"/>
                                <a:gd name="T72" fmla="*/ 0 w 2371"/>
                                <a:gd name="T73" fmla="*/ 415 h 6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2371" h="620">
                                  <a:moveTo>
                                    <a:pt x="0" y="415"/>
                                  </a:moveTo>
                                  <a:lnTo>
                                    <a:pt x="0" y="415"/>
                                  </a:lnTo>
                                  <a:lnTo>
                                    <a:pt x="0" y="440"/>
                                  </a:lnTo>
                                  <a:lnTo>
                                    <a:pt x="10" y="470"/>
                                  </a:lnTo>
                                  <a:lnTo>
                                    <a:pt x="30" y="495"/>
                                  </a:lnTo>
                                  <a:lnTo>
                                    <a:pt x="50" y="520"/>
                                  </a:lnTo>
                                  <a:lnTo>
                                    <a:pt x="80" y="545"/>
                                  </a:lnTo>
                                  <a:lnTo>
                                    <a:pt x="115" y="570"/>
                                  </a:lnTo>
                                  <a:lnTo>
                                    <a:pt x="160" y="595"/>
                                  </a:lnTo>
                                  <a:lnTo>
                                    <a:pt x="205" y="620"/>
                                  </a:lnTo>
                                  <a:lnTo>
                                    <a:pt x="2371" y="620"/>
                                  </a:lnTo>
                                  <a:lnTo>
                                    <a:pt x="2371" y="55"/>
                                  </a:lnTo>
                                  <a:lnTo>
                                    <a:pt x="2191" y="30"/>
                                  </a:lnTo>
                                  <a:lnTo>
                                    <a:pt x="2001" y="15"/>
                                  </a:lnTo>
                                  <a:lnTo>
                                    <a:pt x="1801" y="5"/>
                                  </a:lnTo>
                                  <a:lnTo>
                                    <a:pt x="1596" y="0"/>
                                  </a:lnTo>
                                  <a:lnTo>
                                    <a:pt x="1431" y="5"/>
                                  </a:lnTo>
                                  <a:lnTo>
                                    <a:pt x="1276" y="10"/>
                                  </a:lnTo>
                                  <a:lnTo>
                                    <a:pt x="1121" y="20"/>
                                  </a:lnTo>
                                  <a:lnTo>
                                    <a:pt x="975" y="35"/>
                                  </a:lnTo>
                                  <a:lnTo>
                                    <a:pt x="835" y="50"/>
                                  </a:lnTo>
                                  <a:lnTo>
                                    <a:pt x="700" y="70"/>
                                  </a:lnTo>
                                  <a:lnTo>
                                    <a:pt x="580" y="95"/>
                                  </a:lnTo>
                                  <a:lnTo>
                                    <a:pt x="465" y="120"/>
                                  </a:lnTo>
                                  <a:lnTo>
                                    <a:pt x="365" y="150"/>
                                  </a:lnTo>
                                  <a:lnTo>
                                    <a:pt x="270" y="185"/>
                                  </a:lnTo>
                                  <a:lnTo>
                                    <a:pt x="190" y="220"/>
                                  </a:lnTo>
                                  <a:lnTo>
                                    <a:pt x="125" y="255"/>
                                  </a:lnTo>
                                  <a:lnTo>
                                    <a:pt x="70" y="290"/>
                                  </a:lnTo>
                                  <a:lnTo>
                                    <a:pt x="30" y="330"/>
                                  </a:lnTo>
                                  <a:lnTo>
                                    <a:pt x="15" y="350"/>
                                  </a:lnTo>
                                  <a:lnTo>
                                    <a:pt x="5" y="375"/>
                                  </a:lnTo>
                                  <a:lnTo>
                                    <a:pt x="0" y="395"/>
                                  </a:lnTo>
                                  <a:lnTo>
                                    <a:pt x="0" y="4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chemeClr val="accent6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6">
                                        <a:lumMod val="50000"/>
                                        <a:lumOff val="0"/>
                                        <a:alpha val="74998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3952"/>
                          <wps:cNvSpPr>
                            <a:spLocks/>
                          </wps:cNvSpPr>
                          <wps:spPr bwMode="auto">
                            <a:xfrm>
                              <a:off x="1105" y="15"/>
                              <a:ext cx="926" cy="2681"/>
                            </a:xfrm>
                            <a:custGeom>
                              <a:avLst/>
                              <a:gdLst>
                                <a:gd name="T0" fmla="*/ 0 w 926"/>
                                <a:gd name="T1" fmla="*/ 0 h 2681"/>
                                <a:gd name="T2" fmla="*/ 0 w 926"/>
                                <a:gd name="T3" fmla="*/ 70 h 2681"/>
                                <a:gd name="T4" fmla="*/ 866 w 926"/>
                                <a:gd name="T5" fmla="*/ 2676 h 2681"/>
                                <a:gd name="T6" fmla="*/ 866 w 926"/>
                                <a:gd name="T7" fmla="*/ 2676 h 2681"/>
                                <a:gd name="T8" fmla="*/ 896 w 926"/>
                                <a:gd name="T9" fmla="*/ 2681 h 2681"/>
                                <a:gd name="T10" fmla="*/ 926 w 926"/>
                                <a:gd name="T11" fmla="*/ 2681 h 2681"/>
                                <a:gd name="T12" fmla="*/ 50 w 926"/>
                                <a:gd name="T13" fmla="*/ 50 h 2681"/>
                                <a:gd name="T14" fmla="*/ 0 w 926"/>
                                <a:gd name="T15" fmla="*/ 0 h 2681"/>
                                <a:gd name="T16" fmla="*/ 0 w 926"/>
                                <a:gd name="T17" fmla="*/ 0 h 26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926" h="2681">
                                  <a:moveTo>
                                    <a:pt x="0" y="0"/>
                                  </a:moveTo>
                                  <a:lnTo>
                                    <a:pt x="0" y="70"/>
                                  </a:lnTo>
                                  <a:lnTo>
                                    <a:pt x="866" y="2676"/>
                                  </a:lnTo>
                                  <a:lnTo>
                                    <a:pt x="896" y="2681"/>
                                  </a:lnTo>
                                  <a:lnTo>
                                    <a:pt x="926" y="2681"/>
                                  </a:lnTo>
                                  <a:lnTo>
                                    <a:pt x="50" y="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accent6">
                                      <a:lumMod val="20000"/>
                                      <a:lumOff val="8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3953"/>
                          <wps:cNvSpPr>
                            <a:spLocks/>
                          </wps:cNvSpPr>
                          <wps:spPr bwMode="auto">
                            <a:xfrm>
                              <a:off x="725" y="2431"/>
                              <a:ext cx="941" cy="610"/>
                            </a:xfrm>
                            <a:custGeom>
                              <a:avLst/>
                              <a:gdLst>
                                <a:gd name="T0" fmla="*/ 561 w 941"/>
                                <a:gd name="T1" fmla="*/ 610 h 610"/>
                                <a:gd name="T2" fmla="*/ 661 w 941"/>
                                <a:gd name="T3" fmla="*/ 395 h 610"/>
                                <a:gd name="T4" fmla="*/ 941 w 941"/>
                                <a:gd name="T5" fmla="*/ 465 h 610"/>
                                <a:gd name="T6" fmla="*/ 821 w 941"/>
                                <a:gd name="T7" fmla="*/ 145 h 610"/>
                                <a:gd name="T8" fmla="*/ 305 w 941"/>
                                <a:gd name="T9" fmla="*/ 0 h 610"/>
                                <a:gd name="T10" fmla="*/ 0 w 941"/>
                                <a:gd name="T11" fmla="*/ 435 h 610"/>
                                <a:gd name="T12" fmla="*/ 561 w 941"/>
                                <a:gd name="T13" fmla="*/ 610 h 610"/>
                                <a:gd name="T14" fmla="*/ 561 w 941"/>
                                <a:gd name="T15" fmla="*/ 610 h 6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41" h="610">
                                  <a:moveTo>
                                    <a:pt x="561" y="610"/>
                                  </a:moveTo>
                                  <a:lnTo>
                                    <a:pt x="661" y="395"/>
                                  </a:lnTo>
                                  <a:lnTo>
                                    <a:pt x="941" y="465"/>
                                  </a:lnTo>
                                  <a:lnTo>
                                    <a:pt x="821" y="145"/>
                                  </a:lnTo>
                                  <a:lnTo>
                                    <a:pt x="305" y="0"/>
                                  </a:lnTo>
                                  <a:lnTo>
                                    <a:pt x="0" y="435"/>
                                  </a:lnTo>
                                  <a:lnTo>
                                    <a:pt x="561" y="6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3954"/>
                          <wps:cNvSpPr>
                            <a:spLocks/>
                          </wps:cNvSpPr>
                          <wps:spPr bwMode="auto">
                            <a:xfrm>
                              <a:off x="1286" y="2576"/>
                              <a:ext cx="450" cy="465"/>
                            </a:xfrm>
                            <a:custGeom>
                              <a:avLst/>
                              <a:gdLst>
                                <a:gd name="T0" fmla="*/ 260 w 450"/>
                                <a:gd name="T1" fmla="*/ 0 h 465"/>
                                <a:gd name="T2" fmla="*/ 160 w 450"/>
                                <a:gd name="T3" fmla="*/ 110 h 465"/>
                                <a:gd name="T4" fmla="*/ 0 w 450"/>
                                <a:gd name="T5" fmla="*/ 465 h 465"/>
                                <a:gd name="T6" fmla="*/ 75 w 450"/>
                                <a:gd name="T7" fmla="*/ 450 h 465"/>
                                <a:gd name="T8" fmla="*/ 240 w 450"/>
                                <a:gd name="T9" fmla="*/ 70 h 465"/>
                                <a:gd name="T10" fmla="*/ 380 w 450"/>
                                <a:gd name="T11" fmla="*/ 320 h 465"/>
                                <a:gd name="T12" fmla="*/ 450 w 450"/>
                                <a:gd name="T13" fmla="*/ 290 h 465"/>
                                <a:gd name="T14" fmla="*/ 260 w 450"/>
                                <a:gd name="T15" fmla="*/ 0 h 465"/>
                                <a:gd name="T16" fmla="*/ 260 w 450"/>
                                <a:gd name="T17" fmla="*/ 0 h 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0" h="465">
                                  <a:moveTo>
                                    <a:pt x="260" y="0"/>
                                  </a:moveTo>
                                  <a:lnTo>
                                    <a:pt x="160" y="110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75" y="450"/>
                                  </a:lnTo>
                                  <a:lnTo>
                                    <a:pt x="240" y="70"/>
                                  </a:lnTo>
                                  <a:lnTo>
                                    <a:pt x="380" y="320"/>
                                  </a:lnTo>
                                  <a:lnTo>
                                    <a:pt x="450" y="290"/>
                                  </a:lnTo>
                                  <a:lnTo>
                                    <a:pt x="2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3955"/>
                          <wps:cNvSpPr>
                            <a:spLocks/>
                          </wps:cNvSpPr>
                          <wps:spPr bwMode="auto">
                            <a:xfrm>
                              <a:off x="230" y="1505"/>
                              <a:ext cx="1861" cy="1371"/>
                            </a:xfrm>
                            <a:custGeom>
                              <a:avLst/>
                              <a:gdLst>
                                <a:gd name="T0" fmla="*/ 1116 w 1861"/>
                                <a:gd name="T1" fmla="*/ 0 h 1371"/>
                                <a:gd name="T2" fmla="*/ 1116 w 1861"/>
                                <a:gd name="T3" fmla="*/ 0 h 1371"/>
                                <a:gd name="T4" fmla="*/ 1086 w 1861"/>
                                <a:gd name="T5" fmla="*/ 95 h 1371"/>
                                <a:gd name="T6" fmla="*/ 1051 w 1861"/>
                                <a:gd name="T7" fmla="*/ 191 h 1371"/>
                                <a:gd name="T8" fmla="*/ 1010 w 1861"/>
                                <a:gd name="T9" fmla="*/ 281 h 1371"/>
                                <a:gd name="T10" fmla="*/ 965 w 1861"/>
                                <a:gd name="T11" fmla="*/ 366 h 1371"/>
                                <a:gd name="T12" fmla="*/ 915 w 1861"/>
                                <a:gd name="T13" fmla="*/ 446 h 1371"/>
                                <a:gd name="T14" fmla="*/ 855 w 1861"/>
                                <a:gd name="T15" fmla="*/ 526 h 1371"/>
                                <a:gd name="T16" fmla="*/ 795 w 1861"/>
                                <a:gd name="T17" fmla="*/ 606 h 1371"/>
                                <a:gd name="T18" fmla="*/ 730 w 1861"/>
                                <a:gd name="T19" fmla="*/ 676 h 1371"/>
                                <a:gd name="T20" fmla="*/ 655 w 1861"/>
                                <a:gd name="T21" fmla="*/ 746 h 1371"/>
                                <a:gd name="T22" fmla="*/ 575 w 1861"/>
                                <a:gd name="T23" fmla="*/ 811 h 1371"/>
                                <a:gd name="T24" fmla="*/ 495 w 1861"/>
                                <a:gd name="T25" fmla="*/ 876 h 1371"/>
                                <a:gd name="T26" fmla="*/ 405 w 1861"/>
                                <a:gd name="T27" fmla="*/ 936 h 1371"/>
                                <a:gd name="T28" fmla="*/ 310 w 1861"/>
                                <a:gd name="T29" fmla="*/ 991 h 1371"/>
                                <a:gd name="T30" fmla="*/ 215 w 1861"/>
                                <a:gd name="T31" fmla="*/ 1046 h 1371"/>
                                <a:gd name="T32" fmla="*/ 110 w 1861"/>
                                <a:gd name="T33" fmla="*/ 1096 h 1371"/>
                                <a:gd name="T34" fmla="*/ 0 w 1861"/>
                                <a:gd name="T35" fmla="*/ 1141 h 1371"/>
                                <a:gd name="T36" fmla="*/ 710 w 1861"/>
                                <a:gd name="T37" fmla="*/ 1371 h 1371"/>
                                <a:gd name="T38" fmla="*/ 710 w 1861"/>
                                <a:gd name="T39" fmla="*/ 1371 h 1371"/>
                                <a:gd name="T40" fmla="*/ 865 w 1861"/>
                                <a:gd name="T41" fmla="*/ 1326 h 1371"/>
                                <a:gd name="T42" fmla="*/ 1010 w 1861"/>
                                <a:gd name="T43" fmla="*/ 1276 h 1371"/>
                                <a:gd name="T44" fmla="*/ 1146 w 1861"/>
                                <a:gd name="T45" fmla="*/ 1216 h 1371"/>
                                <a:gd name="T46" fmla="*/ 1266 w 1861"/>
                                <a:gd name="T47" fmla="*/ 1156 h 1371"/>
                                <a:gd name="T48" fmla="*/ 1376 w 1861"/>
                                <a:gd name="T49" fmla="*/ 1091 h 1371"/>
                                <a:gd name="T50" fmla="*/ 1476 w 1861"/>
                                <a:gd name="T51" fmla="*/ 1021 h 1371"/>
                                <a:gd name="T52" fmla="*/ 1561 w 1861"/>
                                <a:gd name="T53" fmla="*/ 946 h 1371"/>
                                <a:gd name="T54" fmla="*/ 1636 w 1861"/>
                                <a:gd name="T55" fmla="*/ 866 h 1371"/>
                                <a:gd name="T56" fmla="*/ 1701 w 1861"/>
                                <a:gd name="T57" fmla="*/ 781 h 1371"/>
                                <a:gd name="T58" fmla="*/ 1731 w 1861"/>
                                <a:gd name="T59" fmla="*/ 741 h 1371"/>
                                <a:gd name="T60" fmla="*/ 1756 w 1861"/>
                                <a:gd name="T61" fmla="*/ 696 h 1371"/>
                                <a:gd name="T62" fmla="*/ 1781 w 1861"/>
                                <a:gd name="T63" fmla="*/ 646 h 1371"/>
                                <a:gd name="T64" fmla="*/ 1801 w 1861"/>
                                <a:gd name="T65" fmla="*/ 601 h 1371"/>
                                <a:gd name="T66" fmla="*/ 1816 w 1861"/>
                                <a:gd name="T67" fmla="*/ 551 h 1371"/>
                                <a:gd name="T68" fmla="*/ 1831 w 1861"/>
                                <a:gd name="T69" fmla="*/ 501 h 1371"/>
                                <a:gd name="T70" fmla="*/ 1851 w 1861"/>
                                <a:gd name="T71" fmla="*/ 396 h 1371"/>
                                <a:gd name="T72" fmla="*/ 1861 w 1861"/>
                                <a:gd name="T73" fmla="*/ 286 h 1371"/>
                                <a:gd name="T74" fmla="*/ 1856 w 1861"/>
                                <a:gd name="T75" fmla="*/ 176 h 1371"/>
                                <a:gd name="T76" fmla="*/ 1841 w 1861"/>
                                <a:gd name="T77" fmla="*/ 55 h 1371"/>
                                <a:gd name="T78" fmla="*/ 1116 w 1861"/>
                                <a:gd name="T79" fmla="*/ 0 h 1371"/>
                                <a:gd name="T80" fmla="*/ 1116 w 1861"/>
                                <a:gd name="T81" fmla="*/ 0 h 1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1861" h="1371">
                                  <a:moveTo>
                                    <a:pt x="1116" y="0"/>
                                  </a:moveTo>
                                  <a:lnTo>
                                    <a:pt x="1116" y="0"/>
                                  </a:lnTo>
                                  <a:lnTo>
                                    <a:pt x="1086" y="95"/>
                                  </a:lnTo>
                                  <a:lnTo>
                                    <a:pt x="1051" y="191"/>
                                  </a:lnTo>
                                  <a:lnTo>
                                    <a:pt x="1010" y="281"/>
                                  </a:lnTo>
                                  <a:lnTo>
                                    <a:pt x="965" y="366"/>
                                  </a:lnTo>
                                  <a:lnTo>
                                    <a:pt x="915" y="446"/>
                                  </a:lnTo>
                                  <a:lnTo>
                                    <a:pt x="855" y="526"/>
                                  </a:lnTo>
                                  <a:lnTo>
                                    <a:pt x="795" y="606"/>
                                  </a:lnTo>
                                  <a:lnTo>
                                    <a:pt x="730" y="676"/>
                                  </a:lnTo>
                                  <a:lnTo>
                                    <a:pt x="655" y="746"/>
                                  </a:lnTo>
                                  <a:lnTo>
                                    <a:pt x="575" y="811"/>
                                  </a:lnTo>
                                  <a:lnTo>
                                    <a:pt x="495" y="876"/>
                                  </a:lnTo>
                                  <a:lnTo>
                                    <a:pt x="405" y="936"/>
                                  </a:lnTo>
                                  <a:lnTo>
                                    <a:pt x="310" y="991"/>
                                  </a:lnTo>
                                  <a:lnTo>
                                    <a:pt x="215" y="1046"/>
                                  </a:lnTo>
                                  <a:lnTo>
                                    <a:pt x="110" y="1096"/>
                                  </a:lnTo>
                                  <a:lnTo>
                                    <a:pt x="0" y="1141"/>
                                  </a:lnTo>
                                  <a:lnTo>
                                    <a:pt x="710" y="1371"/>
                                  </a:lnTo>
                                  <a:lnTo>
                                    <a:pt x="865" y="1326"/>
                                  </a:lnTo>
                                  <a:lnTo>
                                    <a:pt x="1010" y="1276"/>
                                  </a:lnTo>
                                  <a:lnTo>
                                    <a:pt x="1146" y="1216"/>
                                  </a:lnTo>
                                  <a:lnTo>
                                    <a:pt x="1266" y="1156"/>
                                  </a:lnTo>
                                  <a:lnTo>
                                    <a:pt x="1376" y="1091"/>
                                  </a:lnTo>
                                  <a:lnTo>
                                    <a:pt x="1476" y="1021"/>
                                  </a:lnTo>
                                  <a:lnTo>
                                    <a:pt x="1561" y="946"/>
                                  </a:lnTo>
                                  <a:lnTo>
                                    <a:pt x="1636" y="866"/>
                                  </a:lnTo>
                                  <a:lnTo>
                                    <a:pt x="1701" y="781"/>
                                  </a:lnTo>
                                  <a:lnTo>
                                    <a:pt x="1731" y="741"/>
                                  </a:lnTo>
                                  <a:lnTo>
                                    <a:pt x="1756" y="696"/>
                                  </a:lnTo>
                                  <a:lnTo>
                                    <a:pt x="1781" y="646"/>
                                  </a:lnTo>
                                  <a:lnTo>
                                    <a:pt x="1801" y="601"/>
                                  </a:lnTo>
                                  <a:lnTo>
                                    <a:pt x="1816" y="551"/>
                                  </a:lnTo>
                                  <a:lnTo>
                                    <a:pt x="1831" y="501"/>
                                  </a:lnTo>
                                  <a:lnTo>
                                    <a:pt x="1851" y="396"/>
                                  </a:lnTo>
                                  <a:lnTo>
                                    <a:pt x="1861" y="286"/>
                                  </a:lnTo>
                                  <a:lnTo>
                                    <a:pt x="1856" y="176"/>
                                  </a:lnTo>
                                  <a:lnTo>
                                    <a:pt x="1841" y="55"/>
                                  </a:lnTo>
                                  <a:lnTo>
                                    <a:pt x="111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3956"/>
                          <wps:cNvSpPr>
                            <a:spLocks/>
                          </wps:cNvSpPr>
                          <wps:spPr bwMode="auto">
                            <a:xfrm>
                              <a:off x="940" y="1560"/>
                              <a:ext cx="1151" cy="1316"/>
                            </a:xfrm>
                            <a:custGeom>
                              <a:avLst/>
                              <a:gdLst>
                                <a:gd name="T0" fmla="*/ 0 w 1151"/>
                                <a:gd name="T1" fmla="*/ 1316 h 1316"/>
                                <a:gd name="T2" fmla="*/ 0 w 1151"/>
                                <a:gd name="T3" fmla="*/ 1316 h 1316"/>
                                <a:gd name="T4" fmla="*/ 155 w 1151"/>
                                <a:gd name="T5" fmla="*/ 1271 h 1316"/>
                                <a:gd name="T6" fmla="*/ 300 w 1151"/>
                                <a:gd name="T7" fmla="*/ 1221 h 1316"/>
                                <a:gd name="T8" fmla="*/ 436 w 1151"/>
                                <a:gd name="T9" fmla="*/ 1161 h 1316"/>
                                <a:gd name="T10" fmla="*/ 556 w 1151"/>
                                <a:gd name="T11" fmla="*/ 1101 h 1316"/>
                                <a:gd name="T12" fmla="*/ 666 w 1151"/>
                                <a:gd name="T13" fmla="*/ 1036 h 1316"/>
                                <a:gd name="T14" fmla="*/ 766 w 1151"/>
                                <a:gd name="T15" fmla="*/ 966 h 1316"/>
                                <a:gd name="T16" fmla="*/ 851 w 1151"/>
                                <a:gd name="T17" fmla="*/ 891 h 1316"/>
                                <a:gd name="T18" fmla="*/ 926 w 1151"/>
                                <a:gd name="T19" fmla="*/ 811 h 1316"/>
                                <a:gd name="T20" fmla="*/ 991 w 1151"/>
                                <a:gd name="T21" fmla="*/ 726 h 1316"/>
                                <a:gd name="T22" fmla="*/ 1021 w 1151"/>
                                <a:gd name="T23" fmla="*/ 686 h 1316"/>
                                <a:gd name="T24" fmla="*/ 1046 w 1151"/>
                                <a:gd name="T25" fmla="*/ 641 h 1316"/>
                                <a:gd name="T26" fmla="*/ 1071 w 1151"/>
                                <a:gd name="T27" fmla="*/ 591 h 1316"/>
                                <a:gd name="T28" fmla="*/ 1091 w 1151"/>
                                <a:gd name="T29" fmla="*/ 546 h 1316"/>
                                <a:gd name="T30" fmla="*/ 1106 w 1151"/>
                                <a:gd name="T31" fmla="*/ 496 h 1316"/>
                                <a:gd name="T32" fmla="*/ 1121 w 1151"/>
                                <a:gd name="T33" fmla="*/ 446 h 1316"/>
                                <a:gd name="T34" fmla="*/ 1141 w 1151"/>
                                <a:gd name="T35" fmla="*/ 341 h 1316"/>
                                <a:gd name="T36" fmla="*/ 1151 w 1151"/>
                                <a:gd name="T37" fmla="*/ 231 h 1316"/>
                                <a:gd name="T38" fmla="*/ 1146 w 1151"/>
                                <a:gd name="T39" fmla="*/ 121 h 1316"/>
                                <a:gd name="T40" fmla="*/ 1131 w 1151"/>
                                <a:gd name="T41" fmla="*/ 0 h 1316"/>
                                <a:gd name="T42" fmla="*/ 1131 w 1151"/>
                                <a:gd name="T43" fmla="*/ 0 h 1316"/>
                                <a:gd name="T44" fmla="*/ 1116 w 1151"/>
                                <a:gd name="T45" fmla="*/ 116 h 1316"/>
                                <a:gd name="T46" fmla="*/ 1096 w 1151"/>
                                <a:gd name="T47" fmla="*/ 226 h 1316"/>
                                <a:gd name="T48" fmla="*/ 1066 w 1151"/>
                                <a:gd name="T49" fmla="*/ 331 h 1316"/>
                                <a:gd name="T50" fmla="*/ 1026 w 1151"/>
                                <a:gd name="T51" fmla="*/ 431 h 1316"/>
                                <a:gd name="T52" fmla="*/ 986 w 1151"/>
                                <a:gd name="T53" fmla="*/ 526 h 1316"/>
                                <a:gd name="T54" fmla="*/ 931 w 1151"/>
                                <a:gd name="T55" fmla="*/ 621 h 1316"/>
                                <a:gd name="T56" fmla="*/ 871 w 1151"/>
                                <a:gd name="T57" fmla="*/ 706 h 1316"/>
                                <a:gd name="T58" fmla="*/ 806 w 1151"/>
                                <a:gd name="T59" fmla="*/ 791 h 1316"/>
                                <a:gd name="T60" fmla="*/ 731 w 1151"/>
                                <a:gd name="T61" fmla="*/ 871 h 1316"/>
                                <a:gd name="T62" fmla="*/ 651 w 1151"/>
                                <a:gd name="T63" fmla="*/ 946 h 1316"/>
                                <a:gd name="T64" fmla="*/ 561 w 1151"/>
                                <a:gd name="T65" fmla="*/ 1021 h 1316"/>
                                <a:gd name="T66" fmla="*/ 461 w 1151"/>
                                <a:gd name="T67" fmla="*/ 1086 h 1316"/>
                                <a:gd name="T68" fmla="*/ 361 w 1151"/>
                                <a:gd name="T69" fmla="*/ 1151 h 1316"/>
                                <a:gd name="T70" fmla="*/ 245 w 1151"/>
                                <a:gd name="T71" fmla="*/ 1211 h 1316"/>
                                <a:gd name="T72" fmla="*/ 125 w 1151"/>
                                <a:gd name="T73" fmla="*/ 1266 h 1316"/>
                                <a:gd name="T74" fmla="*/ 0 w 1151"/>
                                <a:gd name="T75" fmla="*/ 1316 h 1316"/>
                                <a:gd name="T76" fmla="*/ 0 w 1151"/>
                                <a:gd name="T77" fmla="*/ 1316 h 1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1" h="1316">
                                  <a:moveTo>
                                    <a:pt x="0" y="1316"/>
                                  </a:moveTo>
                                  <a:lnTo>
                                    <a:pt x="0" y="1316"/>
                                  </a:lnTo>
                                  <a:lnTo>
                                    <a:pt x="155" y="1271"/>
                                  </a:lnTo>
                                  <a:lnTo>
                                    <a:pt x="300" y="1221"/>
                                  </a:lnTo>
                                  <a:lnTo>
                                    <a:pt x="436" y="1161"/>
                                  </a:lnTo>
                                  <a:lnTo>
                                    <a:pt x="556" y="1101"/>
                                  </a:lnTo>
                                  <a:lnTo>
                                    <a:pt x="666" y="1036"/>
                                  </a:lnTo>
                                  <a:lnTo>
                                    <a:pt x="766" y="966"/>
                                  </a:lnTo>
                                  <a:lnTo>
                                    <a:pt x="851" y="891"/>
                                  </a:lnTo>
                                  <a:lnTo>
                                    <a:pt x="926" y="811"/>
                                  </a:lnTo>
                                  <a:lnTo>
                                    <a:pt x="991" y="726"/>
                                  </a:lnTo>
                                  <a:lnTo>
                                    <a:pt x="1021" y="686"/>
                                  </a:lnTo>
                                  <a:lnTo>
                                    <a:pt x="1046" y="641"/>
                                  </a:lnTo>
                                  <a:lnTo>
                                    <a:pt x="1071" y="591"/>
                                  </a:lnTo>
                                  <a:lnTo>
                                    <a:pt x="1091" y="546"/>
                                  </a:lnTo>
                                  <a:lnTo>
                                    <a:pt x="1106" y="496"/>
                                  </a:lnTo>
                                  <a:lnTo>
                                    <a:pt x="1121" y="446"/>
                                  </a:lnTo>
                                  <a:lnTo>
                                    <a:pt x="1141" y="341"/>
                                  </a:lnTo>
                                  <a:lnTo>
                                    <a:pt x="1151" y="231"/>
                                  </a:lnTo>
                                  <a:lnTo>
                                    <a:pt x="1146" y="121"/>
                                  </a:lnTo>
                                  <a:lnTo>
                                    <a:pt x="1131" y="0"/>
                                  </a:lnTo>
                                  <a:lnTo>
                                    <a:pt x="1116" y="116"/>
                                  </a:lnTo>
                                  <a:lnTo>
                                    <a:pt x="1096" y="226"/>
                                  </a:lnTo>
                                  <a:lnTo>
                                    <a:pt x="1066" y="331"/>
                                  </a:lnTo>
                                  <a:lnTo>
                                    <a:pt x="1026" y="431"/>
                                  </a:lnTo>
                                  <a:lnTo>
                                    <a:pt x="986" y="526"/>
                                  </a:lnTo>
                                  <a:lnTo>
                                    <a:pt x="931" y="621"/>
                                  </a:lnTo>
                                  <a:lnTo>
                                    <a:pt x="871" y="706"/>
                                  </a:lnTo>
                                  <a:lnTo>
                                    <a:pt x="806" y="791"/>
                                  </a:lnTo>
                                  <a:lnTo>
                                    <a:pt x="731" y="871"/>
                                  </a:lnTo>
                                  <a:lnTo>
                                    <a:pt x="651" y="946"/>
                                  </a:lnTo>
                                  <a:lnTo>
                                    <a:pt x="561" y="1021"/>
                                  </a:lnTo>
                                  <a:lnTo>
                                    <a:pt x="461" y="1086"/>
                                  </a:lnTo>
                                  <a:lnTo>
                                    <a:pt x="361" y="1151"/>
                                  </a:lnTo>
                                  <a:lnTo>
                                    <a:pt x="245" y="1211"/>
                                  </a:lnTo>
                                  <a:lnTo>
                                    <a:pt x="125" y="1266"/>
                                  </a:lnTo>
                                  <a:lnTo>
                                    <a:pt x="0" y="13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3957"/>
                          <wps:cNvSpPr>
                            <a:spLocks/>
                          </wps:cNvSpPr>
                          <wps:spPr bwMode="auto">
                            <a:xfrm>
                              <a:off x="1195" y="1651"/>
                              <a:ext cx="846" cy="360"/>
                            </a:xfrm>
                            <a:custGeom>
                              <a:avLst/>
                              <a:gdLst>
                                <a:gd name="T0" fmla="*/ 101 w 846"/>
                                <a:gd name="T1" fmla="*/ 0 h 360"/>
                                <a:gd name="T2" fmla="*/ 101 w 846"/>
                                <a:gd name="T3" fmla="*/ 0 h 360"/>
                                <a:gd name="T4" fmla="*/ 55 w 846"/>
                                <a:gd name="T5" fmla="*/ 110 h 360"/>
                                <a:gd name="T6" fmla="*/ 0 w 846"/>
                                <a:gd name="T7" fmla="*/ 215 h 360"/>
                                <a:gd name="T8" fmla="*/ 766 w 846"/>
                                <a:gd name="T9" fmla="*/ 360 h 360"/>
                                <a:gd name="T10" fmla="*/ 766 w 846"/>
                                <a:gd name="T11" fmla="*/ 360 h 360"/>
                                <a:gd name="T12" fmla="*/ 791 w 846"/>
                                <a:gd name="T13" fmla="*/ 295 h 360"/>
                                <a:gd name="T14" fmla="*/ 811 w 846"/>
                                <a:gd name="T15" fmla="*/ 235 h 360"/>
                                <a:gd name="T16" fmla="*/ 831 w 846"/>
                                <a:gd name="T17" fmla="*/ 170 h 360"/>
                                <a:gd name="T18" fmla="*/ 846 w 846"/>
                                <a:gd name="T19" fmla="*/ 100 h 360"/>
                                <a:gd name="T20" fmla="*/ 846 w 846"/>
                                <a:gd name="T21" fmla="*/ 100 h 360"/>
                                <a:gd name="T22" fmla="*/ 101 w 846"/>
                                <a:gd name="T23" fmla="*/ 0 h 360"/>
                                <a:gd name="T24" fmla="*/ 101 w 846"/>
                                <a:gd name="T25" fmla="*/ 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46" h="360">
                                  <a:moveTo>
                                    <a:pt x="101" y="0"/>
                                  </a:moveTo>
                                  <a:lnTo>
                                    <a:pt x="101" y="0"/>
                                  </a:lnTo>
                                  <a:lnTo>
                                    <a:pt x="55" y="110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766" y="360"/>
                                  </a:lnTo>
                                  <a:lnTo>
                                    <a:pt x="791" y="295"/>
                                  </a:lnTo>
                                  <a:lnTo>
                                    <a:pt x="811" y="235"/>
                                  </a:lnTo>
                                  <a:lnTo>
                                    <a:pt x="831" y="170"/>
                                  </a:lnTo>
                                  <a:lnTo>
                                    <a:pt x="846" y="100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3958"/>
                          <wps:cNvSpPr>
                            <a:spLocks/>
                          </wps:cNvSpPr>
                          <wps:spPr bwMode="auto">
                            <a:xfrm>
                              <a:off x="1961" y="1751"/>
                              <a:ext cx="130" cy="345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260 h 345"/>
                                <a:gd name="T2" fmla="*/ 0 w 130"/>
                                <a:gd name="T3" fmla="*/ 260 h 345"/>
                                <a:gd name="T4" fmla="*/ 70 w 130"/>
                                <a:gd name="T5" fmla="*/ 345 h 345"/>
                                <a:gd name="T6" fmla="*/ 70 w 130"/>
                                <a:gd name="T7" fmla="*/ 345 h 345"/>
                                <a:gd name="T8" fmla="*/ 95 w 130"/>
                                <a:gd name="T9" fmla="*/ 275 h 345"/>
                                <a:gd name="T10" fmla="*/ 110 w 130"/>
                                <a:gd name="T11" fmla="*/ 200 h 345"/>
                                <a:gd name="T12" fmla="*/ 120 w 130"/>
                                <a:gd name="T13" fmla="*/ 125 h 345"/>
                                <a:gd name="T14" fmla="*/ 130 w 130"/>
                                <a:gd name="T15" fmla="*/ 45 h 345"/>
                                <a:gd name="T16" fmla="*/ 80 w 130"/>
                                <a:gd name="T17" fmla="*/ 0 h 345"/>
                                <a:gd name="T18" fmla="*/ 80 w 130"/>
                                <a:gd name="T19" fmla="*/ 0 h 345"/>
                                <a:gd name="T20" fmla="*/ 65 w 130"/>
                                <a:gd name="T21" fmla="*/ 70 h 345"/>
                                <a:gd name="T22" fmla="*/ 45 w 130"/>
                                <a:gd name="T23" fmla="*/ 135 h 345"/>
                                <a:gd name="T24" fmla="*/ 25 w 130"/>
                                <a:gd name="T25" fmla="*/ 195 h 345"/>
                                <a:gd name="T26" fmla="*/ 0 w 130"/>
                                <a:gd name="T27" fmla="*/ 260 h 345"/>
                                <a:gd name="T28" fmla="*/ 0 w 130"/>
                                <a:gd name="T29" fmla="*/ 260 h 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30" h="345">
                                  <a:moveTo>
                                    <a:pt x="0" y="260"/>
                                  </a:moveTo>
                                  <a:lnTo>
                                    <a:pt x="0" y="260"/>
                                  </a:lnTo>
                                  <a:lnTo>
                                    <a:pt x="70" y="345"/>
                                  </a:lnTo>
                                  <a:lnTo>
                                    <a:pt x="95" y="275"/>
                                  </a:lnTo>
                                  <a:lnTo>
                                    <a:pt x="110" y="200"/>
                                  </a:lnTo>
                                  <a:lnTo>
                                    <a:pt x="120" y="125"/>
                                  </a:lnTo>
                                  <a:lnTo>
                                    <a:pt x="130" y="45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65" y="70"/>
                                  </a:lnTo>
                                  <a:lnTo>
                                    <a:pt x="45" y="135"/>
                                  </a:lnTo>
                                  <a:lnTo>
                                    <a:pt x="25" y="195"/>
                                  </a:lnTo>
                                  <a:lnTo>
                                    <a:pt x="0" y="2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3959"/>
                          <wps:cNvSpPr>
                            <a:spLocks/>
                          </wps:cNvSpPr>
                          <wps:spPr bwMode="auto">
                            <a:xfrm>
                              <a:off x="1646" y="2251"/>
                              <a:ext cx="245" cy="295"/>
                            </a:xfrm>
                            <a:custGeom>
                              <a:avLst/>
                              <a:gdLst>
                                <a:gd name="T0" fmla="*/ 245 w 245"/>
                                <a:gd name="T1" fmla="*/ 90 h 295"/>
                                <a:gd name="T2" fmla="*/ 175 w 245"/>
                                <a:gd name="T3" fmla="*/ 0 h 295"/>
                                <a:gd name="T4" fmla="*/ 175 w 245"/>
                                <a:gd name="T5" fmla="*/ 0 h 295"/>
                                <a:gd name="T6" fmla="*/ 135 w 245"/>
                                <a:gd name="T7" fmla="*/ 55 h 295"/>
                                <a:gd name="T8" fmla="*/ 95 w 245"/>
                                <a:gd name="T9" fmla="*/ 105 h 295"/>
                                <a:gd name="T10" fmla="*/ 50 w 245"/>
                                <a:gd name="T11" fmla="*/ 155 h 295"/>
                                <a:gd name="T12" fmla="*/ 0 w 245"/>
                                <a:gd name="T13" fmla="*/ 205 h 295"/>
                                <a:gd name="T14" fmla="*/ 30 w 245"/>
                                <a:gd name="T15" fmla="*/ 295 h 295"/>
                                <a:gd name="T16" fmla="*/ 30 w 245"/>
                                <a:gd name="T17" fmla="*/ 295 h 295"/>
                                <a:gd name="T18" fmla="*/ 95 w 245"/>
                                <a:gd name="T19" fmla="*/ 250 h 295"/>
                                <a:gd name="T20" fmla="*/ 150 w 245"/>
                                <a:gd name="T21" fmla="*/ 200 h 295"/>
                                <a:gd name="T22" fmla="*/ 200 w 245"/>
                                <a:gd name="T23" fmla="*/ 145 h 295"/>
                                <a:gd name="T24" fmla="*/ 245 w 245"/>
                                <a:gd name="T25" fmla="*/ 90 h 295"/>
                                <a:gd name="T26" fmla="*/ 245 w 245"/>
                                <a:gd name="T27" fmla="*/ 90 h 2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45" h="295">
                                  <a:moveTo>
                                    <a:pt x="245" y="90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35" y="55"/>
                                  </a:lnTo>
                                  <a:lnTo>
                                    <a:pt x="95" y="105"/>
                                  </a:lnTo>
                                  <a:lnTo>
                                    <a:pt x="50" y="155"/>
                                  </a:lnTo>
                                  <a:lnTo>
                                    <a:pt x="0" y="20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95" y="250"/>
                                  </a:lnTo>
                                  <a:lnTo>
                                    <a:pt x="150" y="200"/>
                                  </a:lnTo>
                                  <a:lnTo>
                                    <a:pt x="200" y="145"/>
                                  </a:lnTo>
                                  <a:lnTo>
                                    <a:pt x="245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3960"/>
                          <wps:cNvSpPr>
                            <a:spLocks/>
                          </wps:cNvSpPr>
                          <wps:spPr bwMode="auto">
                            <a:xfrm>
                              <a:off x="890" y="2066"/>
                              <a:ext cx="931" cy="390"/>
                            </a:xfrm>
                            <a:custGeom>
                              <a:avLst/>
                              <a:gdLst>
                                <a:gd name="T0" fmla="*/ 931 w 931"/>
                                <a:gd name="T1" fmla="*/ 185 h 390"/>
                                <a:gd name="T2" fmla="*/ 931 w 931"/>
                                <a:gd name="T3" fmla="*/ 185 h 390"/>
                                <a:gd name="T4" fmla="*/ 170 w 931"/>
                                <a:gd name="T5" fmla="*/ 0 h 390"/>
                                <a:gd name="T6" fmla="*/ 170 w 931"/>
                                <a:gd name="T7" fmla="*/ 0 h 390"/>
                                <a:gd name="T8" fmla="*/ 90 w 931"/>
                                <a:gd name="T9" fmla="*/ 90 h 390"/>
                                <a:gd name="T10" fmla="*/ 0 w 931"/>
                                <a:gd name="T11" fmla="*/ 180 h 390"/>
                                <a:gd name="T12" fmla="*/ 756 w 931"/>
                                <a:gd name="T13" fmla="*/ 390 h 390"/>
                                <a:gd name="T14" fmla="*/ 756 w 931"/>
                                <a:gd name="T15" fmla="*/ 390 h 390"/>
                                <a:gd name="T16" fmla="*/ 806 w 931"/>
                                <a:gd name="T17" fmla="*/ 340 h 390"/>
                                <a:gd name="T18" fmla="*/ 851 w 931"/>
                                <a:gd name="T19" fmla="*/ 290 h 390"/>
                                <a:gd name="T20" fmla="*/ 891 w 931"/>
                                <a:gd name="T21" fmla="*/ 240 h 390"/>
                                <a:gd name="T22" fmla="*/ 931 w 931"/>
                                <a:gd name="T23" fmla="*/ 185 h 390"/>
                                <a:gd name="T24" fmla="*/ 931 w 931"/>
                                <a:gd name="T25" fmla="*/ 185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931" h="390">
                                  <a:moveTo>
                                    <a:pt x="931" y="185"/>
                                  </a:moveTo>
                                  <a:lnTo>
                                    <a:pt x="931" y="185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90" y="90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756" y="390"/>
                                  </a:lnTo>
                                  <a:lnTo>
                                    <a:pt x="806" y="340"/>
                                  </a:lnTo>
                                  <a:lnTo>
                                    <a:pt x="851" y="290"/>
                                  </a:lnTo>
                                  <a:lnTo>
                                    <a:pt x="891" y="240"/>
                                  </a:lnTo>
                                  <a:lnTo>
                                    <a:pt x="931" y="1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3961"/>
                          <wps:cNvSpPr>
                            <a:spLocks/>
                          </wps:cNvSpPr>
                          <wps:spPr bwMode="auto">
                            <a:xfrm>
                              <a:off x="510" y="2391"/>
                              <a:ext cx="951" cy="365"/>
                            </a:xfrm>
                            <a:custGeom>
                              <a:avLst/>
                              <a:gdLst>
                                <a:gd name="T0" fmla="*/ 951 w 951"/>
                                <a:gd name="T1" fmla="*/ 220 h 365"/>
                                <a:gd name="T2" fmla="*/ 951 w 951"/>
                                <a:gd name="T3" fmla="*/ 215 h 365"/>
                                <a:gd name="T4" fmla="*/ 200 w 951"/>
                                <a:gd name="T5" fmla="*/ 0 h 365"/>
                                <a:gd name="T6" fmla="*/ 200 w 951"/>
                                <a:gd name="T7" fmla="*/ 0 h 365"/>
                                <a:gd name="T8" fmla="*/ 105 w 951"/>
                                <a:gd name="T9" fmla="*/ 65 h 365"/>
                                <a:gd name="T10" fmla="*/ 0 w 951"/>
                                <a:gd name="T11" fmla="*/ 125 h 365"/>
                                <a:gd name="T12" fmla="*/ 700 w 951"/>
                                <a:gd name="T13" fmla="*/ 365 h 365"/>
                                <a:gd name="T14" fmla="*/ 700 w 951"/>
                                <a:gd name="T15" fmla="*/ 365 h 365"/>
                                <a:gd name="T16" fmla="*/ 831 w 951"/>
                                <a:gd name="T17" fmla="*/ 295 h 365"/>
                                <a:gd name="T18" fmla="*/ 951 w 951"/>
                                <a:gd name="T19" fmla="*/ 220 h 365"/>
                                <a:gd name="T20" fmla="*/ 951 w 951"/>
                                <a:gd name="T21" fmla="*/ 2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51" h="365">
                                  <a:moveTo>
                                    <a:pt x="951" y="220"/>
                                  </a:moveTo>
                                  <a:lnTo>
                                    <a:pt x="951" y="215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105" y="65"/>
                                  </a:lnTo>
                                  <a:lnTo>
                                    <a:pt x="0" y="125"/>
                                  </a:lnTo>
                                  <a:lnTo>
                                    <a:pt x="700" y="365"/>
                                  </a:lnTo>
                                  <a:lnTo>
                                    <a:pt x="831" y="295"/>
                                  </a:lnTo>
                                  <a:lnTo>
                                    <a:pt x="951" y="2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3962"/>
                          <wps:cNvSpPr>
                            <a:spLocks/>
                          </wps:cNvSpPr>
                          <wps:spPr bwMode="auto">
                            <a:xfrm>
                              <a:off x="1210" y="2611"/>
                              <a:ext cx="266" cy="175"/>
                            </a:xfrm>
                            <a:custGeom>
                              <a:avLst/>
                              <a:gdLst>
                                <a:gd name="T0" fmla="*/ 0 w 266"/>
                                <a:gd name="T1" fmla="*/ 145 h 175"/>
                                <a:gd name="T2" fmla="*/ 5 w 266"/>
                                <a:gd name="T3" fmla="*/ 175 h 175"/>
                                <a:gd name="T4" fmla="*/ 5 w 266"/>
                                <a:gd name="T5" fmla="*/ 175 h 175"/>
                                <a:gd name="T6" fmla="*/ 141 w 266"/>
                                <a:gd name="T7" fmla="*/ 120 h 175"/>
                                <a:gd name="T8" fmla="*/ 266 w 266"/>
                                <a:gd name="T9" fmla="*/ 60 h 175"/>
                                <a:gd name="T10" fmla="*/ 251 w 266"/>
                                <a:gd name="T11" fmla="*/ 0 h 175"/>
                                <a:gd name="T12" fmla="*/ 251 w 266"/>
                                <a:gd name="T13" fmla="*/ 0 h 175"/>
                                <a:gd name="T14" fmla="*/ 131 w 266"/>
                                <a:gd name="T15" fmla="*/ 75 h 175"/>
                                <a:gd name="T16" fmla="*/ 0 w 266"/>
                                <a:gd name="T17" fmla="*/ 145 h 175"/>
                                <a:gd name="T18" fmla="*/ 0 w 266"/>
                                <a:gd name="T19" fmla="*/ 145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66" h="175">
                                  <a:moveTo>
                                    <a:pt x="0" y="145"/>
                                  </a:moveTo>
                                  <a:lnTo>
                                    <a:pt x="5" y="175"/>
                                  </a:lnTo>
                                  <a:lnTo>
                                    <a:pt x="141" y="120"/>
                                  </a:lnTo>
                                  <a:lnTo>
                                    <a:pt x="266" y="60"/>
                                  </a:lnTo>
                                  <a:lnTo>
                                    <a:pt x="251" y="0"/>
                                  </a:lnTo>
                                  <a:lnTo>
                                    <a:pt x="131" y="75"/>
                                  </a:lnTo>
                                  <a:lnTo>
                                    <a:pt x="0" y="1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3963"/>
                          <wps:cNvSpPr>
                            <a:spLocks/>
                          </wps:cNvSpPr>
                          <wps:spPr bwMode="auto">
                            <a:xfrm>
                              <a:off x="710" y="1205"/>
                              <a:ext cx="300" cy="541"/>
                            </a:xfrm>
                            <a:custGeom>
                              <a:avLst/>
                              <a:gdLst>
                                <a:gd name="T0" fmla="*/ 140 w 300"/>
                                <a:gd name="T1" fmla="*/ 90 h 541"/>
                                <a:gd name="T2" fmla="*/ 300 w 300"/>
                                <a:gd name="T3" fmla="*/ 35 h 541"/>
                                <a:gd name="T4" fmla="*/ 300 w 300"/>
                                <a:gd name="T5" fmla="*/ 35 h 541"/>
                                <a:gd name="T6" fmla="*/ 285 w 300"/>
                                <a:gd name="T7" fmla="*/ 15 h 541"/>
                                <a:gd name="T8" fmla="*/ 285 w 300"/>
                                <a:gd name="T9" fmla="*/ 5 h 541"/>
                                <a:gd name="T10" fmla="*/ 290 w 300"/>
                                <a:gd name="T11" fmla="*/ 0 h 541"/>
                                <a:gd name="T12" fmla="*/ 115 w 300"/>
                                <a:gd name="T13" fmla="*/ 75 h 541"/>
                                <a:gd name="T14" fmla="*/ 0 w 300"/>
                                <a:gd name="T15" fmla="*/ 531 h 541"/>
                                <a:gd name="T16" fmla="*/ 20 w 300"/>
                                <a:gd name="T17" fmla="*/ 541 h 541"/>
                                <a:gd name="T18" fmla="*/ 140 w 300"/>
                                <a:gd name="T19" fmla="*/ 90 h 541"/>
                                <a:gd name="T20" fmla="*/ 140 w 300"/>
                                <a:gd name="T21" fmla="*/ 90 h 5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0" h="541">
                                  <a:moveTo>
                                    <a:pt x="140" y="90"/>
                                  </a:moveTo>
                                  <a:lnTo>
                                    <a:pt x="300" y="35"/>
                                  </a:lnTo>
                                  <a:lnTo>
                                    <a:pt x="285" y="15"/>
                                  </a:lnTo>
                                  <a:lnTo>
                                    <a:pt x="285" y="5"/>
                                  </a:lnTo>
                                  <a:lnTo>
                                    <a:pt x="290" y="0"/>
                                  </a:lnTo>
                                  <a:lnTo>
                                    <a:pt x="115" y="75"/>
                                  </a:lnTo>
                                  <a:lnTo>
                                    <a:pt x="0" y="531"/>
                                  </a:lnTo>
                                  <a:lnTo>
                                    <a:pt x="20" y="541"/>
                                  </a:lnTo>
                                  <a:lnTo>
                                    <a:pt x="140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3964"/>
                          <wps:cNvSpPr>
                            <a:spLocks/>
                          </wps:cNvSpPr>
                          <wps:spPr bwMode="auto">
                            <a:xfrm>
                              <a:off x="525" y="1315"/>
                              <a:ext cx="195" cy="190"/>
                            </a:xfrm>
                            <a:custGeom>
                              <a:avLst/>
                              <a:gdLst>
                                <a:gd name="T0" fmla="*/ 5 w 195"/>
                                <a:gd name="T1" fmla="*/ 70 h 190"/>
                                <a:gd name="T2" fmla="*/ 5 w 195"/>
                                <a:gd name="T3" fmla="*/ 70 h 190"/>
                                <a:gd name="T4" fmla="*/ 0 w 195"/>
                                <a:gd name="T5" fmla="*/ 95 h 190"/>
                                <a:gd name="T6" fmla="*/ 0 w 195"/>
                                <a:gd name="T7" fmla="*/ 120 h 190"/>
                                <a:gd name="T8" fmla="*/ 0 w 195"/>
                                <a:gd name="T9" fmla="*/ 120 h 190"/>
                                <a:gd name="T10" fmla="*/ 15 w 195"/>
                                <a:gd name="T11" fmla="*/ 145 h 190"/>
                                <a:gd name="T12" fmla="*/ 30 w 195"/>
                                <a:gd name="T13" fmla="*/ 170 h 190"/>
                                <a:gd name="T14" fmla="*/ 30 w 195"/>
                                <a:gd name="T15" fmla="*/ 170 h 190"/>
                                <a:gd name="T16" fmla="*/ 55 w 195"/>
                                <a:gd name="T17" fmla="*/ 185 h 190"/>
                                <a:gd name="T18" fmla="*/ 90 w 195"/>
                                <a:gd name="T19" fmla="*/ 190 h 190"/>
                                <a:gd name="T20" fmla="*/ 90 w 195"/>
                                <a:gd name="T21" fmla="*/ 100 h 190"/>
                                <a:gd name="T22" fmla="*/ 105 w 195"/>
                                <a:gd name="T23" fmla="*/ 190 h 190"/>
                                <a:gd name="T24" fmla="*/ 105 w 195"/>
                                <a:gd name="T25" fmla="*/ 190 h 190"/>
                                <a:gd name="T26" fmla="*/ 135 w 195"/>
                                <a:gd name="T27" fmla="*/ 185 h 190"/>
                                <a:gd name="T28" fmla="*/ 160 w 195"/>
                                <a:gd name="T29" fmla="*/ 165 h 190"/>
                                <a:gd name="T30" fmla="*/ 160 w 195"/>
                                <a:gd name="T31" fmla="*/ 165 h 190"/>
                                <a:gd name="T32" fmla="*/ 170 w 195"/>
                                <a:gd name="T33" fmla="*/ 150 h 190"/>
                                <a:gd name="T34" fmla="*/ 180 w 195"/>
                                <a:gd name="T35" fmla="*/ 135 h 190"/>
                                <a:gd name="T36" fmla="*/ 190 w 195"/>
                                <a:gd name="T37" fmla="*/ 120 h 190"/>
                                <a:gd name="T38" fmla="*/ 195 w 195"/>
                                <a:gd name="T39" fmla="*/ 100 h 190"/>
                                <a:gd name="T40" fmla="*/ 195 w 195"/>
                                <a:gd name="T41" fmla="*/ 100 h 190"/>
                                <a:gd name="T42" fmla="*/ 190 w 195"/>
                                <a:gd name="T43" fmla="*/ 70 h 190"/>
                                <a:gd name="T44" fmla="*/ 180 w 195"/>
                                <a:gd name="T45" fmla="*/ 45 h 190"/>
                                <a:gd name="T46" fmla="*/ 180 w 195"/>
                                <a:gd name="T47" fmla="*/ 45 h 190"/>
                                <a:gd name="T48" fmla="*/ 165 w 195"/>
                                <a:gd name="T49" fmla="*/ 25 h 190"/>
                                <a:gd name="T50" fmla="*/ 140 w 195"/>
                                <a:gd name="T51" fmla="*/ 10 h 190"/>
                                <a:gd name="T52" fmla="*/ 140 w 195"/>
                                <a:gd name="T53" fmla="*/ 10 h 190"/>
                                <a:gd name="T54" fmla="*/ 115 w 195"/>
                                <a:gd name="T55" fmla="*/ 0 h 190"/>
                                <a:gd name="T56" fmla="*/ 90 w 195"/>
                                <a:gd name="T57" fmla="*/ 0 h 190"/>
                                <a:gd name="T58" fmla="*/ 90 w 195"/>
                                <a:gd name="T59" fmla="*/ 0 h 190"/>
                                <a:gd name="T60" fmla="*/ 60 w 195"/>
                                <a:gd name="T61" fmla="*/ 5 h 190"/>
                                <a:gd name="T62" fmla="*/ 35 w 195"/>
                                <a:gd name="T63" fmla="*/ 20 h 190"/>
                                <a:gd name="T64" fmla="*/ 35 w 195"/>
                                <a:gd name="T65" fmla="*/ 20 h 190"/>
                                <a:gd name="T66" fmla="*/ 15 w 195"/>
                                <a:gd name="T67" fmla="*/ 40 h 190"/>
                                <a:gd name="T68" fmla="*/ 5 w 195"/>
                                <a:gd name="T69" fmla="*/ 70 h 190"/>
                                <a:gd name="T70" fmla="*/ 5 w 195"/>
                                <a:gd name="T71" fmla="*/ 7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5" h="190">
                                  <a:moveTo>
                                    <a:pt x="5" y="70"/>
                                  </a:moveTo>
                                  <a:lnTo>
                                    <a:pt x="5" y="70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15" y="145"/>
                                  </a:lnTo>
                                  <a:lnTo>
                                    <a:pt x="30" y="170"/>
                                  </a:lnTo>
                                  <a:lnTo>
                                    <a:pt x="55" y="185"/>
                                  </a:lnTo>
                                  <a:lnTo>
                                    <a:pt x="90" y="190"/>
                                  </a:lnTo>
                                  <a:lnTo>
                                    <a:pt x="90" y="100"/>
                                  </a:lnTo>
                                  <a:lnTo>
                                    <a:pt x="105" y="190"/>
                                  </a:lnTo>
                                  <a:lnTo>
                                    <a:pt x="135" y="185"/>
                                  </a:lnTo>
                                  <a:lnTo>
                                    <a:pt x="160" y="165"/>
                                  </a:lnTo>
                                  <a:lnTo>
                                    <a:pt x="170" y="150"/>
                                  </a:lnTo>
                                  <a:lnTo>
                                    <a:pt x="180" y="135"/>
                                  </a:lnTo>
                                  <a:lnTo>
                                    <a:pt x="190" y="120"/>
                                  </a:lnTo>
                                  <a:lnTo>
                                    <a:pt x="195" y="100"/>
                                  </a:lnTo>
                                  <a:lnTo>
                                    <a:pt x="190" y="70"/>
                                  </a:lnTo>
                                  <a:lnTo>
                                    <a:pt x="180" y="45"/>
                                  </a:lnTo>
                                  <a:lnTo>
                                    <a:pt x="165" y="25"/>
                                  </a:lnTo>
                                  <a:lnTo>
                                    <a:pt x="140" y="10"/>
                                  </a:lnTo>
                                  <a:lnTo>
                                    <a:pt x="115" y="0"/>
                                  </a:lnTo>
                                  <a:lnTo>
                                    <a:pt x="90" y="0"/>
                                  </a:lnTo>
                                  <a:lnTo>
                                    <a:pt x="60" y="5"/>
                                  </a:lnTo>
                                  <a:lnTo>
                                    <a:pt x="35" y="20"/>
                                  </a:lnTo>
                                  <a:lnTo>
                                    <a:pt x="15" y="40"/>
                                  </a:lnTo>
                                  <a:lnTo>
                                    <a:pt x="5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3965"/>
                          <wps:cNvSpPr>
                            <a:spLocks/>
                          </wps:cNvSpPr>
                          <wps:spPr bwMode="auto">
                            <a:xfrm>
                              <a:off x="615" y="1410"/>
                              <a:ext cx="245" cy="391"/>
                            </a:xfrm>
                            <a:custGeom>
                              <a:avLst/>
                              <a:gdLst>
                                <a:gd name="T0" fmla="*/ 245 w 245"/>
                                <a:gd name="T1" fmla="*/ 40 h 391"/>
                                <a:gd name="T2" fmla="*/ 245 w 245"/>
                                <a:gd name="T3" fmla="*/ 40 h 391"/>
                                <a:gd name="T4" fmla="*/ 185 w 245"/>
                                <a:gd name="T5" fmla="*/ 15 h 391"/>
                                <a:gd name="T6" fmla="*/ 120 w 245"/>
                                <a:gd name="T7" fmla="*/ 5 h 391"/>
                                <a:gd name="T8" fmla="*/ 60 w 245"/>
                                <a:gd name="T9" fmla="*/ 0 h 391"/>
                                <a:gd name="T10" fmla="*/ 0 w 245"/>
                                <a:gd name="T11" fmla="*/ 5 h 391"/>
                                <a:gd name="T12" fmla="*/ 0 w 245"/>
                                <a:gd name="T13" fmla="*/ 366 h 391"/>
                                <a:gd name="T14" fmla="*/ 140 w 245"/>
                                <a:gd name="T15" fmla="*/ 391 h 391"/>
                                <a:gd name="T16" fmla="*/ 245 w 245"/>
                                <a:gd name="T17" fmla="*/ 40 h 391"/>
                                <a:gd name="T18" fmla="*/ 245 w 245"/>
                                <a:gd name="T19" fmla="*/ 4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5" h="391">
                                  <a:moveTo>
                                    <a:pt x="245" y="40"/>
                                  </a:moveTo>
                                  <a:lnTo>
                                    <a:pt x="245" y="40"/>
                                  </a:lnTo>
                                  <a:lnTo>
                                    <a:pt x="185" y="15"/>
                                  </a:lnTo>
                                  <a:lnTo>
                                    <a:pt x="120" y="5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40" y="391"/>
                                  </a:lnTo>
                                  <a:lnTo>
                                    <a:pt x="245" y="4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3966"/>
                          <wps:cNvSpPr>
                            <a:spLocks/>
                          </wps:cNvSpPr>
                          <wps:spPr bwMode="auto">
                            <a:xfrm>
                              <a:off x="635" y="1540"/>
                              <a:ext cx="170" cy="231"/>
                            </a:xfrm>
                            <a:custGeom>
                              <a:avLst/>
                              <a:gdLst>
                                <a:gd name="T0" fmla="*/ 170 w 170"/>
                                <a:gd name="T1" fmla="*/ 0 h 231"/>
                                <a:gd name="T2" fmla="*/ 0 w 170"/>
                                <a:gd name="T3" fmla="*/ 0 h 231"/>
                                <a:gd name="T4" fmla="*/ 0 w 170"/>
                                <a:gd name="T5" fmla="*/ 216 h 231"/>
                                <a:gd name="T6" fmla="*/ 0 w 170"/>
                                <a:gd name="T7" fmla="*/ 216 h 231"/>
                                <a:gd name="T8" fmla="*/ 25 w 170"/>
                                <a:gd name="T9" fmla="*/ 211 h 231"/>
                                <a:gd name="T10" fmla="*/ 50 w 170"/>
                                <a:gd name="T11" fmla="*/ 211 h 231"/>
                                <a:gd name="T12" fmla="*/ 75 w 170"/>
                                <a:gd name="T13" fmla="*/ 221 h 231"/>
                                <a:gd name="T14" fmla="*/ 100 w 170"/>
                                <a:gd name="T15" fmla="*/ 231 h 231"/>
                                <a:gd name="T16" fmla="*/ 170 w 170"/>
                                <a:gd name="T17" fmla="*/ 0 h 231"/>
                                <a:gd name="T18" fmla="*/ 170 w 170"/>
                                <a:gd name="T19" fmla="*/ 0 h 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0" h="231">
                                  <a:moveTo>
                                    <a:pt x="17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16"/>
                                  </a:lnTo>
                                  <a:lnTo>
                                    <a:pt x="25" y="211"/>
                                  </a:lnTo>
                                  <a:lnTo>
                                    <a:pt x="50" y="211"/>
                                  </a:lnTo>
                                  <a:lnTo>
                                    <a:pt x="75" y="221"/>
                                  </a:lnTo>
                                  <a:lnTo>
                                    <a:pt x="100" y="231"/>
                                  </a:lnTo>
                                  <a:lnTo>
                                    <a:pt x="17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3967"/>
                          <wps:cNvSpPr>
                            <a:spLocks/>
                          </wps:cNvSpPr>
                          <wps:spPr bwMode="auto">
                            <a:xfrm>
                              <a:off x="375" y="2571"/>
                              <a:ext cx="445" cy="505"/>
                            </a:xfrm>
                            <a:custGeom>
                              <a:avLst/>
                              <a:gdLst>
                                <a:gd name="T0" fmla="*/ 25 w 445"/>
                                <a:gd name="T1" fmla="*/ 175 h 505"/>
                                <a:gd name="T2" fmla="*/ 25 w 445"/>
                                <a:gd name="T3" fmla="*/ 175 h 505"/>
                                <a:gd name="T4" fmla="*/ 25 w 445"/>
                                <a:gd name="T5" fmla="*/ 175 h 505"/>
                                <a:gd name="T6" fmla="*/ 15 w 445"/>
                                <a:gd name="T7" fmla="*/ 210 h 505"/>
                                <a:gd name="T8" fmla="*/ 5 w 445"/>
                                <a:gd name="T9" fmla="*/ 245 h 505"/>
                                <a:gd name="T10" fmla="*/ 0 w 445"/>
                                <a:gd name="T11" fmla="*/ 280 h 505"/>
                                <a:gd name="T12" fmla="*/ 5 w 445"/>
                                <a:gd name="T13" fmla="*/ 320 h 505"/>
                                <a:gd name="T14" fmla="*/ 10 w 445"/>
                                <a:gd name="T15" fmla="*/ 365 h 505"/>
                                <a:gd name="T16" fmla="*/ 15 w 445"/>
                                <a:gd name="T17" fmla="*/ 410 h 505"/>
                                <a:gd name="T18" fmla="*/ 30 w 445"/>
                                <a:gd name="T19" fmla="*/ 455 h 505"/>
                                <a:gd name="T20" fmla="*/ 50 w 445"/>
                                <a:gd name="T21" fmla="*/ 505 h 505"/>
                                <a:gd name="T22" fmla="*/ 50 w 445"/>
                                <a:gd name="T23" fmla="*/ 505 h 505"/>
                                <a:gd name="T24" fmla="*/ 55 w 445"/>
                                <a:gd name="T25" fmla="*/ 415 h 505"/>
                                <a:gd name="T26" fmla="*/ 65 w 445"/>
                                <a:gd name="T27" fmla="*/ 340 h 505"/>
                                <a:gd name="T28" fmla="*/ 80 w 445"/>
                                <a:gd name="T29" fmla="*/ 305 h 505"/>
                                <a:gd name="T30" fmla="*/ 90 w 445"/>
                                <a:gd name="T31" fmla="*/ 275 h 505"/>
                                <a:gd name="T32" fmla="*/ 105 w 445"/>
                                <a:gd name="T33" fmla="*/ 250 h 505"/>
                                <a:gd name="T34" fmla="*/ 125 w 445"/>
                                <a:gd name="T35" fmla="*/ 225 h 505"/>
                                <a:gd name="T36" fmla="*/ 125 w 445"/>
                                <a:gd name="T37" fmla="*/ 225 h 505"/>
                                <a:gd name="T38" fmla="*/ 165 w 445"/>
                                <a:gd name="T39" fmla="*/ 190 h 505"/>
                                <a:gd name="T40" fmla="*/ 165 w 445"/>
                                <a:gd name="T41" fmla="*/ 190 h 505"/>
                                <a:gd name="T42" fmla="*/ 190 w 445"/>
                                <a:gd name="T43" fmla="*/ 175 h 505"/>
                                <a:gd name="T44" fmla="*/ 215 w 445"/>
                                <a:gd name="T45" fmla="*/ 160 h 505"/>
                                <a:gd name="T46" fmla="*/ 250 w 445"/>
                                <a:gd name="T47" fmla="*/ 150 h 505"/>
                                <a:gd name="T48" fmla="*/ 285 w 445"/>
                                <a:gd name="T49" fmla="*/ 145 h 505"/>
                                <a:gd name="T50" fmla="*/ 320 w 445"/>
                                <a:gd name="T51" fmla="*/ 145 h 505"/>
                                <a:gd name="T52" fmla="*/ 360 w 445"/>
                                <a:gd name="T53" fmla="*/ 145 h 505"/>
                                <a:gd name="T54" fmla="*/ 400 w 445"/>
                                <a:gd name="T55" fmla="*/ 150 h 505"/>
                                <a:gd name="T56" fmla="*/ 445 w 445"/>
                                <a:gd name="T57" fmla="*/ 155 h 505"/>
                                <a:gd name="T58" fmla="*/ 290 w 445"/>
                                <a:gd name="T59" fmla="*/ 0 h 505"/>
                                <a:gd name="T60" fmla="*/ 290 w 445"/>
                                <a:gd name="T61" fmla="*/ 0 h 505"/>
                                <a:gd name="T62" fmla="*/ 220 w 445"/>
                                <a:gd name="T63" fmla="*/ 20 h 505"/>
                                <a:gd name="T64" fmla="*/ 160 w 445"/>
                                <a:gd name="T65" fmla="*/ 45 h 505"/>
                                <a:gd name="T66" fmla="*/ 110 w 445"/>
                                <a:gd name="T67" fmla="*/ 75 h 505"/>
                                <a:gd name="T68" fmla="*/ 70 w 445"/>
                                <a:gd name="T69" fmla="*/ 110 h 505"/>
                                <a:gd name="T70" fmla="*/ 70 w 445"/>
                                <a:gd name="T71" fmla="*/ 110 h 505"/>
                                <a:gd name="T72" fmla="*/ 45 w 445"/>
                                <a:gd name="T73" fmla="*/ 140 h 505"/>
                                <a:gd name="T74" fmla="*/ 25 w 445"/>
                                <a:gd name="T75" fmla="*/ 175 h 505"/>
                                <a:gd name="T76" fmla="*/ 25 w 445"/>
                                <a:gd name="T77" fmla="*/ 175 h 505"/>
                                <a:gd name="T78" fmla="*/ 25 w 445"/>
                                <a:gd name="T79" fmla="*/ 175 h 505"/>
                                <a:gd name="T80" fmla="*/ 25 w 445"/>
                                <a:gd name="T81" fmla="*/ 175 h 5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445" h="505">
                                  <a:moveTo>
                                    <a:pt x="25" y="175"/>
                                  </a:moveTo>
                                  <a:lnTo>
                                    <a:pt x="25" y="175"/>
                                  </a:lnTo>
                                  <a:lnTo>
                                    <a:pt x="15" y="210"/>
                                  </a:lnTo>
                                  <a:lnTo>
                                    <a:pt x="5" y="245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5" y="320"/>
                                  </a:lnTo>
                                  <a:lnTo>
                                    <a:pt x="10" y="365"/>
                                  </a:lnTo>
                                  <a:lnTo>
                                    <a:pt x="15" y="410"/>
                                  </a:lnTo>
                                  <a:lnTo>
                                    <a:pt x="30" y="455"/>
                                  </a:lnTo>
                                  <a:lnTo>
                                    <a:pt x="50" y="505"/>
                                  </a:lnTo>
                                  <a:lnTo>
                                    <a:pt x="55" y="415"/>
                                  </a:lnTo>
                                  <a:lnTo>
                                    <a:pt x="65" y="340"/>
                                  </a:lnTo>
                                  <a:lnTo>
                                    <a:pt x="80" y="305"/>
                                  </a:lnTo>
                                  <a:lnTo>
                                    <a:pt x="90" y="275"/>
                                  </a:lnTo>
                                  <a:lnTo>
                                    <a:pt x="105" y="250"/>
                                  </a:lnTo>
                                  <a:lnTo>
                                    <a:pt x="125" y="225"/>
                                  </a:lnTo>
                                  <a:lnTo>
                                    <a:pt x="165" y="190"/>
                                  </a:lnTo>
                                  <a:lnTo>
                                    <a:pt x="190" y="175"/>
                                  </a:lnTo>
                                  <a:lnTo>
                                    <a:pt x="215" y="160"/>
                                  </a:lnTo>
                                  <a:lnTo>
                                    <a:pt x="250" y="150"/>
                                  </a:lnTo>
                                  <a:lnTo>
                                    <a:pt x="285" y="145"/>
                                  </a:lnTo>
                                  <a:lnTo>
                                    <a:pt x="320" y="145"/>
                                  </a:lnTo>
                                  <a:lnTo>
                                    <a:pt x="360" y="145"/>
                                  </a:lnTo>
                                  <a:lnTo>
                                    <a:pt x="400" y="150"/>
                                  </a:lnTo>
                                  <a:lnTo>
                                    <a:pt x="445" y="155"/>
                                  </a:lnTo>
                                  <a:lnTo>
                                    <a:pt x="290" y="0"/>
                                  </a:lnTo>
                                  <a:lnTo>
                                    <a:pt x="220" y="20"/>
                                  </a:lnTo>
                                  <a:lnTo>
                                    <a:pt x="160" y="45"/>
                                  </a:lnTo>
                                  <a:lnTo>
                                    <a:pt x="110" y="75"/>
                                  </a:lnTo>
                                  <a:lnTo>
                                    <a:pt x="70" y="110"/>
                                  </a:lnTo>
                                  <a:lnTo>
                                    <a:pt x="45" y="140"/>
                                  </a:lnTo>
                                  <a:lnTo>
                                    <a:pt x="25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3968"/>
                          <wps:cNvSpPr>
                            <a:spLocks/>
                          </wps:cNvSpPr>
                          <wps:spPr bwMode="auto">
                            <a:xfrm>
                              <a:off x="245" y="3046"/>
                              <a:ext cx="180" cy="100"/>
                            </a:xfrm>
                            <a:custGeom>
                              <a:avLst/>
                              <a:gdLst>
                                <a:gd name="T0" fmla="*/ 50 w 180"/>
                                <a:gd name="T1" fmla="*/ 20 h 100"/>
                                <a:gd name="T2" fmla="*/ 0 w 180"/>
                                <a:gd name="T3" fmla="*/ 0 h 100"/>
                                <a:gd name="T4" fmla="*/ 25 w 180"/>
                                <a:gd name="T5" fmla="*/ 40 h 100"/>
                                <a:gd name="T6" fmla="*/ 0 w 180"/>
                                <a:gd name="T7" fmla="*/ 55 h 100"/>
                                <a:gd name="T8" fmla="*/ 40 w 180"/>
                                <a:gd name="T9" fmla="*/ 60 h 100"/>
                                <a:gd name="T10" fmla="*/ 20 w 180"/>
                                <a:gd name="T11" fmla="*/ 100 h 100"/>
                                <a:gd name="T12" fmla="*/ 180 w 180"/>
                                <a:gd name="T13" fmla="*/ 30 h 100"/>
                                <a:gd name="T14" fmla="*/ 50 w 180"/>
                                <a:gd name="T15" fmla="*/ 20 h 100"/>
                                <a:gd name="T16" fmla="*/ 50 w 180"/>
                                <a:gd name="T17" fmla="*/ 2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80" h="100">
                                  <a:moveTo>
                                    <a:pt x="50" y="2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40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40" y="60"/>
                                  </a:lnTo>
                                  <a:lnTo>
                                    <a:pt x="20" y="100"/>
                                  </a:lnTo>
                                  <a:lnTo>
                                    <a:pt x="180" y="30"/>
                                  </a:lnTo>
                                  <a:lnTo>
                                    <a:pt x="5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3969"/>
                          <wps:cNvSpPr>
                            <a:spLocks/>
                          </wps:cNvSpPr>
                          <wps:spPr bwMode="auto">
                            <a:xfrm>
                              <a:off x="270" y="2366"/>
                              <a:ext cx="405" cy="485"/>
                            </a:xfrm>
                            <a:custGeom>
                              <a:avLst/>
                              <a:gdLst>
                                <a:gd name="T0" fmla="*/ 345 w 405"/>
                                <a:gd name="T1" fmla="*/ 135 h 485"/>
                                <a:gd name="T2" fmla="*/ 230 w 405"/>
                                <a:gd name="T3" fmla="*/ 0 h 485"/>
                                <a:gd name="T4" fmla="*/ 230 w 405"/>
                                <a:gd name="T5" fmla="*/ 0 h 485"/>
                                <a:gd name="T6" fmla="*/ 170 w 405"/>
                                <a:gd name="T7" fmla="*/ 20 h 485"/>
                                <a:gd name="T8" fmla="*/ 115 w 405"/>
                                <a:gd name="T9" fmla="*/ 50 h 485"/>
                                <a:gd name="T10" fmla="*/ 75 w 405"/>
                                <a:gd name="T11" fmla="*/ 75 h 485"/>
                                <a:gd name="T12" fmla="*/ 40 w 405"/>
                                <a:gd name="T13" fmla="*/ 110 h 485"/>
                                <a:gd name="T14" fmla="*/ 40 w 405"/>
                                <a:gd name="T15" fmla="*/ 110 h 485"/>
                                <a:gd name="T16" fmla="*/ 15 w 405"/>
                                <a:gd name="T17" fmla="*/ 140 h 485"/>
                                <a:gd name="T18" fmla="*/ 5 w 405"/>
                                <a:gd name="T19" fmla="*/ 175 h 485"/>
                                <a:gd name="T20" fmla="*/ 0 w 405"/>
                                <a:gd name="T21" fmla="*/ 210 h 485"/>
                                <a:gd name="T22" fmla="*/ 10 w 405"/>
                                <a:gd name="T23" fmla="*/ 245 h 485"/>
                                <a:gd name="T24" fmla="*/ 10 w 405"/>
                                <a:gd name="T25" fmla="*/ 245 h 485"/>
                                <a:gd name="T26" fmla="*/ 25 w 405"/>
                                <a:gd name="T27" fmla="*/ 280 h 485"/>
                                <a:gd name="T28" fmla="*/ 50 w 405"/>
                                <a:gd name="T29" fmla="*/ 315 h 485"/>
                                <a:gd name="T30" fmla="*/ 85 w 405"/>
                                <a:gd name="T31" fmla="*/ 350 h 485"/>
                                <a:gd name="T32" fmla="*/ 130 w 405"/>
                                <a:gd name="T33" fmla="*/ 380 h 485"/>
                                <a:gd name="T34" fmla="*/ 130 w 405"/>
                                <a:gd name="T35" fmla="*/ 380 h 485"/>
                                <a:gd name="T36" fmla="*/ 130 w 405"/>
                                <a:gd name="T37" fmla="*/ 380 h 485"/>
                                <a:gd name="T38" fmla="*/ 130 w 405"/>
                                <a:gd name="T39" fmla="*/ 380 h 485"/>
                                <a:gd name="T40" fmla="*/ 180 w 405"/>
                                <a:gd name="T41" fmla="*/ 405 h 485"/>
                                <a:gd name="T42" fmla="*/ 230 w 405"/>
                                <a:gd name="T43" fmla="*/ 430 h 485"/>
                                <a:gd name="T44" fmla="*/ 230 w 405"/>
                                <a:gd name="T45" fmla="*/ 430 h 485"/>
                                <a:gd name="T46" fmla="*/ 315 w 405"/>
                                <a:gd name="T47" fmla="*/ 460 h 485"/>
                                <a:gd name="T48" fmla="*/ 405 w 405"/>
                                <a:gd name="T49" fmla="*/ 485 h 485"/>
                                <a:gd name="T50" fmla="*/ 405 w 405"/>
                                <a:gd name="T51" fmla="*/ 485 h 485"/>
                                <a:gd name="T52" fmla="*/ 330 w 405"/>
                                <a:gd name="T53" fmla="*/ 440 h 485"/>
                                <a:gd name="T54" fmla="*/ 270 w 405"/>
                                <a:gd name="T55" fmla="*/ 395 h 485"/>
                                <a:gd name="T56" fmla="*/ 270 w 405"/>
                                <a:gd name="T57" fmla="*/ 395 h 485"/>
                                <a:gd name="T58" fmla="*/ 215 w 405"/>
                                <a:gd name="T59" fmla="*/ 355 h 485"/>
                                <a:gd name="T60" fmla="*/ 175 w 405"/>
                                <a:gd name="T61" fmla="*/ 315 h 485"/>
                                <a:gd name="T62" fmla="*/ 175 w 405"/>
                                <a:gd name="T63" fmla="*/ 315 h 485"/>
                                <a:gd name="T64" fmla="*/ 145 w 405"/>
                                <a:gd name="T65" fmla="*/ 275 h 485"/>
                                <a:gd name="T66" fmla="*/ 130 w 405"/>
                                <a:gd name="T67" fmla="*/ 245 h 485"/>
                                <a:gd name="T68" fmla="*/ 125 w 405"/>
                                <a:gd name="T69" fmla="*/ 230 h 485"/>
                                <a:gd name="T70" fmla="*/ 125 w 405"/>
                                <a:gd name="T71" fmla="*/ 215 h 485"/>
                                <a:gd name="T72" fmla="*/ 130 w 405"/>
                                <a:gd name="T73" fmla="*/ 200 h 485"/>
                                <a:gd name="T74" fmla="*/ 140 w 405"/>
                                <a:gd name="T75" fmla="*/ 190 h 485"/>
                                <a:gd name="T76" fmla="*/ 155 w 405"/>
                                <a:gd name="T77" fmla="*/ 180 h 485"/>
                                <a:gd name="T78" fmla="*/ 170 w 405"/>
                                <a:gd name="T79" fmla="*/ 170 h 485"/>
                                <a:gd name="T80" fmla="*/ 215 w 405"/>
                                <a:gd name="T81" fmla="*/ 155 h 485"/>
                                <a:gd name="T82" fmla="*/ 270 w 405"/>
                                <a:gd name="T83" fmla="*/ 140 h 485"/>
                                <a:gd name="T84" fmla="*/ 345 w 405"/>
                                <a:gd name="T85" fmla="*/ 135 h 485"/>
                                <a:gd name="T86" fmla="*/ 345 w 405"/>
                                <a:gd name="T87" fmla="*/ 135 h 4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405" h="485">
                                  <a:moveTo>
                                    <a:pt x="345" y="135"/>
                                  </a:moveTo>
                                  <a:lnTo>
                                    <a:pt x="230" y="0"/>
                                  </a:lnTo>
                                  <a:lnTo>
                                    <a:pt x="170" y="20"/>
                                  </a:lnTo>
                                  <a:lnTo>
                                    <a:pt x="115" y="50"/>
                                  </a:lnTo>
                                  <a:lnTo>
                                    <a:pt x="75" y="75"/>
                                  </a:lnTo>
                                  <a:lnTo>
                                    <a:pt x="40" y="110"/>
                                  </a:lnTo>
                                  <a:lnTo>
                                    <a:pt x="15" y="140"/>
                                  </a:lnTo>
                                  <a:lnTo>
                                    <a:pt x="5" y="175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10" y="245"/>
                                  </a:lnTo>
                                  <a:lnTo>
                                    <a:pt x="25" y="280"/>
                                  </a:lnTo>
                                  <a:lnTo>
                                    <a:pt x="50" y="315"/>
                                  </a:lnTo>
                                  <a:lnTo>
                                    <a:pt x="85" y="350"/>
                                  </a:lnTo>
                                  <a:lnTo>
                                    <a:pt x="130" y="380"/>
                                  </a:lnTo>
                                  <a:lnTo>
                                    <a:pt x="180" y="405"/>
                                  </a:lnTo>
                                  <a:lnTo>
                                    <a:pt x="230" y="430"/>
                                  </a:lnTo>
                                  <a:lnTo>
                                    <a:pt x="315" y="460"/>
                                  </a:lnTo>
                                  <a:lnTo>
                                    <a:pt x="405" y="485"/>
                                  </a:lnTo>
                                  <a:lnTo>
                                    <a:pt x="330" y="440"/>
                                  </a:lnTo>
                                  <a:lnTo>
                                    <a:pt x="270" y="395"/>
                                  </a:lnTo>
                                  <a:lnTo>
                                    <a:pt x="215" y="355"/>
                                  </a:lnTo>
                                  <a:lnTo>
                                    <a:pt x="175" y="315"/>
                                  </a:lnTo>
                                  <a:lnTo>
                                    <a:pt x="145" y="275"/>
                                  </a:lnTo>
                                  <a:lnTo>
                                    <a:pt x="130" y="245"/>
                                  </a:lnTo>
                                  <a:lnTo>
                                    <a:pt x="125" y="230"/>
                                  </a:lnTo>
                                  <a:lnTo>
                                    <a:pt x="125" y="215"/>
                                  </a:lnTo>
                                  <a:lnTo>
                                    <a:pt x="130" y="200"/>
                                  </a:lnTo>
                                  <a:lnTo>
                                    <a:pt x="140" y="190"/>
                                  </a:lnTo>
                                  <a:lnTo>
                                    <a:pt x="155" y="180"/>
                                  </a:lnTo>
                                  <a:lnTo>
                                    <a:pt x="170" y="170"/>
                                  </a:lnTo>
                                  <a:lnTo>
                                    <a:pt x="215" y="155"/>
                                  </a:lnTo>
                                  <a:lnTo>
                                    <a:pt x="270" y="140"/>
                                  </a:lnTo>
                                  <a:lnTo>
                                    <a:pt x="34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3970"/>
                          <wps:cNvSpPr>
                            <a:spLocks/>
                          </wps:cNvSpPr>
                          <wps:spPr bwMode="auto">
                            <a:xfrm>
                              <a:off x="520" y="2851"/>
                              <a:ext cx="155" cy="180"/>
                            </a:xfrm>
                            <a:custGeom>
                              <a:avLst/>
                              <a:gdLst>
                                <a:gd name="T0" fmla="*/ 0 w 155"/>
                                <a:gd name="T1" fmla="*/ 110 h 180"/>
                                <a:gd name="T2" fmla="*/ 40 w 155"/>
                                <a:gd name="T3" fmla="*/ 110 h 180"/>
                                <a:gd name="T4" fmla="*/ 40 w 155"/>
                                <a:gd name="T5" fmla="*/ 170 h 180"/>
                                <a:gd name="T6" fmla="*/ 85 w 155"/>
                                <a:gd name="T7" fmla="*/ 135 h 180"/>
                                <a:gd name="T8" fmla="*/ 85 w 155"/>
                                <a:gd name="T9" fmla="*/ 180 h 180"/>
                                <a:gd name="T10" fmla="*/ 155 w 155"/>
                                <a:gd name="T11" fmla="*/ 0 h 180"/>
                                <a:gd name="T12" fmla="*/ 0 w 155"/>
                                <a:gd name="T13" fmla="*/ 110 h 180"/>
                                <a:gd name="T14" fmla="*/ 0 w 155"/>
                                <a:gd name="T15" fmla="*/ 110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55" h="180">
                                  <a:moveTo>
                                    <a:pt x="0" y="110"/>
                                  </a:moveTo>
                                  <a:lnTo>
                                    <a:pt x="40" y="110"/>
                                  </a:lnTo>
                                  <a:lnTo>
                                    <a:pt x="40" y="170"/>
                                  </a:lnTo>
                                  <a:lnTo>
                                    <a:pt x="85" y="135"/>
                                  </a:lnTo>
                                  <a:lnTo>
                                    <a:pt x="85" y="180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3971"/>
                          <wps:cNvSpPr>
                            <a:spLocks/>
                          </wps:cNvSpPr>
                          <wps:spPr bwMode="auto">
                            <a:xfrm>
                              <a:off x="545" y="1666"/>
                              <a:ext cx="575" cy="340"/>
                            </a:xfrm>
                            <a:custGeom>
                              <a:avLst/>
                              <a:gdLst>
                                <a:gd name="T0" fmla="*/ 575 w 575"/>
                                <a:gd name="T1" fmla="*/ 0 h 340"/>
                                <a:gd name="T2" fmla="*/ 575 w 575"/>
                                <a:gd name="T3" fmla="*/ 0 h 340"/>
                                <a:gd name="T4" fmla="*/ 535 w 575"/>
                                <a:gd name="T5" fmla="*/ 60 h 340"/>
                                <a:gd name="T6" fmla="*/ 490 w 575"/>
                                <a:gd name="T7" fmla="*/ 110 h 340"/>
                                <a:gd name="T8" fmla="*/ 445 w 575"/>
                                <a:gd name="T9" fmla="*/ 160 h 340"/>
                                <a:gd name="T10" fmla="*/ 395 w 575"/>
                                <a:gd name="T11" fmla="*/ 195 h 340"/>
                                <a:gd name="T12" fmla="*/ 395 w 575"/>
                                <a:gd name="T13" fmla="*/ 195 h 340"/>
                                <a:gd name="T14" fmla="*/ 350 w 575"/>
                                <a:gd name="T15" fmla="*/ 225 h 340"/>
                                <a:gd name="T16" fmla="*/ 300 w 575"/>
                                <a:gd name="T17" fmla="*/ 245 h 340"/>
                                <a:gd name="T18" fmla="*/ 255 w 575"/>
                                <a:gd name="T19" fmla="*/ 260 h 340"/>
                                <a:gd name="T20" fmla="*/ 210 w 575"/>
                                <a:gd name="T21" fmla="*/ 265 h 340"/>
                                <a:gd name="T22" fmla="*/ 210 w 575"/>
                                <a:gd name="T23" fmla="*/ 265 h 340"/>
                                <a:gd name="T24" fmla="*/ 170 w 575"/>
                                <a:gd name="T25" fmla="*/ 265 h 340"/>
                                <a:gd name="T26" fmla="*/ 130 w 575"/>
                                <a:gd name="T27" fmla="*/ 255 h 340"/>
                                <a:gd name="T28" fmla="*/ 100 w 575"/>
                                <a:gd name="T29" fmla="*/ 240 h 340"/>
                                <a:gd name="T30" fmla="*/ 70 w 575"/>
                                <a:gd name="T31" fmla="*/ 215 h 340"/>
                                <a:gd name="T32" fmla="*/ 70 w 575"/>
                                <a:gd name="T33" fmla="*/ 215 h 340"/>
                                <a:gd name="T34" fmla="*/ 45 w 575"/>
                                <a:gd name="T35" fmla="*/ 185 h 340"/>
                                <a:gd name="T36" fmla="*/ 30 w 575"/>
                                <a:gd name="T37" fmla="*/ 145 h 340"/>
                                <a:gd name="T38" fmla="*/ 20 w 575"/>
                                <a:gd name="T39" fmla="*/ 100 h 340"/>
                                <a:gd name="T40" fmla="*/ 20 w 575"/>
                                <a:gd name="T41" fmla="*/ 50 h 340"/>
                                <a:gd name="T42" fmla="*/ 20 w 575"/>
                                <a:gd name="T43" fmla="*/ 50 h 340"/>
                                <a:gd name="T44" fmla="*/ 5 w 575"/>
                                <a:gd name="T45" fmla="*/ 95 h 340"/>
                                <a:gd name="T46" fmla="*/ 0 w 575"/>
                                <a:gd name="T47" fmla="*/ 135 h 340"/>
                                <a:gd name="T48" fmla="*/ 5 w 575"/>
                                <a:gd name="T49" fmla="*/ 175 h 340"/>
                                <a:gd name="T50" fmla="*/ 20 w 575"/>
                                <a:gd name="T51" fmla="*/ 215 h 340"/>
                                <a:gd name="T52" fmla="*/ 20 w 575"/>
                                <a:gd name="T53" fmla="*/ 215 h 340"/>
                                <a:gd name="T54" fmla="*/ 40 w 575"/>
                                <a:gd name="T55" fmla="*/ 250 h 340"/>
                                <a:gd name="T56" fmla="*/ 65 w 575"/>
                                <a:gd name="T57" fmla="*/ 280 h 340"/>
                                <a:gd name="T58" fmla="*/ 100 w 575"/>
                                <a:gd name="T59" fmla="*/ 305 h 340"/>
                                <a:gd name="T60" fmla="*/ 135 w 575"/>
                                <a:gd name="T61" fmla="*/ 325 h 340"/>
                                <a:gd name="T62" fmla="*/ 135 w 575"/>
                                <a:gd name="T63" fmla="*/ 325 h 340"/>
                                <a:gd name="T64" fmla="*/ 180 w 575"/>
                                <a:gd name="T65" fmla="*/ 335 h 340"/>
                                <a:gd name="T66" fmla="*/ 230 w 575"/>
                                <a:gd name="T67" fmla="*/ 340 h 340"/>
                                <a:gd name="T68" fmla="*/ 275 w 575"/>
                                <a:gd name="T69" fmla="*/ 335 h 340"/>
                                <a:gd name="T70" fmla="*/ 325 w 575"/>
                                <a:gd name="T71" fmla="*/ 320 h 340"/>
                                <a:gd name="T72" fmla="*/ 325 w 575"/>
                                <a:gd name="T73" fmla="*/ 320 h 340"/>
                                <a:gd name="T74" fmla="*/ 380 w 575"/>
                                <a:gd name="T75" fmla="*/ 295 h 340"/>
                                <a:gd name="T76" fmla="*/ 435 w 575"/>
                                <a:gd name="T77" fmla="*/ 260 h 340"/>
                                <a:gd name="T78" fmla="*/ 485 w 575"/>
                                <a:gd name="T79" fmla="*/ 210 h 340"/>
                                <a:gd name="T80" fmla="*/ 535 w 575"/>
                                <a:gd name="T81" fmla="*/ 150 h 340"/>
                                <a:gd name="T82" fmla="*/ 575 w 575"/>
                                <a:gd name="T83" fmla="*/ 0 h 340"/>
                                <a:gd name="T84" fmla="*/ 575 w 575"/>
                                <a:gd name="T85" fmla="*/ 0 h 3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575" h="340">
                                  <a:moveTo>
                                    <a:pt x="575" y="0"/>
                                  </a:moveTo>
                                  <a:lnTo>
                                    <a:pt x="575" y="0"/>
                                  </a:lnTo>
                                  <a:lnTo>
                                    <a:pt x="535" y="60"/>
                                  </a:lnTo>
                                  <a:lnTo>
                                    <a:pt x="490" y="110"/>
                                  </a:lnTo>
                                  <a:lnTo>
                                    <a:pt x="445" y="160"/>
                                  </a:lnTo>
                                  <a:lnTo>
                                    <a:pt x="395" y="195"/>
                                  </a:lnTo>
                                  <a:lnTo>
                                    <a:pt x="350" y="225"/>
                                  </a:lnTo>
                                  <a:lnTo>
                                    <a:pt x="300" y="245"/>
                                  </a:lnTo>
                                  <a:lnTo>
                                    <a:pt x="255" y="260"/>
                                  </a:lnTo>
                                  <a:lnTo>
                                    <a:pt x="210" y="265"/>
                                  </a:lnTo>
                                  <a:lnTo>
                                    <a:pt x="170" y="265"/>
                                  </a:lnTo>
                                  <a:lnTo>
                                    <a:pt x="130" y="255"/>
                                  </a:lnTo>
                                  <a:lnTo>
                                    <a:pt x="100" y="240"/>
                                  </a:lnTo>
                                  <a:lnTo>
                                    <a:pt x="70" y="215"/>
                                  </a:lnTo>
                                  <a:lnTo>
                                    <a:pt x="45" y="185"/>
                                  </a:lnTo>
                                  <a:lnTo>
                                    <a:pt x="30" y="145"/>
                                  </a:lnTo>
                                  <a:lnTo>
                                    <a:pt x="20" y="100"/>
                                  </a:lnTo>
                                  <a:lnTo>
                                    <a:pt x="20" y="50"/>
                                  </a:lnTo>
                                  <a:lnTo>
                                    <a:pt x="5" y="95"/>
                                  </a:lnTo>
                                  <a:lnTo>
                                    <a:pt x="0" y="135"/>
                                  </a:lnTo>
                                  <a:lnTo>
                                    <a:pt x="5" y="175"/>
                                  </a:lnTo>
                                  <a:lnTo>
                                    <a:pt x="20" y="215"/>
                                  </a:lnTo>
                                  <a:lnTo>
                                    <a:pt x="40" y="250"/>
                                  </a:lnTo>
                                  <a:lnTo>
                                    <a:pt x="65" y="280"/>
                                  </a:lnTo>
                                  <a:lnTo>
                                    <a:pt x="100" y="305"/>
                                  </a:lnTo>
                                  <a:lnTo>
                                    <a:pt x="135" y="325"/>
                                  </a:lnTo>
                                  <a:lnTo>
                                    <a:pt x="180" y="335"/>
                                  </a:lnTo>
                                  <a:lnTo>
                                    <a:pt x="230" y="340"/>
                                  </a:lnTo>
                                  <a:lnTo>
                                    <a:pt x="275" y="335"/>
                                  </a:lnTo>
                                  <a:lnTo>
                                    <a:pt x="325" y="320"/>
                                  </a:lnTo>
                                  <a:lnTo>
                                    <a:pt x="380" y="295"/>
                                  </a:lnTo>
                                  <a:lnTo>
                                    <a:pt x="435" y="260"/>
                                  </a:lnTo>
                                  <a:lnTo>
                                    <a:pt x="485" y="210"/>
                                  </a:lnTo>
                                  <a:lnTo>
                                    <a:pt x="535" y="150"/>
                                  </a:lnTo>
                                  <a:lnTo>
                                    <a:pt x="5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3972"/>
                          <wps:cNvSpPr>
                            <a:spLocks/>
                          </wps:cNvSpPr>
                          <wps:spPr bwMode="auto">
                            <a:xfrm>
                              <a:off x="560" y="1590"/>
                              <a:ext cx="140" cy="126"/>
                            </a:xfrm>
                            <a:custGeom>
                              <a:avLst/>
                              <a:gdLst>
                                <a:gd name="T0" fmla="*/ 120 w 140"/>
                                <a:gd name="T1" fmla="*/ 116 h 126"/>
                                <a:gd name="T2" fmla="*/ 70 w 140"/>
                                <a:gd name="T3" fmla="*/ 91 h 126"/>
                                <a:gd name="T4" fmla="*/ 140 w 140"/>
                                <a:gd name="T5" fmla="*/ 61 h 126"/>
                                <a:gd name="T6" fmla="*/ 55 w 140"/>
                                <a:gd name="T7" fmla="*/ 51 h 126"/>
                                <a:gd name="T8" fmla="*/ 110 w 140"/>
                                <a:gd name="T9" fmla="*/ 0 h 126"/>
                                <a:gd name="T10" fmla="*/ 110 w 140"/>
                                <a:gd name="T11" fmla="*/ 0 h 126"/>
                                <a:gd name="T12" fmla="*/ 80 w 140"/>
                                <a:gd name="T13" fmla="*/ 5 h 126"/>
                                <a:gd name="T14" fmla="*/ 55 w 140"/>
                                <a:gd name="T15" fmla="*/ 15 h 126"/>
                                <a:gd name="T16" fmla="*/ 35 w 140"/>
                                <a:gd name="T17" fmla="*/ 26 h 126"/>
                                <a:gd name="T18" fmla="*/ 20 w 140"/>
                                <a:gd name="T19" fmla="*/ 41 h 126"/>
                                <a:gd name="T20" fmla="*/ 10 w 140"/>
                                <a:gd name="T21" fmla="*/ 61 h 126"/>
                                <a:gd name="T22" fmla="*/ 5 w 140"/>
                                <a:gd name="T23" fmla="*/ 81 h 126"/>
                                <a:gd name="T24" fmla="*/ 0 w 140"/>
                                <a:gd name="T25" fmla="*/ 101 h 126"/>
                                <a:gd name="T26" fmla="*/ 5 w 140"/>
                                <a:gd name="T27" fmla="*/ 126 h 126"/>
                                <a:gd name="T28" fmla="*/ 120 w 140"/>
                                <a:gd name="T29" fmla="*/ 116 h 126"/>
                                <a:gd name="T30" fmla="*/ 120 w 140"/>
                                <a:gd name="T31" fmla="*/ 116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40" h="126">
                                  <a:moveTo>
                                    <a:pt x="120" y="116"/>
                                  </a:moveTo>
                                  <a:lnTo>
                                    <a:pt x="70" y="91"/>
                                  </a:lnTo>
                                  <a:lnTo>
                                    <a:pt x="140" y="61"/>
                                  </a:lnTo>
                                  <a:lnTo>
                                    <a:pt x="55" y="51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80" y="5"/>
                                  </a:lnTo>
                                  <a:lnTo>
                                    <a:pt x="55" y="15"/>
                                  </a:lnTo>
                                  <a:lnTo>
                                    <a:pt x="35" y="26"/>
                                  </a:lnTo>
                                  <a:lnTo>
                                    <a:pt x="20" y="41"/>
                                  </a:lnTo>
                                  <a:lnTo>
                                    <a:pt x="10" y="61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5" y="126"/>
                                  </a:lnTo>
                                  <a:lnTo>
                                    <a:pt x="12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3973"/>
                          <wps:cNvSpPr>
                            <a:spLocks/>
                          </wps:cNvSpPr>
                          <wps:spPr bwMode="auto">
                            <a:xfrm>
                              <a:off x="470" y="1590"/>
                              <a:ext cx="1296" cy="1151"/>
                            </a:xfrm>
                            <a:custGeom>
                              <a:avLst/>
                              <a:gdLst>
                                <a:gd name="T0" fmla="*/ 595 w 1296"/>
                                <a:gd name="T1" fmla="*/ 121 h 1151"/>
                                <a:gd name="T2" fmla="*/ 535 w 1296"/>
                                <a:gd name="T3" fmla="*/ 231 h 1151"/>
                                <a:gd name="T4" fmla="*/ 460 w 1296"/>
                                <a:gd name="T5" fmla="*/ 321 h 1151"/>
                                <a:gd name="T6" fmla="*/ 430 w 1296"/>
                                <a:gd name="T7" fmla="*/ 346 h 1151"/>
                                <a:gd name="T8" fmla="*/ 305 w 1296"/>
                                <a:gd name="T9" fmla="*/ 426 h 1151"/>
                                <a:gd name="T10" fmla="*/ 210 w 1296"/>
                                <a:gd name="T11" fmla="*/ 481 h 1151"/>
                                <a:gd name="T12" fmla="*/ 155 w 1296"/>
                                <a:gd name="T13" fmla="*/ 511 h 1151"/>
                                <a:gd name="T14" fmla="*/ 80 w 1296"/>
                                <a:gd name="T15" fmla="*/ 576 h 1151"/>
                                <a:gd name="T16" fmla="*/ 25 w 1296"/>
                                <a:gd name="T17" fmla="*/ 651 h 1151"/>
                                <a:gd name="T18" fmla="*/ 15 w 1296"/>
                                <a:gd name="T19" fmla="*/ 676 h 1151"/>
                                <a:gd name="T20" fmla="*/ 0 w 1296"/>
                                <a:gd name="T21" fmla="*/ 721 h 1151"/>
                                <a:gd name="T22" fmla="*/ 5 w 1296"/>
                                <a:gd name="T23" fmla="*/ 801 h 1151"/>
                                <a:gd name="T24" fmla="*/ 20 w 1296"/>
                                <a:gd name="T25" fmla="*/ 856 h 1151"/>
                                <a:gd name="T26" fmla="*/ 80 w 1296"/>
                                <a:gd name="T27" fmla="*/ 966 h 1151"/>
                                <a:gd name="T28" fmla="*/ 180 w 1296"/>
                                <a:gd name="T29" fmla="*/ 1056 h 1151"/>
                                <a:gd name="T30" fmla="*/ 240 w 1296"/>
                                <a:gd name="T31" fmla="*/ 1096 h 1151"/>
                                <a:gd name="T32" fmla="*/ 385 w 1296"/>
                                <a:gd name="T33" fmla="*/ 1141 h 1151"/>
                                <a:gd name="T34" fmla="*/ 460 w 1296"/>
                                <a:gd name="T35" fmla="*/ 1151 h 1151"/>
                                <a:gd name="T36" fmla="*/ 550 w 1296"/>
                                <a:gd name="T37" fmla="*/ 1146 h 1151"/>
                                <a:gd name="T38" fmla="*/ 645 w 1296"/>
                                <a:gd name="T39" fmla="*/ 1126 h 1151"/>
                                <a:gd name="T40" fmla="*/ 740 w 1296"/>
                                <a:gd name="T41" fmla="*/ 1091 h 1151"/>
                                <a:gd name="T42" fmla="*/ 831 w 1296"/>
                                <a:gd name="T43" fmla="*/ 1041 h 1151"/>
                                <a:gd name="T44" fmla="*/ 911 w 1296"/>
                                <a:gd name="T45" fmla="*/ 981 h 1151"/>
                                <a:gd name="T46" fmla="*/ 1041 w 1296"/>
                                <a:gd name="T47" fmla="*/ 861 h 1151"/>
                                <a:gd name="T48" fmla="*/ 1146 w 1296"/>
                                <a:gd name="T49" fmla="*/ 741 h 1151"/>
                                <a:gd name="T50" fmla="*/ 1221 w 1296"/>
                                <a:gd name="T51" fmla="*/ 611 h 1151"/>
                                <a:gd name="T52" fmla="*/ 1251 w 1296"/>
                                <a:gd name="T53" fmla="*/ 546 h 1151"/>
                                <a:gd name="T54" fmla="*/ 1286 w 1296"/>
                                <a:gd name="T55" fmla="*/ 421 h 1151"/>
                                <a:gd name="T56" fmla="*/ 1296 w 1296"/>
                                <a:gd name="T57" fmla="*/ 286 h 1151"/>
                                <a:gd name="T58" fmla="*/ 1281 w 1296"/>
                                <a:gd name="T59" fmla="*/ 146 h 1151"/>
                                <a:gd name="T60" fmla="*/ 1241 w 1296"/>
                                <a:gd name="T61" fmla="*/ 0 h 1151"/>
                                <a:gd name="T62" fmla="*/ 595 w 1296"/>
                                <a:gd name="T63" fmla="*/ 121 h 1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1296" h="1151">
                                  <a:moveTo>
                                    <a:pt x="595" y="121"/>
                                  </a:moveTo>
                                  <a:lnTo>
                                    <a:pt x="595" y="121"/>
                                  </a:lnTo>
                                  <a:lnTo>
                                    <a:pt x="570" y="181"/>
                                  </a:lnTo>
                                  <a:lnTo>
                                    <a:pt x="535" y="231"/>
                                  </a:lnTo>
                                  <a:lnTo>
                                    <a:pt x="500" y="281"/>
                                  </a:lnTo>
                                  <a:lnTo>
                                    <a:pt x="460" y="321"/>
                                  </a:lnTo>
                                  <a:lnTo>
                                    <a:pt x="430" y="346"/>
                                  </a:lnTo>
                                  <a:lnTo>
                                    <a:pt x="395" y="371"/>
                                  </a:lnTo>
                                  <a:lnTo>
                                    <a:pt x="305" y="426"/>
                                  </a:lnTo>
                                  <a:lnTo>
                                    <a:pt x="210" y="481"/>
                                  </a:lnTo>
                                  <a:lnTo>
                                    <a:pt x="155" y="511"/>
                                  </a:lnTo>
                                  <a:lnTo>
                                    <a:pt x="115" y="541"/>
                                  </a:lnTo>
                                  <a:lnTo>
                                    <a:pt x="80" y="576"/>
                                  </a:lnTo>
                                  <a:lnTo>
                                    <a:pt x="50" y="611"/>
                                  </a:lnTo>
                                  <a:lnTo>
                                    <a:pt x="25" y="651"/>
                                  </a:lnTo>
                                  <a:lnTo>
                                    <a:pt x="15" y="676"/>
                                  </a:lnTo>
                                  <a:lnTo>
                                    <a:pt x="5" y="696"/>
                                  </a:lnTo>
                                  <a:lnTo>
                                    <a:pt x="0" y="721"/>
                                  </a:lnTo>
                                  <a:lnTo>
                                    <a:pt x="0" y="746"/>
                                  </a:lnTo>
                                  <a:lnTo>
                                    <a:pt x="5" y="801"/>
                                  </a:lnTo>
                                  <a:lnTo>
                                    <a:pt x="20" y="856"/>
                                  </a:lnTo>
                                  <a:lnTo>
                                    <a:pt x="45" y="911"/>
                                  </a:lnTo>
                                  <a:lnTo>
                                    <a:pt x="80" y="966"/>
                                  </a:lnTo>
                                  <a:lnTo>
                                    <a:pt x="125" y="1011"/>
                                  </a:lnTo>
                                  <a:lnTo>
                                    <a:pt x="180" y="1056"/>
                                  </a:lnTo>
                                  <a:lnTo>
                                    <a:pt x="240" y="1096"/>
                                  </a:lnTo>
                                  <a:lnTo>
                                    <a:pt x="310" y="1126"/>
                                  </a:lnTo>
                                  <a:lnTo>
                                    <a:pt x="385" y="1141"/>
                                  </a:lnTo>
                                  <a:lnTo>
                                    <a:pt x="460" y="1151"/>
                                  </a:lnTo>
                                  <a:lnTo>
                                    <a:pt x="505" y="1151"/>
                                  </a:lnTo>
                                  <a:lnTo>
                                    <a:pt x="550" y="1146"/>
                                  </a:lnTo>
                                  <a:lnTo>
                                    <a:pt x="600" y="1136"/>
                                  </a:lnTo>
                                  <a:lnTo>
                                    <a:pt x="645" y="1126"/>
                                  </a:lnTo>
                                  <a:lnTo>
                                    <a:pt x="690" y="1111"/>
                                  </a:lnTo>
                                  <a:lnTo>
                                    <a:pt x="740" y="1091"/>
                                  </a:lnTo>
                                  <a:lnTo>
                                    <a:pt x="785" y="1066"/>
                                  </a:lnTo>
                                  <a:lnTo>
                                    <a:pt x="831" y="1041"/>
                                  </a:lnTo>
                                  <a:lnTo>
                                    <a:pt x="911" y="981"/>
                                  </a:lnTo>
                                  <a:lnTo>
                                    <a:pt x="976" y="921"/>
                                  </a:lnTo>
                                  <a:lnTo>
                                    <a:pt x="1041" y="861"/>
                                  </a:lnTo>
                                  <a:lnTo>
                                    <a:pt x="1096" y="801"/>
                                  </a:lnTo>
                                  <a:lnTo>
                                    <a:pt x="1146" y="741"/>
                                  </a:lnTo>
                                  <a:lnTo>
                                    <a:pt x="1186" y="676"/>
                                  </a:lnTo>
                                  <a:lnTo>
                                    <a:pt x="1221" y="611"/>
                                  </a:lnTo>
                                  <a:lnTo>
                                    <a:pt x="1251" y="546"/>
                                  </a:lnTo>
                                  <a:lnTo>
                                    <a:pt x="1271" y="486"/>
                                  </a:lnTo>
                                  <a:lnTo>
                                    <a:pt x="1286" y="421"/>
                                  </a:lnTo>
                                  <a:lnTo>
                                    <a:pt x="1291" y="356"/>
                                  </a:lnTo>
                                  <a:lnTo>
                                    <a:pt x="1296" y="286"/>
                                  </a:lnTo>
                                  <a:lnTo>
                                    <a:pt x="1291" y="216"/>
                                  </a:lnTo>
                                  <a:lnTo>
                                    <a:pt x="1281" y="146"/>
                                  </a:lnTo>
                                  <a:lnTo>
                                    <a:pt x="1261" y="76"/>
                                  </a:lnTo>
                                  <a:lnTo>
                                    <a:pt x="1241" y="0"/>
                                  </a:lnTo>
                                  <a:lnTo>
                                    <a:pt x="595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3974"/>
                          <wps:cNvSpPr>
                            <a:spLocks/>
                          </wps:cNvSpPr>
                          <wps:spPr bwMode="auto">
                            <a:xfrm>
                              <a:off x="935" y="695"/>
                              <a:ext cx="1211" cy="1511"/>
                            </a:xfrm>
                            <a:custGeom>
                              <a:avLst/>
                              <a:gdLst>
                                <a:gd name="T0" fmla="*/ 556 w 1211"/>
                                <a:gd name="T1" fmla="*/ 25 h 1511"/>
                                <a:gd name="T2" fmla="*/ 481 w 1211"/>
                                <a:gd name="T3" fmla="*/ 60 h 1511"/>
                                <a:gd name="T4" fmla="*/ 411 w 1211"/>
                                <a:gd name="T5" fmla="*/ 100 h 1511"/>
                                <a:gd name="T6" fmla="*/ 351 w 1211"/>
                                <a:gd name="T7" fmla="*/ 155 h 1511"/>
                                <a:gd name="T8" fmla="*/ 305 w 1211"/>
                                <a:gd name="T9" fmla="*/ 220 h 1511"/>
                                <a:gd name="T10" fmla="*/ 280 w 1211"/>
                                <a:gd name="T11" fmla="*/ 260 h 1511"/>
                                <a:gd name="T12" fmla="*/ 250 w 1211"/>
                                <a:gd name="T13" fmla="*/ 345 h 1511"/>
                                <a:gd name="T14" fmla="*/ 230 w 1211"/>
                                <a:gd name="T15" fmla="*/ 440 h 1511"/>
                                <a:gd name="T16" fmla="*/ 230 w 1211"/>
                                <a:gd name="T17" fmla="*/ 545 h 1511"/>
                                <a:gd name="T18" fmla="*/ 235 w 1211"/>
                                <a:gd name="T19" fmla="*/ 600 h 1511"/>
                                <a:gd name="T20" fmla="*/ 230 w 1211"/>
                                <a:gd name="T21" fmla="*/ 680 h 1511"/>
                                <a:gd name="T22" fmla="*/ 185 w 1211"/>
                                <a:gd name="T23" fmla="*/ 770 h 1511"/>
                                <a:gd name="T24" fmla="*/ 130 w 1211"/>
                                <a:gd name="T25" fmla="*/ 855 h 1511"/>
                                <a:gd name="T26" fmla="*/ 65 w 1211"/>
                                <a:gd name="T27" fmla="*/ 936 h 1511"/>
                                <a:gd name="T28" fmla="*/ 40 w 1211"/>
                                <a:gd name="T29" fmla="*/ 981 h 1511"/>
                                <a:gd name="T30" fmla="*/ 5 w 1211"/>
                                <a:gd name="T31" fmla="*/ 1071 h 1511"/>
                                <a:gd name="T32" fmla="*/ 0 w 1211"/>
                                <a:gd name="T33" fmla="*/ 1111 h 1511"/>
                                <a:gd name="T34" fmla="*/ 5 w 1211"/>
                                <a:gd name="T35" fmla="*/ 1161 h 1511"/>
                                <a:gd name="T36" fmla="*/ 20 w 1211"/>
                                <a:gd name="T37" fmla="*/ 1216 h 1511"/>
                                <a:gd name="T38" fmla="*/ 95 w 1211"/>
                                <a:gd name="T39" fmla="*/ 1321 h 1511"/>
                                <a:gd name="T40" fmla="*/ 130 w 1211"/>
                                <a:gd name="T41" fmla="*/ 1361 h 1511"/>
                                <a:gd name="T42" fmla="*/ 150 w 1211"/>
                                <a:gd name="T43" fmla="*/ 1396 h 1511"/>
                                <a:gd name="T44" fmla="*/ 185 w 1211"/>
                                <a:gd name="T45" fmla="*/ 1511 h 1511"/>
                                <a:gd name="T46" fmla="*/ 200 w 1211"/>
                                <a:gd name="T47" fmla="*/ 1481 h 1511"/>
                                <a:gd name="T48" fmla="*/ 240 w 1211"/>
                                <a:gd name="T49" fmla="*/ 1436 h 1511"/>
                                <a:gd name="T50" fmla="*/ 260 w 1211"/>
                                <a:gd name="T51" fmla="*/ 1416 h 1511"/>
                                <a:gd name="T52" fmla="*/ 351 w 1211"/>
                                <a:gd name="T53" fmla="*/ 1381 h 1511"/>
                                <a:gd name="T54" fmla="*/ 451 w 1211"/>
                                <a:gd name="T55" fmla="*/ 1356 h 1511"/>
                                <a:gd name="T56" fmla="*/ 516 w 1211"/>
                                <a:gd name="T57" fmla="*/ 1336 h 1511"/>
                                <a:gd name="T58" fmla="*/ 571 w 1211"/>
                                <a:gd name="T59" fmla="*/ 1311 h 1511"/>
                                <a:gd name="T60" fmla="*/ 666 w 1211"/>
                                <a:gd name="T61" fmla="*/ 1251 h 1511"/>
                                <a:gd name="T62" fmla="*/ 741 w 1211"/>
                                <a:gd name="T63" fmla="*/ 1176 h 1511"/>
                                <a:gd name="T64" fmla="*/ 786 w 1211"/>
                                <a:gd name="T65" fmla="*/ 1096 h 1511"/>
                                <a:gd name="T66" fmla="*/ 811 w 1211"/>
                                <a:gd name="T67" fmla="*/ 1011 h 1511"/>
                                <a:gd name="T68" fmla="*/ 816 w 1211"/>
                                <a:gd name="T69" fmla="*/ 971 h 1511"/>
                                <a:gd name="T70" fmla="*/ 806 w 1211"/>
                                <a:gd name="T71" fmla="*/ 880 h 1511"/>
                                <a:gd name="T72" fmla="*/ 801 w 1211"/>
                                <a:gd name="T73" fmla="*/ 835 h 1511"/>
                                <a:gd name="T74" fmla="*/ 741 w 1211"/>
                                <a:gd name="T75" fmla="*/ 645 h 1511"/>
                                <a:gd name="T76" fmla="*/ 726 w 1211"/>
                                <a:gd name="T77" fmla="*/ 595 h 1511"/>
                                <a:gd name="T78" fmla="*/ 716 w 1211"/>
                                <a:gd name="T79" fmla="*/ 485 h 1511"/>
                                <a:gd name="T80" fmla="*/ 721 w 1211"/>
                                <a:gd name="T81" fmla="*/ 430 h 1511"/>
                                <a:gd name="T82" fmla="*/ 751 w 1211"/>
                                <a:gd name="T83" fmla="*/ 330 h 1511"/>
                                <a:gd name="T84" fmla="*/ 806 w 1211"/>
                                <a:gd name="T85" fmla="*/ 250 h 1511"/>
                                <a:gd name="T86" fmla="*/ 846 w 1211"/>
                                <a:gd name="T87" fmla="*/ 215 h 1511"/>
                                <a:gd name="T88" fmla="*/ 931 w 1211"/>
                                <a:gd name="T89" fmla="*/ 170 h 1511"/>
                                <a:gd name="T90" fmla="*/ 976 w 1211"/>
                                <a:gd name="T91" fmla="*/ 160 h 1511"/>
                                <a:gd name="T92" fmla="*/ 1091 w 1211"/>
                                <a:gd name="T93" fmla="*/ 170 h 1511"/>
                                <a:gd name="T94" fmla="*/ 1211 w 1211"/>
                                <a:gd name="T95" fmla="*/ 225 h 1511"/>
                                <a:gd name="T96" fmla="*/ 1176 w 1211"/>
                                <a:gd name="T97" fmla="*/ 190 h 1511"/>
                                <a:gd name="T98" fmla="*/ 1101 w 1211"/>
                                <a:gd name="T99" fmla="*/ 130 h 1511"/>
                                <a:gd name="T100" fmla="*/ 1021 w 1211"/>
                                <a:gd name="T101" fmla="*/ 80 h 1511"/>
                                <a:gd name="T102" fmla="*/ 936 w 1211"/>
                                <a:gd name="T103" fmla="*/ 40 h 1511"/>
                                <a:gd name="T104" fmla="*/ 891 w 1211"/>
                                <a:gd name="T105" fmla="*/ 25 h 1511"/>
                                <a:gd name="T106" fmla="*/ 806 w 1211"/>
                                <a:gd name="T107" fmla="*/ 5 h 1511"/>
                                <a:gd name="T108" fmla="*/ 721 w 1211"/>
                                <a:gd name="T109" fmla="*/ 0 h 1511"/>
                                <a:gd name="T110" fmla="*/ 636 w 1211"/>
                                <a:gd name="T111" fmla="*/ 5 h 1511"/>
                                <a:gd name="T112" fmla="*/ 556 w 1211"/>
                                <a:gd name="T113" fmla="*/ 25 h 15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1211" h="1511">
                                  <a:moveTo>
                                    <a:pt x="556" y="25"/>
                                  </a:moveTo>
                                  <a:lnTo>
                                    <a:pt x="556" y="25"/>
                                  </a:lnTo>
                                  <a:lnTo>
                                    <a:pt x="516" y="40"/>
                                  </a:lnTo>
                                  <a:lnTo>
                                    <a:pt x="481" y="60"/>
                                  </a:lnTo>
                                  <a:lnTo>
                                    <a:pt x="441" y="80"/>
                                  </a:lnTo>
                                  <a:lnTo>
                                    <a:pt x="411" y="100"/>
                                  </a:lnTo>
                                  <a:lnTo>
                                    <a:pt x="381" y="125"/>
                                  </a:lnTo>
                                  <a:lnTo>
                                    <a:pt x="351" y="155"/>
                                  </a:lnTo>
                                  <a:lnTo>
                                    <a:pt x="325" y="185"/>
                                  </a:lnTo>
                                  <a:lnTo>
                                    <a:pt x="305" y="220"/>
                                  </a:lnTo>
                                  <a:lnTo>
                                    <a:pt x="280" y="260"/>
                                  </a:lnTo>
                                  <a:lnTo>
                                    <a:pt x="265" y="300"/>
                                  </a:lnTo>
                                  <a:lnTo>
                                    <a:pt x="250" y="345"/>
                                  </a:lnTo>
                                  <a:lnTo>
                                    <a:pt x="240" y="395"/>
                                  </a:lnTo>
                                  <a:lnTo>
                                    <a:pt x="230" y="440"/>
                                  </a:lnTo>
                                  <a:lnTo>
                                    <a:pt x="230" y="490"/>
                                  </a:lnTo>
                                  <a:lnTo>
                                    <a:pt x="230" y="545"/>
                                  </a:lnTo>
                                  <a:lnTo>
                                    <a:pt x="235" y="600"/>
                                  </a:lnTo>
                                  <a:lnTo>
                                    <a:pt x="235" y="640"/>
                                  </a:lnTo>
                                  <a:lnTo>
                                    <a:pt x="230" y="680"/>
                                  </a:lnTo>
                                  <a:lnTo>
                                    <a:pt x="210" y="725"/>
                                  </a:lnTo>
                                  <a:lnTo>
                                    <a:pt x="185" y="770"/>
                                  </a:lnTo>
                                  <a:lnTo>
                                    <a:pt x="130" y="855"/>
                                  </a:lnTo>
                                  <a:lnTo>
                                    <a:pt x="65" y="936"/>
                                  </a:lnTo>
                                  <a:lnTo>
                                    <a:pt x="40" y="981"/>
                                  </a:lnTo>
                                  <a:lnTo>
                                    <a:pt x="15" y="1026"/>
                                  </a:lnTo>
                                  <a:lnTo>
                                    <a:pt x="5" y="1071"/>
                                  </a:lnTo>
                                  <a:lnTo>
                                    <a:pt x="0" y="1111"/>
                                  </a:lnTo>
                                  <a:lnTo>
                                    <a:pt x="0" y="1136"/>
                                  </a:lnTo>
                                  <a:lnTo>
                                    <a:pt x="5" y="1161"/>
                                  </a:lnTo>
                                  <a:lnTo>
                                    <a:pt x="10" y="1191"/>
                                  </a:lnTo>
                                  <a:lnTo>
                                    <a:pt x="20" y="1216"/>
                                  </a:lnTo>
                                  <a:lnTo>
                                    <a:pt x="50" y="1266"/>
                                  </a:lnTo>
                                  <a:lnTo>
                                    <a:pt x="95" y="1321"/>
                                  </a:lnTo>
                                  <a:lnTo>
                                    <a:pt x="130" y="1361"/>
                                  </a:lnTo>
                                  <a:lnTo>
                                    <a:pt x="150" y="1396"/>
                                  </a:lnTo>
                                  <a:lnTo>
                                    <a:pt x="170" y="1446"/>
                                  </a:lnTo>
                                  <a:lnTo>
                                    <a:pt x="185" y="1511"/>
                                  </a:lnTo>
                                  <a:lnTo>
                                    <a:pt x="200" y="1481"/>
                                  </a:lnTo>
                                  <a:lnTo>
                                    <a:pt x="220" y="1456"/>
                                  </a:lnTo>
                                  <a:lnTo>
                                    <a:pt x="240" y="1436"/>
                                  </a:lnTo>
                                  <a:lnTo>
                                    <a:pt x="260" y="1416"/>
                                  </a:lnTo>
                                  <a:lnTo>
                                    <a:pt x="300" y="1396"/>
                                  </a:lnTo>
                                  <a:lnTo>
                                    <a:pt x="351" y="1381"/>
                                  </a:lnTo>
                                  <a:lnTo>
                                    <a:pt x="451" y="1356"/>
                                  </a:lnTo>
                                  <a:lnTo>
                                    <a:pt x="516" y="1336"/>
                                  </a:lnTo>
                                  <a:lnTo>
                                    <a:pt x="571" y="1311"/>
                                  </a:lnTo>
                                  <a:lnTo>
                                    <a:pt x="621" y="1281"/>
                                  </a:lnTo>
                                  <a:lnTo>
                                    <a:pt x="666" y="1251"/>
                                  </a:lnTo>
                                  <a:lnTo>
                                    <a:pt x="706" y="1216"/>
                                  </a:lnTo>
                                  <a:lnTo>
                                    <a:pt x="741" y="1176"/>
                                  </a:lnTo>
                                  <a:lnTo>
                                    <a:pt x="766" y="1141"/>
                                  </a:lnTo>
                                  <a:lnTo>
                                    <a:pt x="786" y="1096"/>
                                  </a:lnTo>
                                  <a:lnTo>
                                    <a:pt x="801" y="1056"/>
                                  </a:lnTo>
                                  <a:lnTo>
                                    <a:pt x="811" y="1011"/>
                                  </a:lnTo>
                                  <a:lnTo>
                                    <a:pt x="816" y="971"/>
                                  </a:lnTo>
                                  <a:lnTo>
                                    <a:pt x="811" y="926"/>
                                  </a:lnTo>
                                  <a:lnTo>
                                    <a:pt x="806" y="880"/>
                                  </a:lnTo>
                                  <a:lnTo>
                                    <a:pt x="801" y="835"/>
                                  </a:lnTo>
                                  <a:lnTo>
                                    <a:pt x="776" y="750"/>
                                  </a:lnTo>
                                  <a:lnTo>
                                    <a:pt x="741" y="645"/>
                                  </a:lnTo>
                                  <a:lnTo>
                                    <a:pt x="726" y="595"/>
                                  </a:lnTo>
                                  <a:lnTo>
                                    <a:pt x="716" y="540"/>
                                  </a:lnTo>
                                  <a:lnTo>
                                    <a:pt x="716" y="485"/>
                                  </a:lnTo>
                                  <a:lnTo>
                                    <a:pt x="721" y="430"/>
                                  </a:lnTo>
                                  <a:lnTo>
                                    <a:pt x="736" y="380"/>
                                  </a:lnTo>
                                  <a:lnTo>
                                    <a:pt x="751" y="330"/>
                                  </a:lnTo>
                                  <a:lnTo>
                                    <a:pt x="776" y="290"/>
                                  </a:lnTo>
                                  <a:lnTo>
                                    <a:pt x="806" y="250"/>
                                  </a:lnTo>
                                  <a:lnTo>
                                    <a:pt x="846" y="215"/>
                                  </a:lnTo>
                                  <a:lnTo>
                                    <a:pt x="886" y="185"/>
                                  </a:lnTo>
                                  <a:lnTo>
                                    <a:pt x="931" y="170"/>
                                  </a:lnTo>
                                  <a:lnTo>
                                    <a:pt x="976" y="160"/>
                                  </a:lnTo>
                                  <a:lnTo>
                                    <a:pt x="1036" y="160"/>
                                  </a:lnTo>
                                  <a:lnTo>
                                    <a:pt x="1091" y="170"/>
                                  </a:lnTo>
                                  <a:lnTo>
                                    <a:pt x="1151" y="195"/>
                                  </a:lnTo>
                                  <a:lnTo>
                                    <a:pt x="1211" y="225"/>
                                  </a:lnTo>
                                  <a:lnTo>
                                    <a:pt x="1176" y="190"/>
                                  </a:lnTo>
                                  <a:lnTo>
                                    <a:pt x="1141" y="160"/>
                                  </a:lnTo>
                                  <a:lnTo>
                                    <a:pt x="1101" y="130"/>
                                  </a:lnTo>
                                  <a:lnTo>
                                    <a:pt x="1066" y="100"/>
                                  </a:lnTo>
                                  <a:lnTo>
                                    <a:pt x="1021" y="80"/>
                                  </a:lnTo>
                                  <a:lnTo>
                                    <a:pt x="981" y="60"/>
                                  </a:lnTo>
                                  <a:lnTo>
                                    <a:pt x="936" y="40"/>
                                  </a:lnTo>
                                  <a:lnTo>
                                    <a:pt x="891" y="25"/>
                                  </a:lnTo>
                                  <a:lnTo>
                                    <a:pt x="851" y="15"/>
                                  </a:lnTo>
                                  <a:lnTo>
                                    <a:pt x="806" y="5"/>
                                  </a:lnTo>
                                  <a:lnTo>
                                    <a:pt x="761" y="0"/>
                                  </a:lnTo>
                                  <a:lnTo>
                                    <a:pt x="721" y="0"/>
                                  </a:lnTo>
                                  <a:lnTo>
                                    <a:pt x="681" y="0"/>
                                  </a:lnTo>
                                  <a:lnTo>
                                    <a:pt x="636" y="5"/>
                                  </a:lnTo>
                                  <a:lnTo>
                                    <a:pt x="596" y="15"/>
                                  </a:lnTo>
                                  <a:lnTo>
                                    <a:pt x="556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10000"/>
                                <a:lumOff val="9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3975"/>
                          <wps:cNvSpPr>
                            <a:spLocks/>
                          </wps:cNvSpPr>
                          <wps:spPr bwMode="auto">
                            <a:xfrm>
                              <a:off x="1165" y="695"/>
                              <a:ext cx="981" cy="560"/>
                            </a:xfrm>
                            <a:custGeom>
                              <a:avLst/>
                              <a:gdLst>
                                <a:gd name="T0" fmla="*/ 326 w 981"/>
                                <a:gd name="T1" fmla="*/ 25 h 560"/>
                                <a:gd name="T2" fmla="*/ 326 w 981"/>
                                <a:gd name="T3" fmla="*/ 25 h 560"/>
                                <a:gd name="T4" fmla="*/ 286 w 981"/>
                                <a:gd name="T5" fmla="*/ 40 h 560"/>
                                <a:gd name="T6" fmla="*/ 251 w 981"/>
                                <a:gd name="T7" fmla="*/ 60 h 560"/>
                                <a:gd name="T8" fmla="*/ 211 w 981"/>
                                <a:gd name="T9" fmla="*/ 80 h 560"/>
                                <a:gd name="T10" fmla="*/ 181 w 981"/>
                                <a:gd name="T11" fmla="*/ 100 h 560"/>
                                <a:gd name="T12" fmla="*/ 151 w 981"/>
                                <a:gd name="T13" fmla="*/ 125 h 560"/>
                                <a:gd name="T14" fmla="*/ 121 w 981"/>
                                <a:gd name="T15" fmla="*/ 155 h 560"/>
                                <a:gd name="T16" fmla="*/ 95 w 981"/>
                                <a:gd name="T17" fmla="*/ 185 h 560"/>
                                <a:gd name="T18" fmla="*/ 75 w 981"/>
                                <a:gd name="T19" fmla="*/ 220 h 560"/>
                                <a:gd name="T20" fmla="*/ 75 w 981"/>
                                <a:gd name="T21" fmla="*/ 220 h 560"/>
                                <a:gd name="T22" fmla="*/ 40 w 981"/>
                                <a:gd name="T23" fmla="*/ 285 h 560"/>
                                <a:gd name="T24" fmla="*/ 15 w 981"/>
                                <a:gd name="T25" fmla="*/ 355 h 560"/>
                                <a:gd name="T26" fmla="*/ 5 w 981"/>
                                <a:gd name="T27" fmla="*/ 430 h 560"/>
                                <a:gd name="T28" fmla="*/ 0 w 981"/>
                                <a:gd name="T29" fmla="*/ 510 h 560"/>
                                <a:gd name="T30" fmla="*/ 0 w 981"/>
                                <a:gd name="T31" fmla="*/ 510 h 560"/>
                                <a:gd name="T32" fmla="*/ 60 w 981"/>
                                <a:gd name="T33" fmla="*/ 530 h 560"/>
                                <a:gd name="T34" fmla="*/ 116 w 981"/>
                                <a:gd name="T35" fmla="*/ 540 h 560"/>
                                <a:gd name="T36" fmla="*/ 176 w 981"/>
                                <a:gd name="T37" fmla="*/ 550 h 560"/>
                                <a:gd name="T38" fmla="*/ 236 w 981"/>
                                <a:gd name="T39" fmla="*/ 560 h 560"/>
                                <a:gd name="T40" fmla="*/ 301 w 981"/>
                                <a:gd name="T41" fmla="*/ 560 h 560"/>
                                <a:gd name="T42" fmla="*/ 361 w 981"/>
                                <a:gd name="T43" fmla="*/ 560 h 560"/>
                                <a:gd name="T44" fmla="*/ 421 w 981"/>
                                <a:gd name="T45" fmla="*/ 555 h 560"/>
                                <a:gd name="T46" fmla="*/ 486 w 981"/>
                                <a:gd name="T47" fmla="*/ 550 h 560"/>
                                <a:gd name="T48" fmla="*/ 486 w 981"/>
                                <a:gd name="T49" fmla="*/ 550 h 560"/>
                                <a:gd name="T50" fmla="*/ 486 w 981"/>
                                <a:gd name="T51" fmla="*/ 490 h 560"/>
                                <a:gd name="T52" fmla="*/ 491 w 981"/>
                                <a:gd name="T53" fmla="*/ 430 h 560"/>
                                <a:gd name="T54" fmla="*/ 491 w 981"/>
                                <a:gd name="T55" fmla="*/ 430 h 560"/>
                                <a:gd name="T56" fmla="*/ 506 w 981"/>
                                <a:gd name="T57" fmla="*/ 380 h 560"/>
                                <a:gd name="T58" fmla="*/ 521 w 981"/>
                                <a:gd name="T59" fmla="*/ 330 h 560"/>
                                <a:gd name="T60" fmla="*/ 546 w 981"/>
                                <a:gd name="T61" fmla="*/ 290 h 560"/>
                                <a:gd name="T62" fmla="*/ 576 w 981"/>
                                <a:gd name="T63" fmla="*/ 250 h 560"/>
                                <a:gd name="T64" fmla="*/ 576 w 981"/>
                                <a:gd name="T65" fmla="*/ 250 h 560"/>
                                <a:gd name="T66" fmla="*/ 616 w 981"/>
                                <a:gd name="T67" fmla="*/ 215 h 560"/>
                                <a:gd name="T68" fmla="*/ 656 w 981"/>
                                <a:gd name="T69" fmla="*/ 185 h 560"/>
                                <a:gd name="T70" fmla="*/ 701 w 981"/>
                                <a:gd name="T71" fmla="*/ 170 h 560"/>
                                <a:gd name="T72" fmla="*/ 746 w 981"/>
                                <a:gd name="T73" fmla="*/ 160 h 560"/>
                                <a:gd name="T74" fmla="*/ 746 w 981"/>
                                <a:gd name="T75" fmla="*/ 160 h 560"/>
                                <a:gd name="T76" fmla="*/ 806 w 981"/>
                                <a:gd name="T77" fmla="*/ 160 h 560"/>
                                <a:gd name="T78" fmla="*/ 861 w 981"/>
                                <a:gd name="T79" fmla="*/ 170 h 560"/>
                                <a:gd name="T80" fmla="*/ 921 w 981"/>
                                <a:gd name="T81" fmla="*/ 195 h 560"/>
                                <a:gd name="T82" fmla="*/ 981 w 981"/>
                                <a:gd name="T83" fmla="*/ 225 h 560"/>
                                <a:gd name="T84" fmla="*/ 981 w 981"/>
                                <a:gd name="T85" fmla="*/ 225 h 560"/>
                                <a:gd name="T86" fmla="*/ 946 w 981"/>
                                <a:gd name="T87" fmla="*/ 190 h 560"/>
                                <a:gd name="T88" fmla="*/ 911 w 981"/>
                                <a:gd name="T89" fmla="*/ 160 h 560"/>
                                <a:gd name="T90" fmla="*/ 871 w 981"/>
                                <a:gd name="T91" fmla="*/ 130 h 560"/>
                                <a:gd name="T92" fmla="*/ 836 w 981"/>
                                <a:gd name="T93" fmla="*/ 100 h 560"/>
                                <a:gd name="T94" fmla="*/ 791 w 981"/>
                                <a:gd name="T95" fmla="*/ 80 h 560"/>
                                <a:gd name="T96" fmla="*/ 751 w 981"/>
                                <a:gd name="T97" fmla="*/ 60 h 560"/>
                                <a:gd name="T98" fmla="*/ 706 w 981"/>
                                <a:gd name="T99" fmla="*/ 40 h 560"/>
                                <a:gd name="T100" fmla="*/ 661 w 981"/>
                                <a:gd name="T101" fmla="*/ 25 h 560"/>
                                <a:gd name="T102" fmla="*/ 661 w 981"/>
                                <a:gd name="T103" fmla="*/ 25 h 560"/>
                                <a:gd name="T104" fmla="*/ 621 w 981"/>
                                <a:gd name="T105" fmla="*/ 15 h 560"/>
                                <a:gd name="T106" fmla="*/ 576 w 981"/>
                                <a:gd name="T107" fmla="*/ 5 h 560"/>
                                <a:gd name="T108" fmla="*/ 531 w 981"/>
                                <a:gd name="T109" fmla="*/ 0 h 560"/>
                                <a:gd name="T110" fmla="*/ 491 w 981"/>
                                <a:gd name="T111" fmla="*/ 0 h 560"/>
                                <a:gd name="T112" fmla="*/ 451 w 981"/>
                                <a:gd name="T113" fmla="*/ 0 h 560"/>
                                <a:gd name="T114" fmla="*/ 406 w 981"/>
                                <a:gd name="T115" fmla="*/ 5 h 560"/>
                                <a:gd name="T116" fmla="*/ 366 w 981"/>
                                <a:gd name="T117" fmla="*/ 15 h 560"/>
                                <a:gd name="T118" fmla="*/ 326 w 981"/>
                                <a:gd name="T119" fmla="*/ 25 h 560"/>
                                <a:gd name="T120" fmla="*/ 326 w 981"/>
                                <a:gd name="T121" fmla="*/ 25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981" h="560">
                                  <a:moveTo>
                                    <a:pt x="326" y="25"/>
                                  </a:moveTo>
                                  <a:lnTo>
                                    <a:pt x="326" y="25"/>
                                  </a:lnTo>
                                  <a:lnTo>
                                    <a:pt x="286" y="40"/>
                                  </a:lnTo>
                                  <a:lnTo>
                                    <a:pt x="251" y="60"/>
                                  </a:lnTo>
                                  <a:lnTo>
                                    <a:pt x="211" y="80"/>
                                  </a:lnTo>
                                  <a:lnTo>
                                    <a:pt x="181" y="100"/>
                                  </a:lnTo>
                                  <a:lnTo>
                                    <a:pt x="151" y="125"/>
                                  </a:lnTo>
                                  <a:lnTo>
                                    <a:pt x="121" y="155"/>
                                  </a:lnTo>
                                  <a:lnTo>
                                    <a:pt x="95" y="185"/>
                                  </a:lnTo>
                                  <a:lnTo>
                                    <a:pt x="75" y="220"/>
                                  </a:lnTo>
                                  <a:lnTo>
                                    <a:pt x="40" y="285"/>
                                  </a:lnTo>
                                  <a:lnTo>
                                    <a:pt x="15" y="355"/>
                                  </a:lnTo>
                                  <a:lnTo>
                                    <a:pt x="5" y="430"/>
                                  </a:lnTo>
                                  <a:lnTo>
                                    <a:pt x="0" y="510"/>
                                  </a:lnTo>
                                  <a:lnTo>
                                    <a:pt x="60" y="530"/>
                                  </a:lnTo>
                                  <a:lnTo>
                                    <a:pt x="116" y="540"/>
                                  </a:lnTo>
                                  <a:lnTo>
                                    <a:pt x="176" y="550"/>
                                  </a:lnTo>
                                  <a:lnTo>
                                    <a:pt x="236" y="560"/>
                                  </a:lnTo>
                                  <a:lnTo>
                                    <a:pt x="301" y="560"/>
                                  </a:lnTo>
                                  <a:lnTo>
                                    <a:pt x="361" y="560"/>
                                  </a:lnTo>
                                  <a:lnTo>
                                    <a:pt x="421" y="555"/>
                                  </a:lnTo>
                                  <a:lnTo>
                                    <a:pt x="486" y="550"/>
                                  </a:lnTo>
                                  <a:lnTo>
                                    <a:pt x="486" y="490"/>
                                  </a:lnTo>
                                  <a:lnTo>
                                    <a:pt x="491" y="430"/>
                                  </a:lnTo>
                                  <a:lnTo>
                                    <a:pt x="506" y="380"/>
                                  </a:lnTo>
                                  <a:lnTo>
                                    <a:pt x="521" y="330"/>
                                  </a:lnTo>
                                  <a:lnTo>
                                    <a:pt x="546" y="290"/>
                                  </a:lnTo>
                                  <a:lnTo>
                                    <a:pt x="576" y="250"/>
                                  </a:lnTo>
                                  <a:lnTo>
                                    <a:pt x="616" y="215"/>
                                  </a:lnTo>
                                  <a:lnTo>
                                    <a:pt x="656" y="185"/>
                                  </a:lnTo>
                                  <a:lnTo>
                                    <a:pt x="701" y="170"/>
                                  </a:lnTo>
                                  <a:lnTo>
                                    <a:pt x="746" y="160"/>
                                  </a:lnTo>
                                  <a:lnTo>
                                    <a:pt x="806" y="160"/>
                                  </a:lnTo>
                                  <a:lnTo>
                                    <a:pt x="861" y="170"/>
                                  </a:lnTo>
                                  <a:lnTo>
                                    <a:pt x="921" y="195"/>
                                  </a:lnTo>
                                  <a:lnTo>
                                    <a:pt x="981" y="225"/>
                                  </a:lnTo>
                                  <a:lnTo>
                                    <a:pt x="946" y="190"/>
                                  </a:lnTo>
                                  <a:lnTo>
                                    <a:pt x="911" y="160"/>
                                  </a:lnTo>
                                  <a:lnTo>
                                    <a:pt x="871" y="130"/>
                                  </a:lnTo>
                                  <a:lnTo>
                                    <a:pt x="836" y="100"/>
                                  </a:lnTo>
                                  <a:lnTo>
                                    <a:pt x="791" y="80"/>
                                  </a:lnTo>
                                  <a:lnTo>
                                    <a:pt x="751" y="60"/>
                                  </a:lnTo>
                                  <a:lnTo>
                                    <a:pt x="706" y="40"/>
                                  </a:lnTo>
                                  <a:lnTo>
                                    <a:pt x="661" y="25"/>
                                  </a:lnTo>
                                  <a:lnTo>
                                    <a:pt x="621" y="15"/>
                                  </a:lnTo>
                                  <a:lnTo>
                                    <a:pt x="576" y="5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491" y="0"/>
                                  </a:lnTo>
                                  <a:lnTo>
                                    <a:pt x="451" y="0"/>
                                  </a:lnTo>
                                  <a:lnTo>
                                    <a:pt x="406" y="5"/>
                                  </a:lnTo>
                                  <a:lnTo>
                                    <a:pt x="366" y="15"/>
                                  </a:lnTo>
                                  <a:lnTo>
                                    <a:pt x="326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3976"/>
                          <wps:cNvSpPr>
                            <a:spLocks/>
                          </wps:cNvSpPr>
                          <wps:spPr bwMode="auto">
                            <a:xfrm>
                              <a:off x="2101" y="885"/>
                              <a:ext cx="250" cy="250"/>
                            </a:xfrm>
                            <a:custGeom>
                              <a:avLst/>
                              <a:gdLst>
                                <a:gd name="T0" fmla="*/ 150 w 250"/>
                                <a:gd name="T1" fmla="*/ 0 h 250"/>
                                <a:gd name="T2" fmla="*/ 150 w 250"/>
                                <a:gd name="T3" fmla="*/ 0 h 250"/>
                                <a:gd name="T4" fmla="*/ 125 w 250"/>
                                <a:gd name="T5" fmla="*/ 0 h 250"/>
                                <a:gd name="T6" fmla="*/ 95 w 250"/>
                                <a:gd name="T7" fmla="*/ 5 h 250"/>
                                <a:gd name="T8" fmla="*/ 70 w 250"/>
                                <a:gd name="T9" fmla="*/ 15 h 250"/>
                                <a:gd name="T10" fmla="*/ 45 w 250"/>
                                <a:gd name="T11" fmla="*/ 35 h 250"/>
                                <a:gd name="T12" fmla="*/ 45 w 250"/>
                                <a:gd name="T13" fmla="*/ 35 h 250"/>
                                <a:gd name="T14" fmla="*/ 20 w 250"/>
                                <a:gd name="T15" fmla="*/ 65 h 250"/>
                                <a:gd name="T16" fmla="*/ 5 w 250"/>
                                <a:gd name="T17" fmla="*/ 90 h 250"/>
                                <a:gd name="T18" fmla="*/ 0 w 250"/>
                                <a:gd name="T19" fmla="*/ 120 h 250"/>
                                <a:gd name="T20" fmla="*/ 0 w 250"/>
                                <a:gd name="T21" fmla="*/ 150 h 250"/>
                                <a:gd name="T22" fmla="*/ 0 w 250"/>
                                <a:gd name="T23" fmla="*/ 150 h 250"/>
                                <a:gd name="T24" fmla="*/ 10 w 250"/>
                                <a:gd name="T25" fmla="*/ 175 h 250"/>
                                <a:gd name="T26" fmla="*/ 20 w 250"/>
                                <a:gd name="T27" fmla="*/ 200 h 250"/>
                                <a:gd name="T28" fmla="*/ 40 w 250"/>
                                <a:gd name="T29" fmla="*/ 220 h 250"/>
                                <a:gd name="T30" fmla="*/ 65 w 250"/>
                                <a:gd name="T31" fmla="*/ 235 h 250"/>
                                <a:gd name="T32" fmla="*/ 65 w 250"/>
                                <a:gd name="T33" fmla="*/ 235 h 250"/>
                                <a:gd name="T34" fmla="*/ 85 w 250"/>
                                <a:gd name="T35" fmla="*/ 240 h 250"/>
                                <a:gd name="T36" fmla="*/ 105 w 250"/>
                                <a:gd name="T37" fmla="*/ 245 h 250"/>
                                <a:gd name="T38" fmla="*/ 125 w 250"/>
                                <a:gd name="T39" fmla="*/ 250 h 250"/>
                                <a:gd name="T40" fmla="*/ 145 w 250"/>
                                <a:gd name="T41" fmla="*/ 245 h 250"/>
                                <a:gd name="T42" fmla="*/ 145 w 250"/>
                                <a:gd name="T43" fmla="*/ 245 h 250"/>
                                <a:gd name="T44" fmla="*/ 180 w 250"/>
                                <a:gd name="T45" fmla="*/ 235 h 250"/>
                                <a:gd name="T46" fmla="*/ 210 w 250"/>
                                <a:gd name="T47" fmla="*/ 215 h 250"/>
                                <a:gd name="T48" fmla="*/ 210 w 250"/>
                                <a:gd name="T49" fmla="*/ 215 h 250"/>
                                <a:gd name="T50" fmla="*/ 235 w 250"/>
                                <a:gd name="T51" fmla="*/ 185 h 250"/>
                                <a:gd name="T52" fmla="*/ 245 w 250"/>
                                <a:gd name="T53" fmla="*/ 150 h 250"/>
                                <a:gd name="T54" fmla="*/ 245 w 250"/>
                                <a:gd name="T55" fmla="*/ 150 h 250"/>
                                <a:gd name="T56" fmla="*/ 250 w 250"/>
                                <a:gd name="T57" fmla="*/ 130 h 250"/>
                                <a:gd name="T58" fmla="*/ 250 w 250"/>
                                <a:gd name="T59" fmla="*/ 110 h 250"/>
                                <a:gd name="T60" fmla="*/ 245 w 250"/>
                                <a:gd name="T61" fmla="*/ 90 h 250"/>
                                <a:gd name="T62" fmla="*/ 240 w 250"/>
                                <a:gd name="T63" fmla="*/ 70 h 250"/>
                                <a:gd name="T64" fmla="*/ 240 w 250"/>
                                <a:gd name="T65" fmla="*/ 70 h 250"/>
                                <a:gd name="T66" fmla="*/ 225 w 250"/>
                                <a:gd name="T67" fmla="*/ 45 h 250"/>
                                <a:gd name="T68" fmla="*/ 205 w 250"/>
                                <a:gd name="T69" fmla="*/ 25 h 250"/>
                                <a:gd name="T70" fmla="*/ 180 w 250"/>
                                <a:gd name="T71" fmla="*/ 10 h 250"/>
                                <a:gd name="T72" fmla="*/ 150 w 250"/>
                                <a:gd name="T73" fmla="*/ 0 h 250"/>
                                <a:gd name="T74" fmla="*/ 150 w 250"/>
                                <a:gd name="T75" fmla="*/ 0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50" h="250">
                                  <a:moveTo>
                                    <a:pt x="150" y="0"/>
                                  </a:moveTo>
                                  <a:lnTo>
                                    <a:pt x="150" y="0"/>
                                  </a:lnTo>
                                  <a:lnTo>
                                    <a:pt x="125" y="0"/>
                                  </a:lnTo>
                                  <a:lnTo>
                                    <a:pt x="95" y="5"/>
                                  </a:lnTo>
                                  <a:lnTo>
                                    <a:pt x="70" y="15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20" y="65"/>
                                  </a:lnTo>
                                  <a:lnTo>
                                    <a:pt x="5" y="90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10" y="175"/>
                                  </a:lnTo>
                                  <a:lnTo>
                                    <a:pt x="20" y="200"/>
                                  </a:lnTo>
                                  <a:lnTo>
                                    <a:pt x="40" y="220"/>
                                  </a:lnTo>
                                  <a:lnTo>
                                    <a:pt x="65" y="235"/>
                                  </a:lnTo>
                                  <a:lnTo>
                                    <a:pt x="85" y="240"/>
                                  </a:lnTo>
                                  <a:lnTo>
                                    <a:pt x="105" y="245"/>
                                  </a:lnTo>
                                  <a:lnTo>
                                    <a:pt x="125" y="250"/>
                                  </a:lnTo>
                                  <a:lnTo>
                                    <a:pt x="145" y="245"/>
                                  </a:lnTo>
                                  <a:lnTo>
                                    <a:pt x="180" y="235"/>
                                  </a:lnTo>
                                  <a:lnTo>
                                    <a:pt x="210" y="215"/>
                                  </a:lnTo>
                                  <a:lnTo>
                                    <a:pt x="235" y="185"/>
                                  </a:lnTo>
                                  <a:lnTo>
                                    <a:pt x="245" y="150"/>
                                  </a:lnTo>
                                  <a:lnTo>
                                    <a:pt x="250" y="130"/>
                                  </a:lnTo>
                                  <a:lnTo>
                                    <a:pt x="250" y="110"/>
                                  </a:lnTo>
                                  <a:lnTo>
                                    <a:pt x="245" y="90"/>
                                  </a:lnTo>
                                  <a:lnTo>
                                    <a:pt x="240" y="70"/>
                                  </a:lnTo>
                                  <a:lnTo>
                                    <a:pt x="225" y="45"/>
                                  </a:lnTo>
                                  <a:lnTo>
                                    <a:pt x="205" y="25"/>
                                  </a:lnTo>
                                  <a:lnTo>
                                    <a:pt x="180" y="10"/>
                                  </a:lnTo>
                                  <a:lnTo>
                                    <a:pt x="1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10000"/>
                                <a:lumOff val="9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3977"/>
                          <wps:cNvSpPr>
                            <a:spLocks/>
                          </wps:cNvSpPr>
                          <wps:spPr bwMode="auto">
                            <a:xfrm>
                              <a:off x="1150" y="1265"/>
                              <a:ext cx="471" cy="411"/>
                            </a:xfrm>
                            <a:custGeom>
                              <a:avLst/>
                              <a:gdLst>
                                <a:gd name="T0" fmla="*/ 456 w 471"/>
                                <a:gd name="T1" fmla="*/ 30 h 411"/>
                                <a:gd name="T2" fmla="*/ 85 w 471"/>
                                <a:gd name="T3" fmla="*/ 0 h 411"/>
                                <a:gd name="T4" fmla="*/ 85 w 471"/>
                                <a:gd name="T5" fmla="*/ 0 h 411"/>
                                <a:gd name="T6" fmla="*/ 40 w 471"/>
                                <a:gd name="T7" fmla="*/ 100 h 411"/>
                                <a:gd name="T8" fmla="*/ 15 w 471"/>
                                <a:gd name="T9" fmla="*/ 190 h 411"/>
                                <a:gd name="T10" fmla="*/ 5 w 471"/>
                                <a:gd name="T11" fmla="*/ 225 h 411"/>
                                <a:gd name="T12" fmla="*/ 0 w 471"/>
                                <a:gd name="T13" fmla="*/ 260 h 411"/>
                                <a:gd name="T14" fmla="*/ 0 w 471"/>
                                <a:gd name="T15" fmla="*/ 290 h 411"/>
                                <a:gd name="T16" fmla="*/ 0 w 471"/>
                                <a:gd name="T17" fmla="*/ 320 h 411"/>
                                <a:gd name="T18" fmla="*/ 5 w 471"/>
                                <a:gd name="T19" fmla="*/ 346 h 411"/>
                                <a:gd name="T20" fmla="*/ 20 w 471"/>
                                <a:gd name="T21" fmla="*/ 366 h 411"/>
                                <a:gd name="T22" fmla="*/ 30 w 471"/>
                                <a:gd name="T23" fmla="*/ 381 h 411"/>
                                <a:gd name="T24" fmla="*/ 50 w 471"/>
                                <a:gd name="T25" fmla="*/ 396 h 411"/>
                                <a:gd name="T26" fmla="*/ 70 w 471"/>
                                <a:gd name="T27" fmla="*/ 406 h 411"/>
                                <a:gd name="T28" fmla="*/ 95 w 471"/>
                                <a:gd name="T29" fmla="*/ 411 h 411"/>
                                <a:gd name="T30" fmla="*/ 126 w 471"/>
                                <a:gd name="T31" fmla="*/ 411 h 411"/>
                                <a:gd name="T32" fmla="*/ 156 w 471"/>
                                <a:gd name="T33" fmla="*/ 411 h 411"/>
                                <a:gd name="T34" fmla="*/ 156 w 471"/>
                                <a:gd name="T35" fmla="*/ 411 h 411"/>
                                <a:gd name="T36" fmla="*/ 201 w 471"/>
                                <a:gd name="T37" fmla="*/ 406 h 411"/>
                                <a:gd name="T38" fmla="*/ 241 w 471"/>
                                <a:gd name="T39" fmla="*/ 401 h 411"/>
                                <a:gd name="T40" fmla="*/ 281 w 471"/>
                                <a:gd name="T41" fmla="*/ 391 h 411"/>
                                <a:gd name="T42" fmla="*/ 316 w 471"/>
                                <a:gd name="T43" fmla="*/ 381 h 411"/>
                                <a:gd name="T44" fmla="*/ 346 w 471"/>
                                <a:gd name="T45" fmla="*/ 366 h 411"/>
                                <a:gd name="T46" fmla="*/ 376 w 471"/>
                                <a:gd name="T47" fmla="*/ 351 h 411"/>
                                <a:gd name="T48" fmla="*/ 396 w 471"/>
                                <a:gd name="T49" fmla="*/ 330 h 411"/>
                                <a:gd name="T50" fmla="*/ 421 w 471"/>
                                <a:gd name="T51" fmla="*/ 305 h 411"/>
                                <a:gd name="T52" fmla="*/ 436 w 471"/>
                                <a:gd name="T53" fmla="*/ 280 h 411"/>
                                <a:gd name="T54" fmla="*/ 451 w 471"/>
                                <a:gd name="T55" fmla="*/ 255 h 411"/>
                                <a:gd name="T56" fmla="*/ 461 w 471"/>
                                <a:gd name="T57" fmla="*/ 225 h 411"/>
                                <a:gd name="T58" fmla="*/ 466 w 471"/>
                                <a:gd name="T59" fmla="*/ 190 h 411"/>
                                <a:gd name="T60" fmla="*/ 471 w 471"/>
                                <a:gd name="T61" fmla="*/ 155 h 411"/>
                                <a:gd name="T62" fmla="*/ 471 w 471"/>
                                <a:gd name="T63" fmla="*/ 115 h 411"/>
                                <a:gd name="T64" fmla="*/ 466 w 471"/>
                                <a:gd name="T65" fmla="*/ 75 h 411"/>
                                <a:gd name="T66" fmla="*/ 456 w 471"/>
                                <a:gd name="T67" fmla="*/ 30 h 411"/>
                                <a:gd name="T68" fmla="*/ 456 w 471"/>
                                <a:gd name="T69" fmla="*/ 30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471" h="411">
                                  <a:moveTo>
                                    <a:pt x="456" y="30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40" y="100"/>
                                  </a:lnTo>
                                  <a:lnTo>
                                    <a:pt x="15" y="190"/>
                                  </a:lnTo>
                                  <a:lnTo>
                                    <a:pt x="5" y="225"/>
                                  </a:lnTo>
                                  <a:lnTo>
                                    <a:pt x="0" y="260"/>
                                  </a:lnTo>
                                  <a:lnTo>
                                    <a:pt x="0" y="290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5" y="346"/>
                                  </a:lnTo>
                                  <a:lnTo>
                                    <a:pt x="20" y="366"/>
                                  </a:lnTo>
                                  <a:lnTo>
                                    <a:pt x="30" y="381"/>
                                  </a:lnTo>
                                  <a:lnTo>
                                    <a:pt x="50" y="396"/>
                                  </a:lnTo>
                                  <a:lnTo>
                                    <a:pt x="70" y="406"/>
                                  </a:lnTo>
                                  <a:lnTo>
                                    <a:pt x="95" y="411"/>
                                  </a:lnTo>
                                  <a:lnTo>
                                    <a:pt x="126" y="411"/>
                                  </a:lnTo>
                                  <a:lnTo>
                                    <a:pt x="156" y="411"/>
                                  </a:lnTo>
                                  <a:lnTo>
                                    <a:pt x="201" y="406"/>
                                  </a:lnTo>
                                  <a:lnTo>
                                    <a:pt x="241" y="401"/>
                                  </a:lnTo>
                                  <a:lnTo>
                                    <a:pt x="281" y="391"/>
                                  </a:lnTo>
                                  <a:lnTo>
                                    <a:pt x="316" y="381"/>
                                  </a:lnTo>
                                  <a:lnTo>
                                    <a:pt x="346" y="366"/>
                                  </a:lnTo>
                                  <a:lnTo>
                                    <a:pt x="376" y="351"/>
                                  </a:lnTo>
                                  <a:lnTo>
                                    <a:pt x="396" y="330"/>
                                  </a:lnTo>
                                  <a:lnTo>
                                    <a:pt x="421" y="305"/>
                                  </a:lnTo>
                                  <a:lnTo>
                                    <a:pt x="436" y="280"/>
                                  </a:lnTo>
                                  <a:lnTo>
                                    <a:pt x="451" y="255"/>
                                  </a:lnTo>
                                  <a:lnTo>
                                    <a:pt x="461" y="225"/>
                                  </a:lnTo>
                                  <a:lnTo>
                                    <a:pt x="466" y="190"/>
                                  </a:lnTo>
                                  <a:lnTo>
                                    <a:pt x="471" y="155"/>
                                  </a:lnTo>
                                  <a:lnTo>
                                    <a:pt x="471" y="115"/>
                                  </a:lnTo>
                                  <a:lnTo>
                                    <a:pt x="466" y="75"/>
                                  </a:lnTo>
                                  <a:lnTo>
                                    <a:pt x="456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3978"/>
                          <wps:cNvSpPr>
                            <a:spLocks/>
                          </wps:cNvSpPr>
                          <wps:spPr bwMode="auto">
                            <a:xfrm>
                              <a:off x="995" y="1595"/>
                              <a:ext cx="536" cy="416"/>
                            </a:xfrm>
                            <a:custGeom>
                              <a:avLst/>
                              <a:gdLst>
                                <a:gd name="T0" fmla="*/ 155 w 536"/>
                                <a:gd name="T1" fmla="*/ 16 h 416"/>
                                <a:gd name="T2" fmla="*/ 155 w 536"/>
                                <a:gd name="T3" fmla="*/ 16 h 416"/>
                                <a:gd name="T4" fmla="*/ 120 w 536"/>
                                <a:gd name="T5" fmla="*/ 26 h 416"/>
                                <a:gd name="T6" fmla="*/ 90 w 536"/>
                                <a:gd name="T7" fmla="*/ 46 h 416"/>
                                <a:gd name="T8" fmla="*/ 65 w 536"/>
                                <a:gd name="T9" fmla="*/ 71 h 416"/>
                                <a:gd name="T10" fmla="*/ 45 w 536"/>
                                <a:gd name="T11" fmla="*/ 96 h 416"/>
                                <a:gd name="T12" fmla="*/ 45 w 536"/>
                                <a:gd name="T13" fmla="*/ 96 h 416"/>
                                <a:gd name="T14" fmla="*/ 25 w 536"/>
                                <a:gd name="T15" fmla="*/ 126 h 416"/>
                                <a:gd name="T16" fmla="*/ 15 w 536"/>
                                <a:gd name="T17" fmla="*/ 161 h 416"/>
                                <a:gd name="T18" fmla="*/ 5 w 536"/>
                                <a:gd name="T19" fmla="*/ 196 h 416"/>
                                <a:gd name="T20" fmla="*/ 0 w 536"/>
                                <a:gd name="T21" fmla="*/ 236 h 416"/>
                                <a:gd name="T22" fmla="*/ 0 w 536"/>
                                <a:gd name="T23" fmla="*/ 236 h 416"/>
                                <a:gd name="T24" fmla="*/ 0 w 536"/>
                                <a:gd name="T25" fmla="*/ 281 h 416"/>
                                <a:gd name="T26" fmla="*/ 5 w 536"/>
                                <a:gd name="T27" fmla="*/ 326 h 416"/>
                                <a:gd name="T28" fmla="*/ 15 w 536"/>
                                <a:gd name="T29" fmla="*/ 371 h 416"/>
                                <a:gd name="T30" fmla="*/ 30 w 536"/>
                                <a:gd name="T31" fmla="*/ 416 h 416"/>
                                <a:gd name="T32" fmla="*/ 30 w 536"/>
                                <a:gd name="T33" fmla="*/ 416 h 416"/>
                                <a:gd name="T34" fmla="*/ 45 w 536"/>
                                <a:gd name="T35" fmla="*/ 391 h 416"/>
                                <a:gd name="T36" fmla="*/ 70 w 536"/>
                                <a:gd name="T37" fmla="*/ 366 h 416"/>
                                <a:gd name="T38" fmla="*/ 105 w 536"/>
                                <a:gd name="T39" fmla="*/ 336 h 416"/>
                                <a:gd name="T40" fmla="*/ 150 w 536"/>
                                <a:gd name="T41" fmla="*/ 306 h 416"/>
                                <a:gd name="T42" fmla="*/ 150 w 536"/>
                                <a:gd name="T43" fmla="*/ 306 h 416"/>
                                <a:gd name="T44" fmla="*/ 220 w 536"/>
                                <a:gd name="T45" fmla="*/ 251 h 416"/>
                                <a:gd name="T46" fmla="*/ 220 w 536"/>
                                <a:gd name="T47" fmla="*/ 251 h 416"/>
                                <a:gd name="T48" fmla="*/ 260 w 536"/>
                                <a:gd name="T49" fmla="*/ 221 h 416"/>
                                <a:gd name="T50" fmla="*/ 286 w 536"/>
                                <a:gd name="T51" fmla="*/ 191 h 416"/>
                                <a:gd name="T52" fmla="*/ 286 w 536"/>
                                <a:gd name="T53" fmla="*/ 191 h 416"/>
                                <a:gd name="T54" fmla="*/ 306 w 536"/>
                                <a:gd name="T55" fmla="*/ 226 h 416"/>
                                <a:gd name="T56" fmla="*/ 326 w 536"/>
                                <a:gd name="T57" fmla="*/ 261 h 416"/>
                                <a:gd name="T58" fmla="*/ 351 w 536"/>
                                <a:gd name="T59" fmla="*/ 291 h 416"/>
                                <a:gd name="T60" fmla="*/ 376 w 536"/>
                                <a:gd name="T61" fmla="*/ 321 h 416"/>
                                <a:gd name="T62" fmla="*/ 406 w 536"/>
                                <a:gd name="T63" fmla="*/ 346 h 416"/>
                                <a:gd name="T64" fmla="*/ 436 w 536"/>
                                <a:gd name="T65" fmla="*/ 371 h 416"/>
                                <a:gd name="T66" fmla="*/ 471 w 536"/>
                                <a:gd name="T67" fmla="*/ 396 h 416"/>
                                <a:gd name="T68" fmla="*/ 506 w 536"/>
                                <a:gd name="T69" fmla="*/ 416 h 416"/>
                                <a:gd name="T70" fmla="*/ 506 w 536"/>
                                <a:gd name="T71" fmla="*/ 416 h 416"/>
                                <a:gd name="T72" fmla="*/ 526 w 536"/>
                                <a:gd name="T73" fmla="*/ 331 h 416"/>
                                <a:gd name="T74" fmla="*/ 536 w 536"/>
                                <a:gd name="T75" fmla="*/ 256 h 416"/>
                                <a:gd name="T76" fmla="*/ 536 w 536"/>
                                <a:gd name="T77" fmla="*/ 221 h 416"/>
                                <a:gd name="T78" fmla="*/ 536 w 536"/>
                                <a:gd name="T79" fmla="*/ 191 h 416"/>
                                <a:gd name="T80" fmla="*/ 526 w 536"/>
                                <a:gd name="T81" fmla="*/ 161 h 416"/>
                                <a:gd name="T82" fmla="*/ 516 w 536"/>
                                <a:gd name="T83" fmla="*/ 136 h 416"/>
                                <a:gd name="T84" fmla="*/ 506 w 536"/>
                                <a:gd name="T85" fmla="*/ 111 h 416"/>
                                <a:gd name="T86" fmla="*/ 486 w 536"/>
                                <a:gd name="T87" fmla="*/ 86 h 416"/>
                                <a:gd name="T88" fmla="*/ 466 w 536"/>
                                <a:gd name="T89" fmla="*/ 71 h 416"/>
                                <a:gd name="T90" fmla="*/ 446 w 536"/>
                                <a:gd name="T91" fmla="*/ 51 h 416"/>
                                <a:gd name="T92" fmla="*/ 421 w 536"/>
                                <a:gd name="T93" fmla="*/ 36 h 416"/>
                                <a:gd name="T94" fmla="*/ 391 w 536"/>
                                <a:gd name="T95" fmla="*/ 26 h 416"/>
                                <a:gd name="T96" fmla="*/ 356 w 536"/>
                                <a:gd name="T97" fmla="*/ 16 h 416"/>
                                <a:gd name="T98" fmla="*/ 321 w 536"/>
                                <a:gd name="T99" fmla="*/ 5 h 416"/>
                                <a:gd name="T100" fmla="*/ 321 w 536"/>
                                <a:gd name="T101" fmla="*/ 5 h 416"/>
                                <a:gd name="T102" fmla="*/ 276 w 536"/>
                                <a:gd name="T103" fmla="*/ 0 h 416"/>
                                <a:gd name="T104" fmla="*/ 230 w 536"/>
                                <a:gd name="T105" fmla="*/ 0 h 416"/>
                                <a:gd name="T106" fmla="*/ 190 w 536"/>
                                <a:gd name="T107" fmla="*/ 5 h 416"/>
                                <a:gd name="T108" fmla="*/ 155 w 536"/>
                                <a:gd name="T109" fmla="*/ 16 h 416"/>
                                <a:gd name="T110" fmla="*/ 155 w 536"/>
                                <a:gd name="T111" fmla="*/ 16 h 4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536" h="416">
                                  <a:moveTo>
                                    <a:pt x="155" y="16"/>
                                  </a:moveTo>
                                  <a:lnTo>
                                    <a:pt x="155" y="16"/>
                                  </a:lnTo>
                                  <a:lnTo>
                                    <a:pt x="120" y="26"/>
                                  </a:lnTo>
                                  <a:lnTo>
                                    <a:pt x="90" y="46"/>
                                  </a:lnTo>
                                  <a:lnTo>
                                    <a:pt x="65" y="71"/>
                                  </a:lnTo>
                                  <a:lnTo>
                                    <a:pt x="45" y="96"/>
                                  </a:lnTo>
                                  <a:lnTo>
                                    <a:pt x="25" y="126"/>
                                  </a:lnTo>
                                  <a:lnTo>
                                    <a:pt x="15" y="161"/>
                                  </a:lnTo>
                                  <a:lnTo>
                                    <a:pt x="5" y="196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0" y="281"/>
                                  </a:lnTo>
                                  <a:lnTo>
                                    <a:pt x="5" y="326"/>
                                  </a:lnTo>
                                  <a:lnTo>
                                    <a:pt x="15" y="371"/>
                                  </a:lnTo>
                                  <a:lnTo>
                                    <a:pt x="30" y="416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70" y="366"/>
                                  </a:lnTo>
                                  <a:lnTo>
                                    <a:pt x="105" y="336"/>
                                  </a:lnTo>
                                  <a:lnTo>
                                    <a:pt x="150" y="306"/>
                                  </a:lnTo>
                                  <a:lnTo>
                                    <a:pt x="220" y="251"/>
                                  </a:lnTo>
                                  <a:lnTo>
                                    <a:pt x="260" y="221"/>
                                  </a:lnTo>
                                  <a:lnTo>
                                    <a:pt x="286" y="191"/>
                                  </a:lnTo>
                                  <a:lnTo>
                                    <a:pt x="306" y="226"/>
                                  </a:lnTo>
                                  <a:lnTo>
                                    <a:pt x="326" y="261"/>
                                  </a:lnTo>
                                  <a:lnTo>
                                    <a:pt x="351" y="291"/>
                                  </a:lnTo>
                                  <a:lnTo>
                                    <a:pt x="376" y="321"/>
                                  </a:lnTo>
                                  <a:lnTo>
                                    <a:pt x="406" y="346"/>
                                  </a:lnTo>
                                  <a:lnTo>
                                    <a:pt x="436" y="371"/>
                                  </a:lnTo>
                                  <a:lnTo>
                                    <a:pt x="471" y="396"/>
                                  </a:lnTo>
                                  <a:lnTo>
                                    <a:pt x="506" y="416"/>
                                  </a:lnTo>
                                  <a:lnTo>
                                    <a:pt x="526" y="331"/>
                                  </a:lnTo>
                                  <a:lnTo>
                                    <a:pt x="536" y="256"/>
                                  </a:lnTo>
                                  <a:lnTo>
                                    <a:pt x="536" y="221"/>
                                  </a:lnTo>
                                  <a:lnTo>
                                    <a:pt x="536" y="191"/>
                                  </a:lnTo>
                                  <a:lnTo>
                                    <a:pt x="526" y="161"/>
                                  </a:lnTo>
                                  <a:lnTo>
                                    <a:pt x="516" y="136"/>
                                  </a:lnTo>
                                  <a:lnTo>
                                    <a:pt x="506" y="111"/>
                                  </a:lnTo>
                                  <a:lnTo>
                                    <a:pt x="486" y="86"/>
                                  </a:lnTo>
                                  <a:lnTo>
                                    <a:pt x="466" y="71"/>
                                  </a:lnTo>
                                  <a:lnTo>
                                    <a:pt x="446" y="51"/>
                                  </a:lnTo>
                                  <a:lnTo>
                                    <a:pt x="421" y="36"/>
                                  </a:lnTo>
                                  <a:lnTo>
                                    <a:pt x="391" y="26"/>
                                  </a:lnTo>
                                  <a:lnTo>
                                    <a:pt x="356" y="16"/>
                                  </a:lnTo>
                                  <a:lnTo>
                                    <a:pt x="321" y="5"/>
                                  </a:lnTo>
                                  <a:lnTo>
                                    <a:pt x="276" y="0"/>
                                  </a:lnTo>
                                  <a:lnTo>
                                    <a:pt x="230" y="0"/>
                                  </a:lnTo>
                                  <a:lnTo>
                                    <a:pt x="190" y="5"/>
                                  </a:lnTo>
                                  <a:lnTo>
                                    <a:pt x="155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10000"/>
                                <a:lumOff val="9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3979"/>
                          <wps:cNvSpPr>
                            <a:spLocks/>
                          </wps:cNvSpPr>
                          <wps:spPr bwMode="auto">
                            <a:xfrm>
                              <a:off x="1170" y="1315"/>
                              <a:ext cx="276" cy="471"/>
                            </a:xfrm>
                            <a:custGeom>
                              <a:avLst/>
                              <a:gdLst>
                                <a:gd name="T0" fmla="*/ 90 w 276"/>
                                <a:gd name="T1" fmla="*/ 471 h 471"/>
                                <a:gd name="T2" fmla="*/ 90 w 276"/>
                                <a:gd name="T3" fmla="*/ 471 h 471"/>
                                <a:gd name="T4" fmla="*/ 121 w 276"/>
                                <a:gd name="T5" fmla="*/ 471 h 471"/>
                                <a:gd name="T6" fmla="*/ 151 w 276"/>
                                <a:gd name="T7" fmla="*/ 466 h 471"/>
                                <a:gd name="T8" fmla="*/ 181 w 276"/>
                                <a:gd name="T9" fmla="*/ 456 h 471"/>
                                <a:gd name="T10" fmla="*/ 206 w 276"/>
                                <a:gd name="T11" fmla="*/ 436 h 471"/>
                                <a:gd name="T12" fmla="*/ 206 w 276"/>
                                <a:gd name="T13" fmla="*/ 436 h 471"/>
                                <a:gd name="T14" fmla="*/ 226 w 276"/>
                                <a:gd name="T15" fmla="*/ 416 h 471"/>
                                <a:gd name="T16" fmla="*/ 246 w 276"/>
                                <a:gd name="T17" fmla="*/ 391 h 471"/>
                                <a:gd name="T18" fmla="*/ 256 w 276"/>
                                <a:gd name="T19" fmla="*/ 361 h 471"/>
                                <a:gd name="T20" fmla="*/ 266 w 276"/>
                                <a:gd name="T21" fmla="*/ 326 h 471"/>
                                <a:gd name="T22" fmla="*/ 266 w 276"/>
                                <a:gd name="T23" fmla="*/ 326 h 471"/>
                                <a:gd name="T24" fmla="*/ 276 w 276"/>
                                <a:gd name="T25" fmla="*/ 290 h 471"/>
                                <a:gd name="T26" fmla="*/ 276 w 276"/>
                                <a:gd name="T27" fmla="*/ 250 h 471"/>
                                <a:gd name="T28" fmla="*/ 276 w 276"/>
                                <a:gd name="T29" fmla="*/ 210 h 471"/>
                                <a:gd name="T30" fmla="*/ 271 w 276"/>
                                <a:gd name="T31" fmla="*/ 170 h 471"/>
                                <a:gd name="T32" fmla="*/ 271 w 276"/>
                                <a:gd name="T33" fmla="*/ 170 h 471"/>
                                <a:gd name="T34" fmla="*/ 261 w 276"/>
                                <a:gd name="T35" fmla="*/ 125 h 471"/>
                                <a:gd name="T36" fmla="*/ 246 w 276"/>
                                <a:gd name="T37" fmla="*/ 85 h 471"/>
                                <a:gd name="T38" fmla="*/ 226 w 276"/>
                                <a:gd name="T39" fmla="*/ 40 h 471"/>
                                <a:gd name="T40" fmla="*/ 201 w 276"/>
                                <a:gd name="T41" fmla="*/ 0 h 471"/>
                                <a:gd name="T42" fmla="*/ 201 w 276"/>
                                <a:gd name="T43" fmla="*/ 0 h 471"/>
                                <a:gd name="T44" fmla="*/ 131 w 276"/>
                                <a:gd name="T45" fmla="*/ 85 h 471"/>
                                <a:gd name="T46" fmla="*/ 75 w 276"/>
                                <a:gd name="T47" fmla="*/ 170 h 471"/>
                                <a:gd name="T48" fmla="*/ 35 w 276"/>
                                <a:gd name="T49" fmla="*/ 245 h 471"/>
                                <a:gd name="T50" fmla="*/ 20 w 276"/>
                                <a:gd name="T51" fmla="*/ 280 h 471"/>
                                <a:gd name="T52" fmla="*/ 10 w 276"/>
                                <a:gd name="T53" fmla="*/ 316 h 471"/>
                                <a:gd name="T54" fmla="*/ 10 w 276"/>
                                <a:gd name="T55" fmla="*/ 316 h 471"/>
                                <a:gd name="T56" fmla="*/ 5 w 276"/>
                                <a:gd name="T57" fmla="*/ 346 h 471"/>
                                <a:gd name="T58" fmla="*/ 0 w 276"/>
                                <a:gd name="T59" fmla="*/ 376 h 471"/>
                                <a:gd name="T60" fmla="*/ 5 w 276"/>
                                <a:gd name="T61" fmla="*/ 401 h 471"/>
                                <a:gd name="T62" fmla="*/ 15 w 276"/>
                                <a:gd name="T63" fmla="*/ 421 h 471"/>
                                <a:gd name="T64" fmla="*/ 15 w 276"/>
                                <a:gd name="T65" fmla="*/ 421 h 471"/>
                                <a:gd name="T66" fmla="*/ 25 w 276"/>
                                <a:gd name="T67" fmla="*/ 441 h 471"/>
                                <a:gd name="T68" fmla="*/ 40 w 276"/>
                                <a:gd name="T69" fmla="*/ 451 h 471"/>
                                <a:gd name="T70" fmla="*/ 60 w 276"/>
                                <a:gd name="T71" fmla="*/ 461 h 471"/>
                                <a:gd name="T72" fmla="*/ 90 w 276"/>
                                <a:gd name="T73" fmla="*/ 471 h 471"/>
                                <a:gd name="T74" fmla="*/ 90 w 276"/>
                                <a:gd name="T75" fmla="*/ 471 h 4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76" h="471">
                                  <a:moveTo>
                                    <a:pt x="90" y="471"/>
                                  </a:moveTo>
                                  <a:lnTo>
                                    <a:pt x="90" y="471"/>
                                  </a:lnTo>
                                  <a:lnTo>
                                    <a:pt x="121" y="471"/>
                                  </a:lnTo>
                                  <a:lnTo>
                                    <a:pt x="151" y="466"/>
                                  </a:lnTo>
                                  <a:lnTo>
                                    <a:pt x="181" y="456"/>
                                  </a:lnTo>
                                  <a:lnTo>
                                    <a:pt x="206" y="436"/>
                                  </a:lnTo>
                                  <a:lnTo>
                                    <a:pt x="226" y="416"/>
                                  </a:lnTo>
                                  <a:lnTo>
                                    <a:pt x="246" y="391"/>
                                  </a:lnTo>
                                  <a:lnTo>
                                    <a:pt x="256" y="361"/>
                                  </a:lnTo>
                                  <a:lnTo>
                                    <a:pt x="266" y="326"/>
                                  </a:lnTo>
                                  <a:lnTo>
                                    <a:pt x="276" y="290"/>
                                  </a:lnTo>
                                  <a:lnTo>
                                    <a:pt x="276" y="250"/>
                                  </a:lnTo>
                                  <a:lnTo>
                                    <a:pt x="276" y="210"/>
                                  </a:lnTo>
                                  <a:lnTo>
                                    <a:pt x="271" y="170"/>
                                  </a:lnTo>
                                  <a:lnTo>
                                    <a:pt x="261" y="125"/>
                                  </a:lnTo>
                                  <a:lnTo>
                                    <a:pt x="246" y="85"/>
                                  </a:lnTo>
                                  <a:lnTo>
                                    <a:pt x="226" y="40"/>
                                  </a:lnTo>
                                  <a:lnTo>
                                    <a:pt x="201" y="0"/>
                                  </a:lnTo>
                                  <a:lnTo>
                                    <a:pt x="131" y="85"/>
                                  </a:lnTo>
                                  <a:lnTo>
                                    <a:pt x="75" y="170"/>
                                  </a:lnTo>
                                  <a:lnTo>
                                    <a:pt x="35" y="245"/>
                                  </a:lnTo>
                                  <a:lnTo>
                                    <a:pt x="20" y="280"/>
                                  </a:lnTo>
                                  <a:lnTo>
                                    <a:pt x="10" y="316"/>
                                  </a:lnTo>
                                  <a:lnTo>
                                    <a:pt x="5" y="346"/>
                                  </a:lnTo>
                                  <a:lnTo>
                                    <a:pt x="0" y="376"/>
                                  </a:lnTo>
                                  <a:lnTo>
                                    <a:pt x="5" y="401"/>
                                  </a:lnTo>
                                  <a:lnTo>
                                    <a:pt x="15" y="421"/>
                                  </a:lnTo>
                                  <a:lnTo>
                                    <a:pt x="25" y="441"/>
                                  </a:lnTo>
                                  <a:lnTo>
                                    <a:pt x="40" y="451"/>
                                  </a:lnTo>
                                  <a:lnTo>
                                    <a:pt x="60" y="461"/>
                                  </a:lnTo>
                                  <a:lnTo>
                                    <a:pt x="9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3980"/>
                          <wps:cNvSpPr>
                            <a:spLocks/>
                          </wps:cNvSpPr>
                          <wps:spPr bwMode="auto">
                            <a:xfrm>
                              <a:off x="1165" y="1205"/>
                              <a:ext cx="511" cy="135"/>
                            </a:xfrm>
                            <a:custGeom>
                              <a:avLst/>
                              <a:gdLst>
                                <a:gd name="T0" fmla="*/ 5 w 511"/>
                                <a:gd name="T1" fmla="*/ 90 h 135"/>
                                <a:gd name="T2" fmla="*/ 5 w 511"/>
                                <a:gd name="T3" fmla="*/ 90 h 135"/>
                                <a:gd name="T4" fmla="*/ 5 w 511"/>
                                <a:gd name="T5" fmla="*/ 95 h 135"/>
                                <a:gd name="T6" fmla="*/ 511 w 511"/>
                                <a:gd name="T7" fmla="*/ 135 h 135"/>
                                <a:gd name="T8" fmla="*/ 511 w 511"/>
                                <a:gd name="T9" fmla="*/ 135 h 135"/>
                                <a:gd name="T10" fmla="*/ 511 w 511"/>
                                <a:gd name="T11" fmla="*/ 135 h 135"/>
                                <a:gd name="T12" fmla="*/ 496 w 511"/>
                                <a:gd name="T13" fmla="*/ 85 h 135"/>
                                <a:gd name="T14" fmla="*/ 486 w 511"/>
                                <a:gd name="T15" fmla="*/ 40 h 135"/>
                                <a:gd name="T16" fmla="*/ 486 w 511"/>
                                <a:gd name="T17" fmla="*/ 40 h 135"/>
                                <a:gd name="T18" fmla="*/ 0 w 511"/>
                                <a:gd name="T19" fmla="*/ 0 h 135"/>
                                <a:gd name="T20" fmla="*/ 0 w 511"/>
                                <a:gd name="T21" fmla="*/ 0 h 135"/>
                                <a:gd name="T22" fmla="*/ 5 w 511"/>
                                <a:gd name="T23" fmla="*/ 90 h 135"/>
                                <a:gd name="T24" fmla="*/ 5 w 511"/>
                                <a:gd name="T25" fmla="*/ 90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511" h="135">
                                  <a:moveTo>
                                    <a:pt x="5" y="90"/>
                                  </a:moveTo>
                                  <a:lnTo>
                                    <a:pt x="5" y="90"/>
                                  </a:lnTo>
                                  <a:lnTo>
                                    <a:pt x="5" y="95"/>
                                  </a:lnTo>
                                  <a:lnTo>
                                    <a:pt x="511" y="135"/>
                                  </a:lnTo>
                                  <a:lnTo>
                                    <a:pt x="496" y="85"/>
                                  </a:lnTo>
                                  <a:lnTo>
                                    <a:pt x="486" y="4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10000"/>
                                <a:lumOff val="9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3981"/>
                          <wps:cNvSpPr>
                            <a:spLocks/>
                          </wps:cNvSpPr>
                          <wps:spPr bwMode="auto">
                            <a:xfrm>
                              <a:off x="1240" y="1305"/>
                              <a:ext cx="51" cy="45"/>
                            </a:xfrm>
                            <a:custGeom>
                              <a:avLst/>
                              <a:gdLst>
                                <a:gd name="T0" fmla="*/ 31 w 51"/>
                                <a:gd name="T1" fmla="*/ 45 h 45"/>
                                <a:gd name="T2" fmla="*/ 31 w 51"/>
                                <a:gd name="T3" fmla="*/ 45 h 45"/>
                                <a:gd name="T4" fmla="*/ 41 w 51"/>
                                <a:gd name="T5" fmla="*/ 40 h 45"/>
                                <a:gd name="T6" fmla="*/ 46 w 51"/>
                                <a:gd name="T7" fmla="*/ 35 h 45"/>
                                <a:gd name="T8" fmla="*/ 51 w 51"/>
                                <a:gd name="T9" fmla="*/ 20 h 45"/>
                                <a:gd name="T10" fmla="*/ 51 w 51"/>
                                <a:gd name="T11" fmla="*/ 5 h 45"/>
                                <a:gd name="T12" fmla="*/ 0 w 51"/>
                                <a:gd name="T13" fmla="*/ 0 h 45"/>
                                <a:gd name="T14" fmla="*/ 0 w 51"/>
                                <a:gd name="T15" fmla="*/ 0 h 45"/>
                                <a:gd name="T16" fmla="*/ 0 w 51"/>
                                <a:gd name="T17" fmla="*/ 20 h 45"/>
                                <a:gd name="T18" fmla="*/ 10 w 51"/>
                                <a:gd name="T19" fmla="*/ 35 h 45"/>
                                <a:gd name="T20" fmla="*/ 20 w 51"/>
                                <a:gd name="T21" fmla="*/ 40 h 45"/>
                                <a:gd name="T22" fmla="*/ 31 w 51"/>
                                <a:gd name="T23" fmla="*/ 45 h 45"/>
                                <a:gd name="T24" fmla="*/ 31 w 51"/>
                                <a:gd name="T25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51" h="45">
                                  <a:moveTo>
                                    <a:pt x="31" y="45"/>
                                  </a:moveTo>
                                  <a:lnTo>
                                    <a:pt x="31" y="45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6" y="35"/>
                                  </a:lnTo>
                                  <a:lnTo>
                                    <a:pt x="51" y="20"/>
                                  </a:lnTo>
                                  <a:lnTo>
                                    <a:pt x="51" y="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10" y="35"/>
                                  </a:lnTo>
                                  <a:lnTo>
                                    <a:pt x="20" y="40"/>
                                  </a:lnTo>
                                  <a:lnTo>
                                    <a:pt x="31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3982"/>
                          <wps:cNvSpPr>
                            <a:spLocks/>
                          </wps:cNvSpPr>
                          <wps:spPr bwMode="auto">
                            <a:xfrm>
                              <a:off x="1496" y="1325"/>
                              <a:ext cx="50" cy="45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0 h 45"/>
                                <a:gd name="T2" fmla="*/ 0 w 50"/>
                                <a:gd name="T3" fmla="*/ 0 h 45"/>
                                <a:gd name="T4" fmla="*/ 5 w 50"/>
                                <a:gd name="T5" fmla="*/ 20 h 45"/>
                                <a:gd name="T6" fmla="*/ 10 w 50"/>
                                <a:gd name="T7" fmla="*/ 35 h 45"/>
                                <a:gd name="T8" fmla="*/ 20 w 50"/>
                                <a:gd name="T9" fmla="*/ 45 h 45"/>
                                <a:gd name="T10" fmla="*/ 30 w 50"/>
                                <a:gd name="T11" fmla="*/ 45 h 45"/>
                                <a:gd name="T12" fmla="*/ 30 w 50"/>
                                <a:gd name="T13" fmla="*/ 45 h 45"/>
                                <a:gd name="T14" fmla="*/ 40 w 50"/>
                                <a:gd name="T15" fmla="*/ 40 h 45"/>
                                <a:gd name="T16" fmla="*/ 45 w 50"/>
                                <a:gd name="T17" fmla="*/ 35 h 45"/>
                                <a:gd name="T18" fmla="*/ 50 w 50"/>
                                <a:gd name="T19" fmla="*/ 20 h 45"/>
                                <a:gd name="T20" fmla="*/ 45 w 50"/>
                                <a:gd name="T21" fmla="*/ 5 h 45"/>
                                <a:gd name="T22" fmla="*/ 0 w 50"/>
                                <a:gd name="T23" fmla="*/ 0 h 45"/>
                                <a:gd name="T24" fmla="*/ 0 w 50"/>
                                <a:gd name="T25" fmla="*/ 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50" h="45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5" y="20"/>
                                  </a:lnTo>
                                  <a:lnTo>
                                    <a:pt x="10" y="35"/>
                                  </a:lnTo>
                                  <a:lnTo>
                                    <a:pt x="20" y="45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50" y="2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3983"/>
                          <wps:cNvSpPr>
                            <a:spLocks/>
                          </wps:cNvSpPr>
                          <wps:spPr bwMode="auto">
                            <a:xfrm>
                              <a:off x="470" y="2241"/>
                              <a:ext cx="831" cy="500"/>
                            </a:xfrm>
                            <a:custGeom>
                              <a:avLst/>
                              <a:gdLst>
                                <a:gd name="T0" fmla="*/ 25 w 831"/>
                                <a:gd name="T1" fmla="*/ 0 h 500"/>
                                <a:gd name="T2" fmla="*/ 25 w 831"/>
                                <a:gd name="T3" fmla="*/ 0 h 500"/>
                                <a:gd name="T4" fmla="*/ 15 w 831"/>
                                <a:gd name="T5" fmla="*/ 25 h 500"/>
                                <a:gd name="T6" fmla="*/ 5 w 831"/>
                                <a:gd name="T7" fmla="*/ 45 h 500"/>
                                <a:gd name="T8" fmla="*/ 0 w 831"/>
                                <a:gd name="T9" fmla="*/ 70 h 500"/>
                                <a:gd name="T10" fmla="*/ 0 w 831"/>
                                <a:gd name="T11" fmla="*/ 95 h 500"/>
                                <a:gd name="T12" fmla="*/ 5 w 831"/>
                                <a:gd name="T13" fmla="*/ 150 h 500"/>
                                <a:gd name="T14" fmla="*/ 20 w 831"/>
                                <a:gd name="T15" fmla="*/ 205 h 500"/>
                                <a:gd name="T16" fmla="*/ 20 w 831"/>
                                <a:gd name="T17" fmla="*/ 205 h 500"/>
                                <a:gd name="T18" fmla="*/ 45 w 831"/>
                                <a:gd name="T19" fmla="*/ 260 h 500"/>
                                <a:gd name="T20" fmla="*/ 80 w 831"/>
                                <a:gd name="T21" fmla="*/ 315 h 500"/>
                                <a:gd name="T22" fmla="*/ 125 w 831"/>
                                <a:gd name="T23" fmla="*/ 360 h 500"/>
                                <a:gd name="T24" fmla="*/ 180 w 831"/>
                                <a:gd name="T25" fmla="*/ 405 h 500"/>
                                <a:gd name="T26" fmla="*/ 180 w 831"/>
                                <a:gd name="T27" fmla="*/ 405 h 500"/>
                                <a:gd name="T28" fmla="*/ 240 w 831"/>
                                <a:gd name="T29" fmla="*/ 445 h 500"/>
                                <a:gd name="T30" fmla="*/ 310 w 831"/>
                                <a:gd name="T31" fmla="*/ 475 h 500"/>
                                <a:gd name="T32" fmla="*/ 385 w 831"/>
                                <a:gd name="T33" fmla="*/ 490 h 500"/>
                                <a:gd name="T34" fmla="*/ 460 w 831"/>
                                <a:gd name="T35" fmla="*/ 500 h 500"/>
                                <a:gd name="T36" fmla="*/ 460 w 831"/>
                                <a:gd name="T37" fmla="*/ 500 h 500"/>
                                <a:gd name="T38" fmla="*/ 505 w 831"/>
                                <a:gd name="T39" fmla="*/ 500 h 500"/>
                                <a:gd name="T40" fmla="*/ 550 w 831"/>
                                <a:gd name="T41" fmla="*/ 495 h 500"/>
                                <a:gd name="T42" fmla="*/ 600 w 831"/>
                                <a:gd name="T43" fmla="*/ 485 h 500"/>
                                <a:gd name="T44" fmla="*/ 645 w 831"/>
                                <a:gd name="T45" fmla="*/ 475 h 500"/>
                                <a:gd name="T46" fmla="*/ 690 w 831"/>
                                <a:gd name="T47" fmla="*/ 460 h 500"/>
                                <a:gd name="T48" fmla="*/ 740 w 831"/>
                                <a:gd name="T49" fmla="*/ 440 h 500"/>
                                <a:gd name="T50" fmla="*/ 785 w 831"/>
                                <a:gd name="T51" fmla="*/ 415 h 500"/>
                                <a:gd name="T52" fmla="*/ 831 w 831"/>
                                <a:gd name="T53" fmla="*/ 390 h 500"/>
                                <a:gd name="T54" fmla="*/ 831 w 831"/>
                                <a:gd name="T55" fmla="*/ 390 h 500"/>
                                <a:gd name="T56" fmla="*/ 740 w 831"/>
                                <a:gd name="T57" fmla="*/ 315 h 500"/>
                                <a:gd name="T58" fmla="*/ 640 w 831"/>
                                <a:gd name="T59" fmla="*/ 245 h 500"/>
                                <a:gd name="T60" fmla="*/ 545 w 831"/>
                                <a:gd name="T61" fmla="*/ 185 h 500"/>
                                <a:gd name="T62" fmla="*/ 445 w 831"/>
                                <a:gd name="T63" fmla="*/ 135 h 500"/>
                                <a:gd name="T64" fmla="*/ 345 w 831"/>
                                <a:gd name="T65" fmla="*/ 90 h 500"/>
                                <a:gd name="T66" fmla="*/ 240 w 831"/>
                                <a:gd name="T67" fmla="*/ 50 h 500"/>
                                <a:gd name="T68" fmla="*/ 135 w 831"/>
                                <a:gd name="T69" fmla="*/ 25 h 500"/>
                                <a:gd name="T70" fmla="*/ 25 w 831"/>
                                <a:gd name="T71" fmla="*/ 0 h 500"/>
                                <a:gd name="T72" fmla="*/ 25 w 831"/>
                                <a:gd name="T73" fmla="*/ 0 h 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831" h="500">
                                  <a:moveTo>
                                    <a:pt x="25" y="0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15" y="25"/>
                                  </a:lnTo>
                                  <a:lnTo>
                                    <a:pt x="5" y="45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5" y="150"/>
                                  </a:lnTo>
                                  <a:lnTo>
                                    <a:pt x="20" y="205"/>
                                  </a:lnTo>
                                  <a:lnTo>
                                    <a:pt x="45" y="260"/>
                                  </a:lnTo>
                                  <a:lnTo>
                                    <a:pt x="80" y="315"/>
                                  </a:lnTo>
                                  <a:lnTo>
                                    <a:pt x="125" y="360"/>
                                  </a:lnTo>
                                  <a:lnTo>
                                    <a:pt x="180" y="405"/>
                                  </a:lnTo>
                                  <a:lnTo>
                                    <a:pt x="240" y="445"/>
                                  </a:lnTo>
                                  <a:lnTo>
                                    <a:pt x="310" y="475"/>
                                  </a:lnTo>
                                  <a:lnTo>
                                    <a:pt x="385" y="490"/>
                                  </a:lnTo>
                                  <a:lnTo>
                                    <a:pt x="460" y="500"/>
                                  </a:lnTo>
                                  <a:lnTo>
                                    <a:pt x="505" y="500"/>
                                  </a:lnTo>
                                  <a:lnTo>
                                    <a:pt x="550" y="495"/>
                                  </a:lnTo>
                                  <a:lnTo>
                                    <a:pt x="600" y="485"/>
                                  </a:lnTo>
                                  <a:lnTo>
                                    <a:pt x="645" y="475"/>
                                  </a:lnTo>
                                  <a:lnTo>
                                    <a:pt x="690" y="460"/>
                                  </a:lnTo>
                                  <a:lnTo>
                                    <a:pt x="740" y="440"/>
                                  </a:lnTo>
                                  <a:lnTo>
                                    <a:pt x="785" y="415"/>
                                  </a:lnTo>
                                  <a:lnTo>
                                    <a:pt x="831" y="390"/>
                                  </a:lnTo>
                                  <a:lnTo>
                                    <a:pt x="740" y="315"/>
                                  </a:lnTo>
                                  <a:lnTo>
                                    <a:pt x="640" y="245"/>
                                  </a:lnTo>
                                  <a:lnTo>
                                    <a:pt x="545" y="185"/>
                                  </a:lnTo>
                                  <a:lnTo>
                                    <a:pt x="445" y="135"/>
                                  </a:lnTo>
                                  <a:lnTo>
                                    <a:pt x="345" y="90"/>
                                  </a:lnTo>
                                  <a:lnTo>
                                    <a:pt x="240" y="50"/>
                                  </a:lnTo>
                                  <a:lnTo>
                                    <a:pt x="135" y="25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3984"/>
                          <wps:cNvSpPr>
                            <a:spLocks/>
                          </wps:cNvSpPr>
                          <wps:spPr bwMode="auto">
                            <a:xfrm>
                              <a:off x="1491" y="2191"/>
                              <a:ext cx="145" cy="120"/>
                            </a:xfrm>
                            <a:custGeom>
                              <a:avLst/>
                              <a:gdLst>
                                <a:gd name="T0" fmla="*/ 90 w 145"/>
                                <a:gd name="T1" fmla="*/ 30 h 120"/>
                                <a:gd name="T2" fmla="*/ 0 w 145"/>
                                <a:gd name="T3" fmla="*/ 40 h 120"/>
                                <a:gd name="T4" fmla="*/ 60 w 145"/>
                                <a:gd name="T5" fmla="*/ 55 h 120"/>
                                <a:gd name="T6" fmla="*/ 10 w 145"/>
                                <a:gd name="T7" fmla="*/ 85 h 120"/>
                                <a:gd name="T8" fmla="*/ 75 w 145"/>
                                <a:gd name="T9" fmla="*/ 80 h 120"/>
                                <a:gd name="T10" fmla="*/ 40 w 145"/>
                                <a:gd name="T11" fmla="*/ 120 h 120"/>
                                <a:gd name="T12" fmla="*/ 40 w 145"/>
                                <a:gd name="T13" fmla="*/ 120 h 120"/>
                                <a:gd name="T14" fmla="*/ 75 w 145"/>
                                <a:gd name="T15" fmla="*/ 100 h 120"/>
                                <a:gd name="T16" fmla="*/ 105 w 145"/>
                                <a:gd name="T17" fmla="*/ 80 h 120"/>
                                <a:gd name="T18" fmla="*/ 130 w 145"/>
                                <a:gd name="T19" fmla="*/ 55 h 120"/>
                                <a:gd name="T20" fmla="*/ 145 w 145"/>
                                <a:gd name="T21" fmla="*/ 30 h 120"/>
                                <a:gd name="T22" fmla="*/ 145 w 145"/>
                                <a:gd name="T23" fmla="*/ 30 h 120"/>
                                <a:gd name="T24" fmla="*/ 125 w 145"/>
                                <a:gd name="T25" fmla="*/ 20 h 120"/>
                                <a:gd name="T26" fmla="*/ 105 w 145"/>
                                <a:gd name="T27" fmla="*/ 10 h 120"/>
                                <a:gd name="T28" fmla="*/ 75 w 145"/>
                                <a:gd name="T29" fmla="*/ 5 h 120"/>
                                <a:gd name="T30" fmla="*/ 45 w 145"/>
                                <a:gd name="T31" fmla="*/ 0 h 120"/>
                                <a:gd name="T32" fmla="*/ 90 w 145"/>
                                <a:gd name="T33" fmla="*/ 30 h 120"/>
                                <a:gd name="T34" fmla="*/ 90 w 145"/>
                                <a:gd name="T35" fmla="*/ 3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45" h="120">
                                  <a:moveTo>
                                    <a:pt x="90" y="30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60" y="55"/>
                                  </a:lnTo>
                                  <a:lnTo>
                                    <a:pt x="10" y="85"/>
                                  </a:lnTo>
                                  <a:lnTo>
                                    <a:pt x="75" y="80"/>
                                  </a:lnTo>
                                  <a:lnTo>
                                    <a:pt x="40" y="120"/>
                                  </a:lnTo>
                                  <a:lnTo>
                                    <a:pt x="75" y="100"/>
                                  </a:lnTo>
                                  <a:lnTo>
                                    <a:pt x="105" y="80"/>
                                  </a:lnTo>
                                  <a:lnTo>
                                    <a:pt x="130" y="55"/>
                                  </a:lnTo>
                                  <a:lnTo>
                                    <a:pt x="145" y="30"/>
                                  </a:lnTo>
                                  <a:lnTo>
                                    <a:pt x="125" y="20"/>
                                  </a:lnTo>
                                  <a:lnTo>
                                    <a:pt x="105" y="1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9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3985"/>
                          <wps:cNvSpPr>
                            <a:spLocks/>
                          </wps:cNvSpPr>
                          <wps:spPr bwMode="auto">
                            <a:xfrm>
                              <a:off x="1636" y="1756"/>
                              <a:ext cx="355" cy="465"/>
                            </a:xfrm>
                            <a:custGeom>
                              <a:avLst/>
                              <a:gdLst>
                                <a:gd name="T0" fmla="*/ 115 w 355"/>
                                <a:gd name="T1" fmla="*/ 0 h 465"/>
                                <a:gd name="T2" fmla="*/ 115 w 355"/>
                                <a:gd name="T3" fmla="*/ 0 h 465"/>
                                <a:gd name="T4" fmla="*/ 100 w 355"/>
                                <a:gd name="T5" fmla="*/ 45 h 465"/>
                                <a:gd name="T6" fmla="*/ 95 w 355"/>
                                <a:gd name="T7" fmla="*/ 80 h 465"/>
                                <a:gd name="T8" fmla="*/ 95 w 355"/>
                                <a:gd name="T9" fmla="*/ 80 h 465"/>
                                <a:gd name="T10" fmla="*/ 100 w 355"/>
                                <a:gd name="T11" fmla="*/ 100 h 465"/>
                                <a:gd name="T12" fmla="*/ 105 w 355"/>
                                <a:gd name="T13" fmla="*/ 110 h 465"/>
                                <a:gd name="T14" fmla="*/ 115 w 355"/>
                                <a:gd name="T15" fmla="*/ 120 h 465"/>
                                <a:gd name="T16" fmla="*/ 130 w 355"/>
                                <a:gd name="T17" fmla="*/ 125 h 465"/>
                                <a:gd name="T18" fmla="*/ 130 w 355"/>
                                <a:gd name="T19" fmla="*/ 125 h 465"/>
                                <a:gd name="T20" fmla="*/ 155 w 355"/>
                                <a:gd name="T21" fmla="*/ 140 h 465"/>
                                <a:gd name="T22" fmla="*/ 180 w 355"/>
                                <a:gd name="T23" fmla="*/ 155 h 465"/>
                                <a:gd name="T24" fmla="*/ 200 w 355"/>
                                <a:gd name="T25" fmla="*/ 175 h 465"/>
                                <a:gd name="T26" fmla="*/ 215 w 355"/>
                                <a:gd name="T27" fmla="*/ 195 h 465"/>
                                <a:gd name="T28" fmla="*/ 215 w 355"/>
                                <a:gd name="T29" fmla="*/ 195 h 465"/>
                                <a:gd name="T30" fmla="*/ 220 w 355"/>
                                <a:gd name="T31" fmla="*/ 215 h 465"/>
                                <a:gd name="T32" fmla="*/ 225 w 355"/>
                                <a:gd name="T33" fmla="*/ 240 h 465"/>
                                <a:gd name="T34" fmla="*/ 225 w 355"/>
                                <a:gd name="T35" fmla="*/ 260 h 465"/>
                                <a:gd name="T36" fmla="*/ 220 w 355"/>
                                <a:gd name="T37" fmla="*/ 285 h 465"/>
                                <a:gd name="T38" fmla="*/ 220 w 355"/>
                                <a:gd name="T39" fmla="*/ 285 h 465"/>
                                <a:gd name="T40" fmla="*/ 210 w 355"/>
                                <a:gd name="T41" fmla="*/ 315 h 465"/>
                                <a:gd name="T42" fmla="*/ 195 w 355"/>
                                <a:gd name="T43" fmla="*/ 340 h 465"/>
                                <a:gd name="T44" fmla="*/ 175 w 355"/>
                                <a:gd name="T45" fmla="*/ 365 h 465"/>
                                <a:gd name="T46" fmla="*/ 150 w 355"/>
                                <a:gd name="T47" fmla="*/ 385 h 465"/>
                                <a:gd name="T48" fmla="*/ 150 w 355"/>
                                <a:gd name="T49" fmla="*/ 385 h 465"/>
                                <a:gd name="T50" fmla="*/ 115 w 355"/>
                                <a:gd name="T51" fmla="*/ 410 h 465"/>
                                <a:gd name="T52" fmla="*/ 80 w 355"/>
                                <a:gd name="T53" fmla="*/ 430 h 465"/>
                                <a:gd name="T54" fmla="*/ 40 w 355"/>
                                <a:gd name="T55" fmla="*/ 450 h 465"/>
                                <a:gd name="T56" fmla="*/ 0 w 355"/>
                                <a:gd name="T57" fmla="*/ 465 h 465"/>
                                <a:gd name="T58" fmla="*/ 0 w 355"/>
                                <a:gd name="T59" fmla="*/ 465 h 465"/>
                                <a:gd name="T60" fmla="*/ 75 w 355"/>
                                <a:gd name="T61" fmla="*/ 455 h 465"/>
                                <a:gd name="T62" fmla="*/ 145 w 355"/>
                                <a:gd name="T63" fmla="*/ 435 h 465"/>
                                <a:gd name="T64" fmla="*/ 205 w 355"/>
                                <a:gd name="T65" fmla="*/ 410 h 465"/>
                                <a:gd name="T66" fmla="*/ 255 w 355"/>
                                <a:gd name="T67" fmla="*/ 375 h 465"/>
                                <a:gd name="T68" fmla="*/ 255 w 355"/>
                                <a:gd name="T69" fmla="*/ 375 h 465"/>
                                <a:gd name="T70" fmla="*/ 295 w 355"/>
                                <a:gd name="T71" fmla="*/ 345 h 465"/>
                                <a:gd name="T72" fmla="*/ 325 w 355"/>
                                <a:gd name="T73" fmla="*/ 310 h 465"/>
                                <a:gd name="T74" fmla="*/ 345 w 355"/>
                                <a:gd name="T75" fmla="*/ 270 h 465"/>
                                <a:gd name="T76" fmla="*/ 355 w 355"/>
                                <a:gd name="T77" fmla="*/ 230 h 465"/>
                                <a:gd name="T78" fmla="*/ 355 w 355"/>
                                <a:gd name="T79" fmla="*/ 230 h 465"/>
                                <a:gd name="T80" fmla="*/ 355 w 355"/>
                                <a:gd name="T81" fmla="*/ 190 h 465"/>
                                <a:gd name="T82" fmla="*/ 350 w 355"/>
                                <a:gd name="T83" fmla="*/ 155 h 465"/>
                                <a:gd name="T84" fmla="*/ 330 w 355"/>
                                <a:gd name="T85" fmla="*/ 120 h 465"/>
                                <a:gd name="T86" fmla="*/ 305 w 355"/>
                                <a:gd name="T87" fmla="*/ 85 h 465"/>
                                <a:gd name="T88" fmla="*/ 305 w 355"/>
                                <a:gd name="T89" fmla="*/ 85 h 465"/>
                                <a:gd name="T90" fmla="*/ 270 w 355"/>
                                <a:gd name="T91" fmla="*/ 55 h 465"/>
                                <a:gd name="T92" fmla="*/ 225 w 355"/>
                                <a:gd name="T93" fmla="*/ 30 h 465"/>
                                <a:gd name="T94" fmla="*/ 175 w 355"/>
                                <a:gd name="T95" fmla="*/ 10 h 465"/>
                                <a:gd name="T96" fmla="*/ 115 w 355"/>
                                <a:gd name="T97" fmla="*/ 0 h 465"/>
                                <a:gd name="T98" fmla="*/ 115 w 355"/>
                                <a:gd name="T99" fmla="*/ 0 h 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355" h="465">
                                  <a:moveTo>
                                    <a:pt x="115" y="0"/>
                                  </a:moveTo>
                                  <a:lnTo>
                                    <a:pt x="115" y="0"/>
                                  </a:lnTo>
                                  <a:lnTo>
                                    <a:pt x="100" y="45"/>
                                  </a:lnTo>
                                  <a:lnTo>
                                    <a:pt x="95" y="80"/>
                                  </a:lnTo>
                                  <a:lnTo>
                                    <a:pt x="100" y="100"/>
                                  </a:lnTo>
                                  <a:lnTo>
                                    <a:pt x="105" y="110"/>
                                  </a:lnTo>
                                  <a:lnTo>
                                    <a:pt x="115" y="120"/>
                                  </a:lnTo>
                                  <a:lnTo>
                                    <a:pt x="130" y="125"/>
                                  </a:lnTo>
                                  <a:lnTo>
                                    <a:pt x="155" y="140"/>
                                  </a:lnTo>
                                  <a:lnTo>
                                    <a:pt x="180" y="155"/>
                                  </a:lnTo>
                                  <a:lnTo>
                                    <a:pt x="200" y="175"/>
                                  </a:lnTo>
                                  <a:lnTo>
                                    <a:pt x="215" y="195"/>
                                  </a:lnTo>
                                  <a:lnTo>
                                    <a:pt x="220" y="215"/>
                                  </a:lnTo>
                                  <a:lnTo>
                                    <a:pt x="225" y="240"/>
                                  </a:lnTo>
                                  <a:lnTo>
                                    <a:pt x="225" y="260"/>
                                  </a:lnTo>
                                  <a:lnTo>
                                    <a:pt x="220" y="285"/>
                                  </a:lnTo>
                                  <a:lnTo>
                                    <a:pt x="210" y="315"/>
                                  </a:lnTo>
                                  <a:lnTo>
                                    <a:pt x="195" y="340"/>
                                  </a:lnTo>
                                  <a:lnTo>
                                    <a:pt x="175" y="365"/>
                                  </a:lnTo>
                                  <a:lnTo>
                                    <a:pt x="150" y="385"/>
                                  </a:lnTo>
                                  <a:lnTo>
                                    <a:pt x="115" y="410"/>
                                  </a:lnTo>
                                  <a:lnTo>
                                    <a:pt x="80" y="430"/>
                                  </a:lnTo>
                                  <a:lnTo>
                                    <a:pt x="40" y="450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75" y="455"/>
                                  </a:lnTo>
                                  <a:lnTo>
                                    <a:pt x="145" y="435"/>
                                  </a:lnTo>
                                  <a:lnTo>
                                    <a:pt x="205" y="410"/>
                                  </a:lnTo>
                                  <a:lnTo>
                                    <a:pt x="255" y="375"/>
                                  </a:lnTo>
                                  <a:lnTo>
                                    <a:pt x="295" y="345"/>
                                  </a:lnTo>
                                  <a:lnTo>
                                    <a:pt x="325" y="310"/>
                                  </a:lnTo>
                                  <a:lnTo>
                                    <a:pt x="345" y="27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355" y="190"/>
                                  </a:lnTo>
                                  <a:lnTo>
                                    <a:pt x="350" y="155"/>
                                  </a:lnTo>
                                  <a:lnTo>
                                    <a:pt x="330" y="120"/>
                                  </a:lnTo>
                                  <a:lnTo>
                                    <a:pt x="305" y="85"/>
                                  </a:lnTo>
                                  <a:lnTo>
                                    <a:pt x="270" y="55"/>
                                  </a:lnTo>
                                  <a:lnTo>
                                    <a:pt x="225" y="30"/>
                                  </a:lnTo>
                                  <a:lnTo>
                                    <a:pt x="175" y="10"/>
                                  </a:lnTo>
                                  <a:lnTo>
                                    <a:pt x="1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3986"/>
                          <wps:cNvSpPr>
                            <a:spLocks/>
                          </wps:cNvSpPr>
                          <wps:spPr bwMode="auto">
                            <a:xfrm>
                              <a:off x="825" y="2266"/>
                              <a:ext cx="40" cy="3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0 h 30"/>
                                <a:gd name="T2" fmla="*/ 0 w 40"/>
                                <a:gd name="T3" fmla="*/ 30 h 30"/>
                                <a:gd name="T4" fmla="*/ 40 w 40"/>
                                <a:gd name="T5" fmla="*/ 15 h 30"/>
                                <a:gd name="T6" fmla="*/ 0 w 40"/>
                                <a:gd name="T7" fmla="*/ 0 h 30"/>
                                <a:gd name="T8" fmla="*/ 0 w 40"/>
                                <a:gd name="T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0" h="30">
                                  <a:moveTo>
                                    <a:pt x="0" y="0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40" y="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6B77"/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3987"/>
                          <wps:cNvSpPr>
                            <a:spLocks/>
                          </wps:cNvSpPr>
                          <wps:spPr bwMode="auto">
                            <a:xfrm>
                              <a:off x="935" y="2021"/>
                              <a:ext cx="25" cy="40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0 h 40"/>
                                <a:gd name="T2" fmla="*/ 0 w 25"/>
                                <a:gd name="T3" fmla="*/ 40 h 40"/>
                                <a:gd name="T4" fmla="*/ 25 w 25"/>
                                <a:gd name="T5" fmla="*/ 25 h 40"/>
                                <a:gd name="T6" fmla="*/ 0 w 25"/>
                                <a:gd name="T7" fmla="*/ 0 h 40"/>
                                <a:gd name="T8" fmla="*/ 0 w 25"/>
                                <a:gd name="T9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40">
                                  <a:moveTo>
                                    <a:pt x="0" y="0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25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6B77"/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3988"/>
                          <wps:cNvSpPr>
                            <a:spLocks/>
                          </wps:cNvSpPr>
                          <wps:spPr bwMode="auto">
                            <a:xfrm>
                              <a:off x="1361" y="2146"/>
                              <a:ext cx="40" cy="3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0 h 35"/>
                                <a:gd name="T2" fmla="*/ 25 w 40"/>
                                <a:gd name="T3" fmla="*/ 35 h 35"/>
                                <a:gd name="T4" fmla="*/ 40 w 40"/>
                                <a:gd name="T5" fmla="*/ 0 h 35"/>
                                <a:gd name="T6" fmla="*/ 0 w 40"/>
                                <a:gd name="T7" fmla="*/ 10 h 35"/>
                                <a:gd name="T8" fmla="*/ 0 w 40"/>
                                <a:gd name="T9" fmla="*/ 10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0" h="35">
                                  <a:moveTo>
                                    <a:pt x="0" y="10"/>
                                  </a:moveTo>
                                  <a:lnTo>
                                    <a:pt x="25" y="35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6B77"/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3989"/>
                          <wps:cNvSpPr>
                            <a:spLocks/>
                          </wps:cNvSpPr>
                          <wps:spPr bwMode="auto">
                            <a:xfrm>
                              <a:off x="615" y="1410"/>
                              <a:ext cx="105" cy="95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5 h 95"/>
                                <a:gd name="T2" fmla="*/ 105 w 105"/>
                                <a:gd name="T3" fmla="*/ 0 h 95"/>
                                <a:gd name="T4" fmla="*/ 105 w 105"/>
                                <a:gd name="T5" fmla="*/ 0 h 95"/>
                                <a:gd name="T6" fmla="*/ 50 w 105"/>
                                <a:gd name="T7" fmla="*/ 0 h 95"/>
                                <a:gd name="T8" fmla="*/ 0 w 105"/>
                                <a:gd name="T9" fmla="*/ 5 h 95"/>
                                <a:gd name="T10" fmla="*/ 15 w 105"/>
                                <a:gd name="T11" fmla="*/ 95 h 95"/>
                                <a:gd name="T12" fmla="*/ 15 w 105"/>
                                <a:gd name="T13" fmla="*/ 95 h 95"/>
                                <a:gd name="T14" fmla="*/ 45 w 105"/>
                                <a:gd name="T15" fmla="*/ 90 h 95"/>
                                <a:gd name="T16" fmla="*/ 70 w 105"/>
                                <a:gd name="T17" fmla="*/ 70 h 95"/>
                                <a:gd name="T18" fmla="*/ 70 w 105"/>
                                <a:gd name="T19" fmla="*/ 70 h 95"/>
                                <a:gd name="T20" fmla="*/ 80 w 105"/>
                                <a:gd name="T21" fmla="*/ 55 h 95"/>
                                <a:gd name="T22" fmla="*/ 90 w 105"/>
                                <a:gd name="T23" fmla="*/ 40 h 95"/>
                                <a:gd name="T24" fmla="*/ 100 w 105"/>
                                <a:gd name="T25" fmla="*/ 25 h 95"/>
                                <a:gd name="T26" fmla="*/ 105 w 105"/>
                                <a:gd name="T27" fmla="*/ 5 h 95"/>
                                <a:gd name="T28" fmla="*/ 105 w 105"/>
                                <a:gd name="T29" fmla="*/ 5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05" h="95">
                                  <a:moveTo>
                                    <a:pt x="105" y="5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5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45" y="90"/>
                                  </a:lnTo>
                                  <a:lnTo>
                                    <a:pt x="70" y="70"/>
                                  </a:lnTo>
                                  <a:lnTo>
                                    <a:pt x="80" y="55"/>
                                  </a:lnTo>
                                  <a:lnTo>
                                    <a:pt x="90" y="40"/>
                                  </a:lnTo>
                                  <a:lnTo>
                                    <a:pt x="100" y="25"/>
                                  </a:lnTo>
                                  <a:lnTo>
                                    <a:pt x="105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FFFF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3990"/>
                          <wps:cNvSpPr>
                            <a:spLocks/>
                          </wps:cNvSpPr>
                          <wps:spPr bwMode="auto">
                            <a:xfrm>
                              <a:off x="760" y="1425"/>
                              <a:ext cx="55" cy="115"/>
                            </a:xfrm>
                            <a:custGeom>
                              <a:avLst/>
                              <a:gdLst>
                                <a:gd name="T0" fmla="*/ 55 w 55"/>
                                <a:gd name="T1" fmla="*/ 5 h 115"/>
                                <a:gd name="T2" fmla="*/ 55 w 55"/>
                                <a:gd name="T3" fmla="*/ 5 h 115"/>
                                <a:gd name="T4" fmla="*/ 30 w 55"/>
                                <a:gd name="T5" fmla="*/ 0 h 115"/>
                                <a:gd name="T6" fmla="*/ 0 w 55"/>
                                <a:gd name="T7" fmla="*/ 115 h 115"/>
                                <a:gd name="T8" fmla="*/ 25 w 55"/>
                                <a:gd name="T9" fmla="*/ 115 h 115"/>
                                <a:gd name="T10" fmla="*/ 55 w 55"/>
                                <a:gd name="T11" fmla="*/ 5 h 115"/>
                                <a:gd name="T12" fmla="*/ 55 w 55"/>
                                <a:gd name="T13" fmla="*/ 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5" h="115">
                                  <a:moveTo>
                                    <a:pt x="55" y="5"/>
                                  </a:moveTo>
                                  <a:lnTo>
                                    <a:pt x="55" y="5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25" y="115"/>
                                  </a:lnTo>
                                  <a:lnTo>
                                    <a:pt x="55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3991"/>
                          <wps:cNvSpPr>
                            <a:spLocks/>
                          </wps:cNvSpPr>
                          <wps:spPr bwMode="auto">
                            <a:xfrm>
                              <a:off x="710" y="1540"/>
                              <a:ext cx="75" cy="206"/>
                            </a:xfrm>
                            <a:custGeom>
                              <a:avLst/>
                              <a:gdLst>
                                <a:gd name="T0" fmla="*/ 50 w 75"/>
                                <a:gd name="T1" fmla="*/ 0 h 206"/>
                                <a:gd name="T2" fmla="*/ 0 w 75"/>
                                <a:gd name="T3" fmla="*/ 196 h 206"/>
                                <a:gd name="T4" fmla="*/ 20 w 75"/>
                                <a:gd name="T5" fmla="*/ 206 h 206"/>
                                <a:gd name="T6" fmla="*/ 75 w 75"/>
                                <a:gd name="T7" fmla="*/ 0 h 206"/>
                                <a:gd name="T8" fmla="*/ 50 w 75"/>
                                <a:gd name="T9" fmla="*/ 0 h 206"/>
                                <a:gd name="T10" fmla="*/ 50 w 75"/>
                                <a:gd name="T11" fmla="*/ 0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5" h="206">
                                  <a:moveTo>
                                    <a:pt x="50" y="0"/>
                                  </a:moveTo>
                                  <a:lnTo>
                                    <a:pt x="0" y="196"/>
                                  </a:lnTo>
                                  <a:lnTo>
                                    <a:pt x="20" y="206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3992"/>
                          <wps:cNvSpPr>
                            <a:spLocks/>
                          </wps:cNvSpPr>
                          <wps:spPr bwMode="auto">
                            <a:xfrm>
                              <a:off x="275" y="10"/>
                              <a:ext cx="2161" cy="920"/>
                            </a:xfrm>
                            <a:custGeom>
                              <a:avLst/>
                              <a:gdLst>
                                <a:gd name="T0" fmla="*/ 0 w 2161"/>
                                <a:gd name="T1" fmla="*/ 920 h 920"/>
                                <a:gd name="T2" fmla="*/ 155 w 2161"/>
                                <a:gd name="T3" fmla="*/ 830 h 920"/>
                                <a:gd name="T4" fmla="*/ 300 w 2161"/>
                                <a:gd name="T5" fmla="*/ 780 h 920"/>
                                <a:gd name="T6" fmla="*/ 440 w 2161"/>
                                <a:gd name="T7" fmla="*/ 770 h 920"/>
                                <a:gd name="T8" fmla="*/ 575 w 2161"/>
                                <a:gd name="T9" fmla="*/ 800 h 920"/>
                                <a:gd name="T10" fmla="*/ 610 w 2161"/>
                                <a:gd name="T11" fmla="*/ 745 h 920"/>
                                <a:gd name="T12" fmla="*/ 695 w 2161"/>
                                <a:gd name="T13" fmla="*/ 645 h 920"/>
                                <a:gd name="T14" fmla="*/ 790 w 2161"/>
                                <a:gd name="T15" fmla="*/ 570 h 920"/>
                                <a:gd name="T16" fmla="*/ 890 w 2161"/>
                                <a:gd name="T17" fmla="*/ 510 h 920"/>
                                <a:gd name="T18" fmla="*/ 1001 w 2161"/>
                                <a:gd name="T19" fmla="*/ 470 h 920"/>
                                <a:gd name="T20" fmla="*/ 1121 w 2161"/>
                                <a:gd name="T21" fmla="*/ 450 h 920"/>
                                <a:gd name="T22" fmla="*/ 1251 w 2161"/>
                                <a:gd name="T23" fmla="*/ 450 h 920"/>
                                <a:gd name="T24" fmla="*/ 1391 w 2161"/>
                                <a:gd name="T25" fmla="*/ 470 h 920"/>
                                <a:gd name="T26" fmla="*/ 1461 w 2161"/>
                                <a:gd name="T27" fmla="*/ 490 h 920"/>
                                <a:gd name="T28" fmla="*/ 1501 w 2161"/>
                                <a:gd name="T29" fmla="*/ 430 h 920"/>
                                <a:gd name="T30" fmla="*/ 1556 w 2161"/>
                                <a:gd name="T31" fmla="*/ 375 h 920"/>
                                <a:gd name="T32" fmla="*/ 1626 w 2161"/>
                                <a:gd name="T33" fmla="*/ 330 h 920"/>
                                <a:gd name="T34" fmla="*/ 1801 w 2161"/>
                                <a:gd name="T35" fmla="*/ 250 h 920"/>
                                <a:gd name="T36" fmla="*/ 2026 w 2161"/>
                                <a:gd name="T37" fmla="*/ 200 h 920"/>
                                <a:gd name="T38" fmla="*/ 2161 w 2161"/>
                                <a:gd name="T39" fmla="*/ 185 h 920"/>
                                <a:gd name="T40" fmla="*/ 1886 w 2161"/>
                                <a:gd name="T41" fmla="*/ 90 h 920"/>
                                <a:gd name="T42" fmla="*/ 1716 w 2161"/>
                                <a:gd name="T43" fmla="*/ 45 h 920"/>
                                <a:gd name="T44" fmla="*/ 1546 w 2161"/>
                                <a:gd name="T45" fmla="*/ 15 h 920"/>
                                <a:gd name="T46" fmla="*/ 1386 w 2161"/>
                                <a:gd name="T47" fmla="*/ 0 h 920"/>
                                <a:gd name="T48" fmla="*/ 1236 w 2161"/>
                                <a:gd name="T49" fmla="*/ 0 h 920"/>
                                <a:gd name="T50" fmla="*/ 1086 w 2161"/>
                                <a:gd name="T51" fmla="*/ 15 h 920"/>
                                <a:gd name="T52" fmla="*/ 945 w 2161"/>
                                <a:gd name="T53" fmla="*/ 50 h 920"/>
                                <a:gd name="T54" fmla="*/ 810 w 2161"/>
                                <a:gd name="T55" fmla="*/ 95 h 920"/>
                                <a:gd name="T56" fmla="*/ 680 w 2161"/>
                                <a:gd name="T57" fmla="*/ 155 h 920"/>
                                <a:gd name="T58" fmla="*/ 560 w 2161"/>
                                <a:gd name="T59" fmla="*/ 230 h 920"/>
                                <a:gd name="T60" fmla="*/ 445 w 2161"/>
                                <a:gd name="T61" fmla="*/ 320 h 920"/>
                                <a:gd name="T62" fmla="*/ 335 w 2161"/>
                                <a:gd name="T63" fmla="*/ 430 h 920"/>
                                <a:gd name="T64" fmla="*/ 230 w 2161"/>
                                <a:gd name="T65" fmla="*/ 550 h 920"/>
                                <a:gd name="T66" fmla="*/ 135 w 2161"/>
                                <a:gd name="T67" fmla="*/ 685 h 920"/>
                                <a:gd name="T68" fmla="*/ 45 w 2161"/>
                                <a:gd name="T69" fmla="*/ 835 h 920"/>
                                <a:gd name="T70" fmla="*/ 0 w 2161"/>
                                <a:gd name="T71" fmla="*/ 920 h 9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2161" h="920">
                                  <a:moveTo>
                                    <a:pt x="0" y="920"/>
                                  </a:moveTo>
                                  <a:lnTo>
                                    <a:pt x="0" y="920"/>
                                  </a:lnTo>
                                  <a:lnTo>
                                    <a:pt x="80" y="870"/>
                                  </a:lnTo>
                                  <a:lnTo>
                                    <a:pt x="155" y="830"/>
                                  </a:lnTo>
                                  <a:lnTo>
                                    <a:pt x="230" y="800"/>
                                  </a:lnTo>
                                  <a:lnTo>
                                    <a:pt x="300" y="780"/>
                                  </a:lnTo>
                                  <a:lnTo>
                                    <a:pt x="375" y="770"/>
                                  </a:lnTo>
                                  <a:lnTo>
                                    <a:pt x="440" y="770"/>
                                  </a:lnTo>
                                  <a:lnTo>
                                    <a:pt x="510" y="780"/>
                                  </a:lnTo>
                                  <a:lnTo>
                                    <a:pt x="575" y="800"/>
                                  </a:lnTo>
                                  <a:lnTo>
                                    <a:pt x="610" y="745"/>
                                  </a:lnTo>
                                  <a:lnTo>
                                    <a:pt x="655" y="695"/>
                                  </a:lnTo>
                                  <a:lnTo>
                                    <a:pt x="695" y="645"/>
                                  </a:lnTo>
                                  <a:lnTo>
                                    <a:pt x="740" y="605"/>
                                  </a:lnTo>
                                  <a:lnTo>
                                    <a:pt x="790" y="570"/>
                                  </a:lnTo>
                                  <a:lnTo>
                                    <a:pt x="840" y="535"/>
                                  </a:lnTo>
                                  <a:lnTo>
                                    <a:pt x="890" y="510"/>
                                  </a:lnTo>
                                  <a:lnTo>
                                    <a:pt x="945" y="490"/>
                                  </a:lnTo>
                                  <a:lnTo>
                                    <a:pt x="1001" y="470"/>
                                  </a:lnTo>
                                  <a:lnTo>
                                    <a:pt x="1061" y="460"/>
                                  </a:lnTo>
                                  <a:lnTo>
                                    <a:pt x="1121" y="450"/>
                                  </a:lnTo>
                                  <a:lnTo>
                                    <a:pt x="1186" y="450"/>
                                  </a:lnTo>
                                  <a:lnTo>
                                    <a:pt x="1251" y="450"/>
                                  </a:lnTo>
                                  <a:lnTo>
                                    <a:pt x="1321" y="460"/>
                                  </a:lnTo>
                                  <a:lnTo>
                                    <a:pt x="1391" y="470"/>
                                  </a:lnTo>
                                  <a:lnTo>
                                    <a:pt x="1461" y="490"/>
                                  </a:lnTo>
                                  <a:lnTo>
                                    <a:pt x="1481" y="460"/>
                                  </a:lnTo>
                                  <a:lnTo>
                                    <a:pt x="1501" y="430"/>
                                  </a:lnTo>
                                  <a:lnTo>
                                    <a:pt x="1526" y="400"/>
                                  </a:lnTo>
                                  <a:lnTo>
                                    <a:pt x="1556" y="375"/>
                                  </a:lnTo>
                                  <a:lnTo>
                                    <a:pt x="1591" y="350"/>
                                  </a:lnTo>
                                  <a:lnTo>
                                    <a:pt x="1626" y="330"/>
                                  </a:lnTo>
                                  <a:lnTo>
                                    <a:pt x="1706" y="285"/>
                                  </a:lnTo>
                                  <a:lnTo>
                                    <a:pt x="1801" y="250"/>
                                  </a:lnTo>
                                  <a:lnTo>
                                    <a:pt x="1906" y="225"/>
                                  </a:lnTo>
                                  <a:lnTo>
                                    <a:pt x="2026" y="200"/>
                                  </a:lnTo>
                                  <a:lnTo>
                                    <a:pt x="2161" y="185"/>
                                  </a:lnTo>
                                  <a:lnTo>
                                    <a:pt x="1976" y="115"/>
                                  </a:lnTo>
                                  <a:lnTo>
                                    <a:pt x="1886" y="90"/>
                                  </a:lnTo>
                                  <a:lnTo>
                                    <a:pt x="1801" y="65"/>
                                  </a:lnTo>
                                  <a:lnTo>
                                    <a:pt x="1716" y="45"/>
                                  </a:lnTo>
                                  <a:lnTo>
                                    <a:pt x="1631" y="25"/>
                                  </a:lnTo>
                                  <a:lnTo>
                                    <a:pt x="1546" y="15"/>
                                  </a:lnTo>
                                  <a:lnTo>
                                    <a:pt x="1466" y="5"/>
                                  </a:lnTo>
                                  <a:lnTo>
                                    <a:pt x="1386" y="0"/>
                                  </a:lnTo>
                                  <a:lnTo>
                                    <a:pt x="1311" y="0"/>
                                  </a:lnTo>
                                  <a:lnTo>
                                    <a:pt x="1236" y="0"/>
                                  </a:lnTo>
                                  <a:lnTo>
                                    <a:pt x="1161" y="5"/>
                                  </a:lnTo>
                                  <a:lnTo>
                                    <a:pt x="1086" y="15"/>
                                  </a:lnTo>
                                  <a:lnTo>
                                    <a:pt x="1016" y="30"/>
                                  </a:lnTo>
                                  <a:lnTo>
                                    <a:pt x="945" y="50"/>
                                  </a:lnTo>
                                  <a:lnTo>
                                    <a:pt x="875" y="70"/>
                                  </a:lnTo>
                                  <a:lnTo>
                                    <a:pt x="810" y="95"/>
                                  </a:lnTo>
                                  <a:lnTo>
                                    <a:pt x="745" y="125"/>
                                  </a:lnTo>
                                  <a:lnTo>
                                    <a:pt x="680" y="155"/>
                                  </a:lnTo>
                                  <a:lnTo>
                                    <a:pt x="620" y="190"/>
                                  </a:lnTo>
                                  <a:lnTo>
                                    <a:pt x="560" y="230"/>
                                  </a:lnTo>
                                  <a:lnTo>
                                    <a:pt x="500" y="275"/>
                                  </a:lnTo>
                                  <a:lnTo>
                                    <a:pt x="445" y="320"/>
                                  </a:lnTo>
                                  <a:lnTo>
                                    <a:pt x="385" y="375"/>
                                  </a:lnTo>
                                  <a:lnTo>
                                    <a:pt x="335" y="430"/>
                                  </a:lnTo>
                                  <a:lnTo>
                                    <a:pt x="280" y="485"/>
                                  </a:lnTo>
                                  <a:lnTo>
                                    <a:pt x="230" y="550"/>
                                  </a:lnTo>
                                  <a:lnTo>
                                    <a:pt x="180" y="615"/>
                                  </a:lnTo>
                                  <a:lnTo>
                                    <a:pt x="135" y="685"/>
                                  </a:lnTo>
                                  <a:lnTo>
                                    <a:pt x="85" y="760"/>
                                  </a:lnTo>
                                  <a:lnTo>
                                    <a:pt x="45" y="835"/>
                                  </a:lnTo>
                                  <a:lnTo>
                                    <a:pt x="0" y="920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  <a:gs pos="50000">
                                  <a:schemeClr val="accent4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6350"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9" name="Group 3993"/>
                        <wpg:cNvGrpSpPr>
                          <a:grpSpLocks/>
                        </wpg:cNvGrpSpPr>
                        <wpg:grpSpPr bwMode="auto">
                          <a:xfrm>
                            <a:off x="3047" y="13305"/>
                            <a:ext cx="551" cy="451"/>
                            <a:chOff x="10" y="10"/>
                            <a:chExt cx="3114" cy="2557"/>
                          </a:xfrm>
                        </wpg:grpSpPr>
                        <wps:wsp>
                          <wps:cNvPr id="420" name="Freeform 3994"/>
                          <wps:cNvSpPr>
                            <a:spLocks/>
                          </wps:cNvSpPr>
                          <wps:spPr bwMode="auto">
                            <a:xfrm>
                              <a:off x="70" y="10"/>
                              <a:ext cx="1040" cy="926"/>
                            </a:xfrm>
                            <a:custGeom>
                              <a:avLst/>
                              <a:gdLst>
                                <a:gd name="T0" fmla="*/ 30 w 1040"/>
                                <a:gd name="T1" fmla="*/ 385 h 926"/>
                                <a:gd name="T2" fmla="*/ 0 w 1040"/>
                                <a:gd name="T3" fmla="*/ 500 h 926"/>
                                <a:gd name="T4" fmla="*/ 0 w 1040"/>
                                <a:gd name="T5" fmla="*/ 575 h 926"/>
                                <a:gd name="T6" fmla="*/ 10 w 1040"/>
                                <a:gd name="T7" fmla="*/ 651 h 926"/>
                                <a:gd name="T8" fmla="*/ 20 w 1040"/>
                                <a:gd name="T9" fmla="*/ 686 h 926"/>
                                <a:gd name="T10" fmla="*/ 45 w 1040"/>
                                <a:gd name="T11" fmla="*/ 751 h 926"/>
                                <a:gd name="T12" fmla="*/ 85 w 1040"/>
                                <a:gd name="T13" fmla="*/ 806 h 926"/>
                                <a:gd name="T14" fmla="*/ 135 w 1040"/>
                                <a:gd name="T15" fmla="*/ 846 h 926"/>
                                <a:gd name="T16" fmla="*/ 195 w 1040"/>
                                <a:gd name="T17" fmla="*/ 876 h 926"/>
                                <a:gd name="T18" fmla="*/ 300 w 1040"/>
                                <a:gd name="T19" fmla="*/ 906 h 926"/>
                                <a:gd name="T20" fmla="*/ 500 w 1040"/>
                                <a:gd name="T21" fmla="*/ 926 h 926"/>
                                <a:gd name="T22" fmla="*/ 600 w 1040"/>
                                <a:gd name="T23" fmla="*/ 916 h 926"/>
                                <a:gd name="T24" fmla="*/ 770 w 1040"/>
                                <a:gd name="T25" fmla="*/ 871 h 926"/>
                                <a:gd name="T26" fmla="*/ 845 w 1040"/>
                                <a:gd name="T27" fmla="*/ 831 h 926"/>
                                <a:gd name="T28" fmla="*/ 910 w 1040"/>
                                <a:gd name="T29" fmla="*/ 786 h 926"/>
                                <a:gd name="T30" fmla="*/ 940 w 1040"/>
                                <a:gd name="T31" fmla="*/ 756 h 926"/>
                                <a:gd name="T32" fmla="*/ 985 w 1040"/>
                                <a:gd name="T33" fmla="*/ 696 h 926"/>
                                <a:gd name="T34" fmla="*/ 1020 w 1040"/>
                                <a:gd name="T35" fmla="*/ 636 h 926"/>
                                <a:gd name="T36" fmla="*/ 1035 w 1040"/>
                                <a:gd name="T37" fmla="*/ 565 h 926"/>
                                <a:gd name="T38" fmla="*/ 1040 w 1040"/>
                                <a:gd name="T39" fmla="*/ 525 h 926"/>
                                <a:gd name="T40" fmla="*/ 1035 w 1040"/>
                                <a:gd name="T41" fmla="*/ 445 h 926"/>
                                <a:gd name="T42" fmla="*/ 1010 w 1040"/>
                                <a:gd name="T43" fmla="*/ 360 h 926"/>
                                <a:gd name="T44" fmla="*/ 970 w 1040"/>
                                <a:gd name="T45" fmla="*/ 270 h 926"/>
                                <a:gd name="T46" fmla="*/ 910 w 1040"/>
                                <a:gd name="T47" fmla="*/ 185 h 926"/>
                                <a:gd name="T48" fmla="*/ 645 w 1040"/>
                                <a:gd name="T49" fmla="*/ 5 h 926"/>
                                <a:gd name="T50" fmla="*/ 585 w 1040"/>
                                <a:gd name="T51" fmla="*/ 0 h 926"/>
                                <a:gd name="T52" fmla="*/ 475 w 1040"/>
                                <a:gd name="T53" fmla="*/ 10 h 926"/>
                                <a:gd name="T54" fmla="*/ 370 w 1040"/>
                                <a:gd name="T55" fmla="*/ 40 h 926"/>
                                <a:gd name="T56" fmla="*/ 275 w 1040"/>
                                <a:gd name="T57" fmla="*/ 80 h 926"/>
                                <a:gd name="T58" fmla="*/ 235 w 1040"/>
                                <a:gd name="T59" fmla="*/ 110 h 926"/>
                                <a:gd name="T60" fmla="*/ 165 w 1040"/>
                                <a:gd name="T61" fmla="*/ 165 h 926"/>
                                <a:gd name="T62" fmla="*/ 110 w 1040"/>
                                <a:gd name="T63" fmla="*/ 230 h 926"/>
                                <a:gd name="T64" fmla="*/ 65 w 1040"/>
                                <a:gd name="T65" fmla="*/ 300 h 926"/>
                                <a:gd name="T66" fmla="*/ 30 w 1040"/>
                                <a:gd name="T67" fmla="*/ 385 h 9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1040" h="926">
                                  <a:moveTo>
                                    <a:pt x="30" y="385"/>
                                  </a:moveTo>
                                  <a:lnTo>
                                    <a:pt x="30" y="385"/>
                                  </a:lnTo>
                                  <a:lnTo>
                                    <a:pt x="5" y="460"/>
                                  </a:lnTo>
                                  <a:lnTo>
                                    <a:pt x="0" y="500"/>
                                  </a:lnTo>
                                  <a:lnTo>
                                    <a:pt x="0" y="53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5" y="610"/>
                                  </a:lnTo>
                                  <a:lnTo>
                                    <a:pt x="10" y="651"/>
                                  </a:lnTo>
                                  <a:lnTo>
                                    <a:pt x="20" y="686"/>
                                  </a:lnTo>
                                  <a:lnTo>
                                    <a:pt x="30" y="721"/>
                                  </a:lnTo>
                                  <a:lnTo>
                                    <a:pt x="45" y="751"/>
                                  </a:lnTo>
                                  <a:lnTo>
                                    <a:pt x="65" y="781"/>
                                  </a:lnTo>
                                  <a:lnTo>
                                    <a:pt x="85" y="806"/>
                                  </a:lnTo>
                                  <a:lnTo>
                                    <a:pt x="110" y="831"/>
                                  </a:lnTo>
                                  <a:lnTo>
                                    <a:pt x="135" y="846"/>
                                  </a:lnTo>
                                  <a:lnTo>
                                    <a:pt x="165" y="866"/>
                                  </a:lnTo>
                                  <a:lnTo>
                                    <a:pt x="195" y="876"/>
                                  </a:lnTo>
                                  <a:lnTo>
                                    <a:pt x="300" y="906"/>
                                  </a:lnTo>
                                  <a:lnTo>
                                    <a:pt x="400" y="921"/>
                                  </a:lnTo>
                                  <a:lnTo>
                                    <a:pt x="500" y="926"/>
                                  </a:lnTo>
                                  <a:lnTo>
                                    <a:pt x="600" y="916"/>
                                  </a:lnTo>
                                  <a:lnTo>
                                    <a:pt x="690" y="896"/>
                                  </a:lnTo>
                                  <a:lnTo>
                                    <a:pt x="770" y="871"/>
                                  </a:lnTo>
                                  <a:lnTo>
                                    <a:pt x="810" y="851"/>
                                  </a:lnTo>
                                  <a:lnTo>
                                    <a:pt x="845" y="831"/>
                                  </a:lnTo>
                                  <a:lnTo>
                                    <a:pt x="880" y="811"/>
                                  </a:lnTo>
                                  <a:lnTo>
                                    <a:pt x="910" y="786"/>
                                  </a:lnTo>
                                  <a:lnTo>
                                    <a:pt x="940" y="756"/>
                                  </a:lnTo>
                                  <a:lnTo>
                                    <a:pt x="965" y="726"/>
                                  </a:lnTo>
                                  <a:lnTo>
                                    <a:pt x="985" y="696"/>
                                  </a:lnTo>
                                  <a:lnTo>
                                    <a:pt x="1005" y="666"/>
                                  </a:lnTo>
                                  <a:lnTo>
                                    <a:pt x="1020" y="636"/>
                                  </a:lnTo>
                                  <a:lnTo>
                                    <a:pt x="1030" y="600"/>
                                  </a:lnTo>
                                  <a:lnTo>
                                    <a:pt x="1035" y="565"/>
                                  </a:lnTo>
                                  <a:lnTo>
                                    <a:pt x="1040" y="525"/>
                                  </a:lnTo>
                                  <a:lnTo>
                                    <a:pt x="1040" y="485"/>
                                  </a:lnTo>
                                  <a:lnTo>
                                    <a:pt x="1035" y="445"/>
                                  </a:lnTo>
                                  <a:lnTo>
                                    <a:pt x="1025" y="400"/>
                                  </a:lnTo>
                                  <a:lnTo>
                                    <a:pt x="1010" y="360"/>
                                  </a:lnTo>
                                  <a:lnTo>
                                    <a:pt x="995" y="315"/>
                                  </a:lnTo>
                                  <a:lnTo>
                                    <a:pt x="970" y="270"/>
                                  </a:lnTo>
                                  <a:lnTo>
                                    <a:pt x="940" y="230"/>
                                  </a:lnTo>
                                  <a:lnTo>
                                    <a:pt x="910" y="185"/>
                                  </a:lnTo>
                                  <a:lnTo>
                                    <a:pt x="330" y="736"/>
                                  </a:lnTo>
                                  <a:lnTo>
                                    <a:pt x="645" y="5"/>
                                  </a:lnTo>
                                  <a:lnTo>
                                    <a:pt x="585" y="0"/>
                                  </a:lnTo>
                                  <a:lnTo>
                                    <a:pt x="525" y="5"/>
                                  </a:lnTo>
                                  <a:lnTo>
                                    <a:pt x="475" y="10"/>
                                  </a:lnTo>
                                  <a:lnTo>
                                    <a:pt x="420" y="25"/>
                                  </a:lnTo>
                                  <a:lnTo>
                                    <a:pt x="370" y="40"/>
                                  </a:lnTo>
                                  <a:lnTo>
                                    <a:pt x="320" y="55"/>
                                  </a:lnTo>
                                  <a:lnTo>
                                    <a:pt x="275" y="80"/>
                                  </a:lnTo>
                                  <a:lnTo>
                                    <a:pt x="235" y="110"/>
                                  </a:lnTo>
                                  <a:lnTo>
                                    <a:pt x="200" y="135"/>
                                  </a:lnTo>
                                  <a:lnTo>
                                    <a:pt x="165" y="165"/>
                                  </a:lnTo>
                                  <a:lnTo>
                                    <a:pt x="135" y="195"/>
                                  </a:lnTo>
                                  <a:lnTo>
                                    <a:pt x="110" y="230"/>
                                  </a:lnTo>
                                  <a:lnTo>
                                    <a:pt x="85" y="265"/>
                                  </a:lnTo>
                                  <a:lnTo>
                                    <a:pt x="65" y="300"/>
                                  </a:lnTo>
                                  <a:lnTo>
                                    <a:pt x="45" y="340"/>
                                  </a:lnTo>
                                  <a:lnTo>
                                    <a:pt x="30" y="3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3995"/>
                          <wps:cNvSpPr>
                            <a:spLocks/>
                          </wps:cNvSpPr>
                          <wps:spPr bwMode="auto">
                            <a:xfrm>
                              <a:off x="1979" y="1846"/>
                              <a:ext cx="920" cy="721"/>
                            </a:xfrm>
                            <a:custGeom>
                              <a:avLst/>
                              <a:gdLst>
                                <a:gd name="T0" fmla="*/ 870 w 920"/>
                                <a:gd name="T1" fmla="*/ 146 h 721"/>
                                <a:gd name="T2" fmla="*/ 870 w 920"/>
                                <a:gd name="T3" fmla="*/ 146 h 721"/>
                                <a:gd name="T4" fmla="*/ 795 w 920"/>
                                <a:gd name="T5" fmla="*/ 96 h 721"/>
                                <a:gd name="T6" fmla="*/ 720 w 920"/>
                                <a:gd name="T7" fmla="*/ 55 h 721"/>
                                <a:gd name="T8" fmla="*/ 635 w 920"/>
                                <a:gd name="T9" fmla="*/ 25 h 721"/>
                                <a:gd name="T10" fmla="*/ 545 w 920"/>
                                <a:gd name="T11" fmla="*/ 10 h 721"/>
                                <a:gd name="T12" fmla="*/ 545 w 920"/>
                                <a:gd name="T13" fmla="*/ 10 h 721"/>
                                <a:gd name="T14" fmla="*/ 465 w 920"/>
                                <a:gd name="T15" fmla="*/ 0 h 721"/>
                                <a:gd name="T16" fmla="*/ 385 w 920"/>
                                <a:gd name="T17" fmla="*/ 0 h 721"/>
                                <a:gd name="T18" fmla="*/ 305 w 920"/>
                                <a:gd name="T19" fmla="*/ 10 h 721"/>
                                <a:gd name="T20" fmla="*/ 235 w 920"/>
                                <a:gd name="T21" fmla="*/ 30 h 721"/>
                                <a:gd name="T22" fmla="*/ 235 w 920"/>
                                <a:gd name="T23" fmla="*/ 30 h 721"/>
                                <a:gd name="T24" fmla="*/ 165 w 920"/>
                                <a:gd name="T25" fmla="*/ 55 h 721"/>
                                <a:gd name="T26" fmla="*/ 110 w 920"/>
                                <a:gd name="T27" fmla="*/ 91 h 721"/>
                                <a:gd name="T28" fmla="*/ 85 w 920"/>
                                <a:gd name="T29" fmla="*/ 106 h 721"/>
                                <a:gd name="T30" fmla="*/ 60 w 920"/>
                                <a:gd name="T31" fmla="*/ 126 h 721"/>
                                <a:gd name="T32" fmla="*/ 45 w 920"/>
                                <a:gd name="T33" fmla="*/ 151 h 721"/>
                                <a:gd name="T34" fmla="*/ 30 w 920"/>
                                <a:gd name="T35" fmla="*/ 171 h 721"/>
                                <a:gd name="T36" fmla="*/ 30 w 920"/>
                                <a:gd name="T37" fmla="*/ 171 h 721"/>
                                <a:gd name="T38" fmla="*/ 15 w 920"/>
                                <a:gd name="T39" fmla="*/ 201 h 721"/>
                                <a:gd name="T40" fmla="*/ 5 w 920"/>
                                <a:gd name="T41" fmla="*/ 226 h 721"/>
                                <a:gd name="T42" fmla="*/ 0 w 920"/>
                                <a:gd name="T43" fmla="*/ 256 h 721"/>
                                <a:gd name="T44" fmla="*/ 0 w 920"/>
                                <a:gd name="T45" fmla="*/ 286 h 721"/>
                                <a:gd name="T46" fmla="*/ 0 w 920"/>
                                <a:gd name="T47" fmla="*/ 311 h 721"/>
                                <a:gd name="T48" fmla="*/ 10 w 920"/>
                                <a:gd name="T49" fmla="*/ 341 h 721"/>
                                <a:gd name="T50" fmla="*/ 20 w 920"/>
                                <a:gd name="T51" fmla="*/ 376 h 721"/>
                                <a:gd name="T52" fmla="*/ 35 w 920"/>
                                <a:gd name="T53" fmla="*/ 406 h 721"/>
                                <a:gd name="T54" fmla="*/ 675 w 920"/>
                                <a:gd name="T55" fmla="*/ 221 h 721"/>
                                <a:gd name="T56" fmla="*/ 190 w 920"/>
                                <a:gd name="T57" fmla="*/ 651 h 721"/>
                                <a:gd name="T58" fmla="*/ 190 w 920"/>
                                <a:gd name="T59" fmla="*/ 651 h 721"/>
                                <a:gd name="T60" fmla="*/ 275 w 920"/>
                                <a:gd name="T61" fmla="*/ 686 h 721"/>
                                <a:gd name="T62" fmla="*/ 355 w 920"/>
                                <a:gd name="T63" fmla="*/ 706 h 721"/>
                                <a:gd name="T64" fmla="*/ 440 w 920"/>
                                <a:gd name="T65" fmla="*/ 721 h 721"/>
                                <a:gd name="T66" fmla="*/ 520 w 920"/>
                                <a:gd name="T67" fmla="*/ 721 h 721"/>
                                <a:gd name="T68" fmla="*/ 520 w 920"/>
                                <a:gd name="T69" fmla="*/ 721 h 721"/>
                                <a:gd name="T70" fmla="*/ 595 w 920"/>
                                <a:gd name="T71" fmla="*/ 711 h 721"/>
                                <a:gd name="T72" fmla="*/ 660 w 920"/>
                                <a:gd name="T73" fmla="*/ 691 h 721"/>
                                <a:gd name="T74" fmla="*/ 725 w 920"/>
                                <a:gd name="T75" fmla="*/ 666 h 721"/>
                                <a:gd name="T76" fmla="*/ 780 w 920"/>
                                <a:gd name="T77" fmla="*/ 631 h 721"/>
                                <a:gd name="T78" fmla="*/ 780 w 920"/>
                                <a:gd name="T79" fmla="*/ 631 h 721"/>
                                <a:gd name="T80" fmla="*/ 830 w 920"/>
                                <a:gd name="T81" fmla="*/ 586 h 721"/>
                                <a:gd name="T82" fmla="*/ 865 w 920"/>
                                <a:gd name="T83" fmla="*/ 536 h 721"/>
                                <a:gd name="T84" fmla="*/ 895 w 920"/>
                                <a:gd name="T85" fmla="*/ 486 h 721"/>
                                <a:gd name="T86" fmla="*/ 915 w 920"/>
                                <a:gd name="T87" fmla="*/ 426 h 721"/>
                                <a:gd name="T88" fmla="*/ 915 w 920"/>
                                <a:gd name="T89" fmla="*/ 426 h 721"/>
                                <a:gd name="T90" fmla="*/ 920 w 920"/>
                                <a:gd name="T91" fmla="*/ 391 h 721"/>
                                <a:gd name="T92" fmla="*/ 920 w 920"/>
                                <a:gd name="T93" fmla="*/ 356 h 721"/>
                                <a:gd name="T94" fmla="*/ 920 w 920"/>
                                <a:gd name="T95" fmla="*/ 321 h 721"/>
                                <a:gd name="T96" fmla="*/ 915 w 920"/>
                                <a:gd name="T97" fmla="*/ 286 h 721"/>
                                <a:gd name="T98" fmla="*/ 900 w 920"/>
                                <a:gd name="T99" fmla="*/ 216 h 721"/>
                                <a:gd name="T100" fmla="*/ 870 w 920"/>
                                <a:gd name="T101" fmla="*/ 146 h 721"/>
                                <a:gd name="T102" fmla="*/ 870 w 920"/>
                                <a:gd name="T103" fmla="*/ 146 h 7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920" h="721">
                                  <a:moveTo>
                                    <a:pt x="870" y="146"/>
                                  </a:moveTo>
                                  <a:lnTo>
                                    <a:pt x="870" y="146"/>
                                  </a:lnTo>
                                  <a:lnTo>
                                    <a:pt x="795" y="96"/>
                                  </a:lnTo>
                                  <a:lnTo>
                                    <a:pt x="720" y="55"/>
                                  </a:lnTo>
                                  <a:lnTo>
                                    <a:pt x="635" y="25"/>
                                  </a:lnTo>
                                  <a:lnTo>
                                    <a:pt x="545" y="10"/>
                                  </a:lnTo>
                                  <a:lnTo>
                                    <a:pt x="465" y="0"/>
                                  </a:lnTo>
                                  <a:lnTo>
                                    <a:pt x="385" y="0"/>
                                  </a:lnTo>
                                  <a:lnTo>
                                    <a:pt x="305" y="10"/>
                                  </a:lnTo>
                                  <a:lnTo>
                                    <a:pt x="235" y="30"/>
                                  </a:lnTo>
                                  <a:lnTo>
                                    <a:pt x="165" y="55"/>
                                  </a:lnTo>
                                  <a:lnTo>
                                    <a:pt x="110" y="91"/>
                                  </a:lnTo>
                                  <a:lnTo>
                                    <a:pt x="85" y="106"/>
                                  </a:lnTo>
                                  <a:lnTo>
                                    <a:pt x="60" y="126"/>
                                  </a:lnTo>
                                  <a:lnTo>
                                    <a:pt x="45" y="151"/>
                                  </a:lnTo>
                                  <a:lnTo>
                                    <a:pt x="30" y="171"/>
                                  </a:lnTo>
                                  <a:lnTo>
                                    <a:pt x="15" y="201"/>
                                  </a:lnTo>
                                  <a:lnTo>
                                    <a:pt x="5" y="226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86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10" y="341"/>
                                  </a:lnTo>
                                  <a:lnTo>
                                    <a:pt x="20" y="376"/>
                                  </a:lnTo>
                                  <a:lnTo>
                                    <a:pt x="35" y="406"/>
                                  </a:lnTo>
                                  <a:lnTo>
                                    <a:pt x="675" y="221"/>
                                  </a:lnTo>
                                  <a:lnTo>
                                    <a:pt x="190" y="651"/>
                                  </a:lnTo>
                                  <a:lnTo>
                                    <a:pt x="275" y="686"/>
                                  </a:lnTo>
                                  <a:lnTo>
                                    <a:pt x="355" y="706"/>
                                  </a:lnTo>
                                  <a:lnTo>
                                    <a:pt x="440" y="721"/>
                                  </a:lnTo>
                                  <a:lnTo>
                                    <a:pt x="520" y="721"/>
                                  </a:lnTo>
                                  <a:lnTo>
                                    <a:pt x="595" y="711"/>
                                  </a:lnTo>
                                  <a:lnTo>
                                    <a:pt x="660" y="691"/>
                                  </a:lnTo>
                                  <a:lnTo>
                                    <a:pt x="725" y="666"/>
                                  </a:lnTo>
                                  <a:lnTo>
                                    <a:pt x="780" y="631"/>
                                  </a:lnTo>
                                  <a:lnTo>
                                    <a:pt x="830" y="586"/>
                                  </a:lnTo>
                                  <a:lnTo>
                                    <a:pt x="865" y="536"/>
                                  </a:lnTo>
                                  <a:lnTo>
                                    <a:pt x="895" y="486"/>
                                  </a:lnTo>
                                  <a:lnTo>
                                    <a:pt x="915" y="426"/>
                                  </a:lnTo>
                                  <a:lnTo>
                                    <a:pt x="920" y="391"/>
                                  </a:lnTo>
                                  <a:lnTo>
                                    <a:pt x="920" y="356"/>
                                  </a:lnTo>
                                  <a:lnTo>
                                    <a:pt x="920" y="321"/>
                                  </a:lnTo>
                                  <a:lnTo>
                                    <a:pt x="915" y="286"/>
                                  </a:lnTo>
                                  <a:lnTo>
                                    <a:pt x="900" y="216"/>
                                  </a:lnTo>
                                  <a:lnTo>
                                    <a:pt x="870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3996"/>
                          <wps:cNvSpPr>
                            <a:spLocks/>
                          </wps:cNvSpPr>
                          <wps:spPr bwMode="auto">
                            <a:xfrm>
                              <a:off x="10" y="866"/>
                              <a:ext cx="410" cy="575"/>
                            </a:xfrm>
                            <a:custGeom>
                              <a:avLst/>
                              <a:gdLst>
                                <a:gd name="T0" fmla="*/ 10 w 410"/>
                                <a:gd name="T1" fmla="*/ 405 h 575"/>
                                <a:gd name="T2" fmla="*/ 10 w 410"/>
                                <a:gd name="T3" fmla="*/ 405 h 575"/>
                                <a:gd name="T4" fmla="*/ 30 w 410"/>
                                <a:gd name="T5" fmla="*/ 455 h 575"/>
                                <a:gd name="T6" fmla="*/ 60 w 410"/>
                                <a:gd name="T7" fmla="*/ 495 h 575"/>
                                <a:gd name="T8" fmla="*/ 95 w 410"/>
                                <a:gd name="T9" fmla="*/ 525 h 575"/>
                                <a:gd name="T10" fmla="*/ 140 w 410"/>
                                <a:gd name="T11" fmla="*/ 550 h 575"/>
                                <a:gd name="T12" fmla="*/ 140 w 410"/>
                                <a:gd name="T13" fmla="*/ 550 h 575"/>
                                <a:gd name="T14" fmla="*/ 170 w 410"/>
                                <a:gd name="T15" fmla="*/ 560 h 575"/>
                                <a:gd name="T16" fmla="*/ 200 w 410"/>
                                <a:gd name="T17" fmla="*/ 570 h 575"/>
                                <a:gd name="T18" fmla="*/ 230 w 410"/>
                                <a:gd name="T19" fmla="*/ 575 h 575"/>
                                <a:gd name="T20" fmla="*/ 265 w 410"/>
                                <a:gd name="T21" fmla="*/ 575 h 575"/>
                                <a:gd name="T22" fmla="*/ 335 w 410"/>
                                <a:gd name="T23" fmla="*/ 570 h 575"/>
                                <a:gd name="T24" fmla="*/ 410 w 410"/>
                                <a:gd name="T25" fmla="*/ 555 h 575"/>
                                <a:gd name="T26" fmla="*/ 410 w 410"/>
                                <a:gd name="T27" fmla="*/ 555 h 575"/>
                                <a:gd name="T28" fmla="*/ 360 w 410"/>
                                <a:gd name="T29" fmla="*/ 535 h 575"/>
                                <a:gd name="T30" fmla="*/ 315 w 410"/>
                                <a:gd name="T31" fmla="*/ 515 h 575"/>
                                <a:gd name="T32" fmla="*/ 270 w 410"/>
                                <a:gd name="T33" fmla="*/ 490 h 575"/>
                                <a:gd name="T34" fmla="*/ 235 w 410"/>
                                <a:gd name="T35" fmla="*/ 465 h 575"/>
                                <a:gd name="T36" fmla="*/ 205 w 410"/>
                                <a:gd name="T37" fmla="*/ 440 h 575"/>
                                <a:gd name="T38" fmla="*/ 180 w 410"/>
                                <a:gd name="T39" fmla="*/ 410 h 575"/>
                                <a:gd name="T40" fmla="*/ 160 w 410"/>
                                <a:gd name="T41" fmla="*/ 380 h 575"/>
                                <a:gd name="T42" fmla="*/ 145 w 410"/>
                                <a:gd name="T43" fmla="*/ 345 h 575"/>
                                <a:gd name="T44" fmla="*/ 135 w 410"/>
                                <a:gd name="T45" fmla="*/ 310 h 575"/>
                                <a:gd name="T46" fmla="*/ 130 w 410"/>
                                <a:gd name="T47" fmla="*/ 270 h 575"/>
                                <a:gd name="T48" fmla="*/ 130 w 410"/>
                                <a:gd name="T49" fmla="*/ 230 h 575"/>
                                <a:gd name="T50" fmla="*/ 135 w 410"/>
                                <a:gd name="T51" fmla="*/ 190 h 575"/>
                                <a:gd name="T52" fmla="*/ 145 w 410"/>
                                <a:gd name="T53" fmla="*/ 145 h 575"/>
                                <a:gd name="T54" fmla="*/ 165 w 410"/>
                                <a:gd name="T55" fmla="*/ 100 h 575"/>
                                <a:gd name="T56" fmla="*/ 185 w 410"/>
                                <a:gd name="T57" fmla="*/ 50 h 575"/>
                                <a:gd name="T58" fmla="*/ 210 w 410"/>
                                <a:gd name="T59" fmla="*/ 0 h 575"/>
                                <a:gd name="T60" fmla="*/ 210 w 410"/>
                                <a:gd name="T61" fmla="*/ 0 h 575"/>
                                <a:gd name="T62" fmla="*/ 150 w 410"/>
                                <a:gd name="T63" fmla="*/ 45 h 575"/>
                                <a:gd name="T64" fmla="*/ 100 w 410"/>
                                <a:gd name="T65" fmla="*/ 90 h 575"/>
                                <a:gd name="T66" fmla="*/ 60 w 410"/>
                                <a:gd name="T67" fmla="*/ 140 h 575"/>
                                <a:gd name="T68" fmla="*/ 30 w 410"/>
                                <a:gd name="T69" fmla="*/ 200 h 575"/>
                                <a:gd name="T70" fmla="*/ 30 w 410"/>
                                <a:gd name="T71" fmla="*/ 200 h 575"/>
                                <a:gd name="T72" fmla="*/ 10 w 410"/>
                                <a:gd name="T73" fmla="*/ 250 h 575"/>
                                <a:gd name="T74" fmla="*/ 0 w 410"/>
                                <a:gd name="T75" fmla="*/ 305 h 575"/>
                                <a:gd name="T76" fmla="*/ 0 w 410"/>
                                <a:gd name="T77" fmla="*/ 355 h 575"/>
                                <a:gd name="T78" fmla="*/ 10 w 410"/>
                                <a:gd name="T79" fmla="*/ 405 h 575"/>
                                <a:gd name="T80" fmla="*/ 10 w 410"/>
                                <a:gd name="T81" fmla="*/ 405 h 5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410" h="575">
                                  <a:moveTo>
                                    <a:pt x="10" y="405"/>
                                  </a:moveTo>
                                  <a:lnTo>
                                    <a:pt x="10" y="405"/>
                                  </a:lnTo>
                                  <a:lnTo>
                                    <a:pt x="30" y="455"/>
                                  </a:lnTo>
                                  <a:lnTo>
                                    <a:pt x="60" y="495"/>
                                  </a:lnTo>
                                  <a:lnTo>
                                    <a:pt x="95" y="525"/>
                                  </a:lnTo>
                                  <a:lnTo>
                                    <a:pt x="140" y="550"/>
                                  </a:lnTo>
                                  <a:lnTo>
                                    <a:pt x="170" y="560"/>
                                  </a:lnTo>
                                  <a:lnTo>
                                    <a:pt x="200" y="570"/>
                                  </a:lnTo>
                                  <a:lnTo>
                                    <a:pt x="230" y="575"/>
                                  </a:lnTo>
                                  <a:lnTo>
                                    <a:pt x="265" y="575"/>
                                  </a:lnTo>
                                  <a:lnTo>
                                    <a:pt x="335" y="570"/>
                                  </a:lnTo>
                                  <a:lnTo>
                                    <a:pt x="410" y="555"/>
                                  </a:lnTo>
                                  <a:lnTo>
                                    <a:pt x="360" y="535"/>
                                  </a:lnTo>
                                  <a:lnTo>
                                    <a:pt x="315" y="515"/>
                                  </a:lnTo>
                                  <a:lnTo>
                                    <a:pt x="270" y="490"/>
                                  </a:lnTo>
                                  <a:lnTo>
                                    <a:pt x="235" y="465"/>
                                  </a:lnTo>
                                  <a:lnTo>
                                    <a:pt x="205" y="440"/>
                                  </a:lnTo>
                                  <a:lnTo>
                                    <a:pt x="180" y="410"/>
                                  </a:lnTo>
                                  <a:lnTo>
                                    <a:pt x="160" y="380"/>
                                  </a:lnTo>
                                  <a:lnTo>
                                    <a:pt x="145" y="345"/>
                                  </a:lnTo>
                                  <a:lnTo>
                                    <a:pt x="135" y="310"/>
                                  </a:lnTo>
                                  <a:lnTo>
                                    <a:pt x="130" y="270"/>
                                  </a:lnTo>
                                  <a:lnTo>
                                    <a:pt x="130" y="230"/>
                                  </a:lnTo>
                                  <a:lnTo>
                                    <a:pt x="135" y="190"/>
                                  </a:lnTo>
                                  <a:lnTo>
                                    <a:pt x="145" y="145"/>
                                  </a:lnTo>
                                  <a:lnTo>
                                    <a:pt x="165" y="100"/>
                                  </a:lnTo>
                                  <a:lnTo>
                                    <a:pt x="185" y="5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150" y="45"/>
                                  </a:lnTo>
                                  <a:lnTo>
                                    <a:pt x="100" y="90"/>
                                  </a:lnTo>
                                  <a:lnTo>
                                    <a:pt x="60" y="140"/>
                                  </a:lnTo>
                                  <a:lnTo>
                                    <a:pt x="30" y="200"/>
                                  </a:lnTo>
                                  <a:lnTo>
                                    <a:pt x="10" y="250"/>
                                  </a:lnTo>
                                  <a:lnTo>
                                    <a:pt x="0" y="305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10" y="4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3997"/>
                          <wps:cNvSpPr>
                            <a:spLocks/>
                          </wps:cNvSpPr>
                          <wps:spPr bwMode="auto">
                            <a:xfrm>
                              <a:off x="2794" y="1421"/>
                              <a:ext cx="285" cy="571"/>
                            </a:xfrm>
                            <a:custGeom>
                              <a:avLst/>
                              <a:gdLst>
                                <a:gd name="T0" fmla="*/ 0 w 285"/>
                                <a:gd name="T1" fmla="*/ 0 h 571"/>
                                <a:gd name="T2" fmla="*/ 0 w 285"/>
                                <a:gd name="T3" fmla="*/ 0 h 571"/>
                                <a:gd name="T4" fmla="*/ 60 w 285"/>
                                <a:gd name="T5" fmla="*/ 75 h 571"/>
                                <a:gd name="T6" fmla="*/ 85 w 285"/>
                                <a:gd name="T7" fmla="*/ 115 h 571"/>
                                <a:gd name="T8" fmla="*/ 110 w 285"/>
                                <a:gd name="T9" fmla="*/ 150 h 571"/>
                                <a:gd name="T10" fmla="*/ 125 w 285"/>
                                <a:gd name="T11" fmla="*/ 185 h 571"/>
                                <a:gd name="T12" fmla="*/ 140 w 285"/>
                                <a:gd name="T13" fmla="*/ 225 h 571"/>
                                <a:gd name="T14" fmla="*/ 150 w 285"/>
                                <a:gd name="T15" fmla="*/ 260 h 571"/>
                                <a:gd name="T16" fmla="*/ 155 w 285"/>
                                <a:gd name="T17" fmla="*/ 295 h 571"/>
                                <a:gd name="T18" fmla="*/ 155 w 285"/>
                                <a:gd name="T19" fmla="*/ 330 h 571"/>
                                <a:gd name="T20" fmla="*/ 155 w 285"/>
                                <a:gd name="T21" fmla="*/ 365 h 571"/>
                                <a:gd name="T22" fmla="*/ 145 w 285"/>
                                <a:gd name="T23" fmla="*/ 400 h 571"/>
                                <a:gd name="T24" fmla="*/ 135 w 285"/>
                                <a:gd name="T25" fmla="*/ 435 h 571"/>
                                <a:gd name="T26" fmla="*/ 120 w 285"/>
                                <a:gd name="T27" fmla="*/ 470 h 571"/>
                                <a:gd name="T28" fmla="*/ 105 w 285"/>
                                <a:gd name="T29" fmla="*/ 505 h 571"/>
                                <a:gd name="T30" fmla="*/ 80 w 285"/>
                                <a:gd name="T31" fmla="*/ 536 h 571"/>
                                <a:gd name="T32" fmla="*/ 55 w 285"/>
                                <a:gd name="T33" fmla="*/ 571 h 571"/>
                                <a:gd name="T34" fmla="*/ 55 w 285"/>
                                <a:gd name="T35" fmla="*/ 571 h 571"/>
                                <a:gd name="T36" fmla="*/ 110 w 285"/>
                                <a:gd name="T37" fmla="*/ 546 h 571"/>
                                <a:gd name="T38" fmla="*/ 160 w 285"/>
                                <a:gd name="T39" fmla="*/ 521 h 571"/>
                                <a:gd name="T40" fmla="*/ 200 w 285"/>
                                <a:gd name="T41" fmla="*/ 495 h 571"/>
                                <a:gd name="T42" fmla="*/ 235 w 285"/>
                                <a:gd name="T43" fmla="*/ 465 h 571"/>
                                <a:gd name="T44" fmla="*/ 260 w 285"/>
                                <a:gd name="T45" fmla="*/ 435 h 571"/>
                                <a:gd name="T46" fmla="*/ 275 w 285"/>
                                <a:gd name="T47" fmla="*/ 400 h 571"/>
                                <a:gd name="T48" fmla="*/ 285 w 285"/>
                                <a:gd name="T49" fmla="*/ 370 h 571"/>
                                <a:gd name="T50" fmla="*/ 285 w 285"/>
                                <a:gd name="T51" fmla="*/ 335 h 571"/>
                                <a:gd name="T52" fmla="*/ 280 w 285"/>
                                <a:gd name="T53" fmla="*/ 295 h 571"/>
                                <a:gd name="T54" fmla="*/ 260 w 285"/>
                                <a:gd name="T55" fmla="*/ 260 h 571"/>
                                <a:gd name="T56" fmla="*/ 240 w 285"/>
                                <a:gd name="T57" fmla="*/ 220 h 571"/>
                                <a:gd name="T58" fmla="*/ 205 w 285"/>
                                <a:gd name="T59" fmla="*/ 180 h 571"/>
                                <a:gd name="T60" fmla="*/ 165 w 285"/>
                                <a:gd name="T61" fmla="*/ 135 h 571"/>
                                <a:gd name="T62" fmla="*/ 120 w 285"/>
                                <a:gd name="T63" fmla="*/ 90 h 571"/>
                                <a:gd name="T64" fmla="*/ 65 w 285"/>
                                <a:gd name="T65" fmla="*/ 45 h 571"/>
                                <a:gd name="T66" fmla="*/ 0 w 285"/>
                                <a:gd name="T67" fmla="*/ 0 h 571"/>
                                <a:gd name="T68" fmla="*/ 0 w 285"/>
                                <a:gd name="T69" fmla="*/ 0 h 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285" h="571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0" y="75"/>
                                  </a:lnTo>
                                  <a:lnTo>
                                    <a:pt x="85" y="115"/>
                                  </a:lnTo>
                                  <a:lnTo>
                                    <a:pt x="110" y="150"/>
                                  </a:lnTo>
                                  <a:lnTo>
                                    <a:pt x="125" y="185"/>
                                  </a:lnTo>
                                  <a:lnTo>
                                    <a:pt x="140" y="225"/>
                                  </a:lnTo>
                                  <a:lnTo>
                                    <a:pt x="150" y="260"/>
                                  </a:lnTo>
                                  <a:lnTo>
                                    <a:pt x="155" y="295"/>
                                  </a:lnTo>
                                  <a:lnTo>
                                    <a:pt x="155" y="330"/>
                                  </a:lnTo>
                                  <a:lnTo>
                                    <a:pt x="155" y="365"/>
                                  </a:lnTo>
                                  <a:lnTo>
                                    <a:pt x="145" y="400"/>
                                  </a:lnTo>
                                  <a:lnTo>
                                    <a:pt x="135" y="435"/>
                                  </a:lnTo>
                                  <a:lnTo>
                                    <a:pt x="120" y="470"/>
                                  </a:lnTo>
                                  <a:lnTo>
                                    <a:pt x="105" y="505"/>
                                  </a:lnTo>
                                  <a:lnTo>
                                    <a:pt x="80" y="536"/>
                                  </a:lnTo>
                                  <a:lnTo>
                                    <a:pt x="55" y="571"/>
                                  </a:lnTo>
                                  <a:lnTo>
                                    <a:pt x="110" y="546"/>
                                  </a:lnTo>
                                  <a:lnTo>
                                    <a:pt x="160" y="521"/>
                                  </a:lnTo>
                                  <a:lnTo>
                                    <a:pt x="200" y="495"/>
                                  </a:lnTo>
                                  <a:lnTo>
                                    <a:pt x="235" y="465"/>
                                  </a:lnTo>
                                  <a:lnTo>
                                    <a:pt x="260" y="435"/>
                                  </a:lnTo>
                                  <a:lnTo>
                                    <a:pt x="275" y="400"/>
                                  </a:lnTo>
                                  <a:lnTo>
                                    <a:pt x="285" y="370"/>
                                  </a:lnTo>
                                  <a:lnTo>
                                    <a:pt x="285" y="335"/>
                                  </a:lnTo>
                                  <a:lnTo>
                                    <a:pt x="280" y="295"/>
                                  </a:lnTo>
                                  <a:lnTo>
                                    <a:pt x="260" y="260"/>
                                  </a:lnTo>
                                  <a:lnTo>
                                    <a:pt x="240" y="220"/>
                                  </a:lnTo>
                                  <a:lnTo>
                                    <a:pt x="205" y="180"/>
                                  </a:lnTo>
                                  <a:lnTo>
                                    <a:pt x="165" y="135"/>
                                  </a:lnTo>
                                  <a:lnTo>
                                    <a:pt x="120" y="90"/>
                                  </a:lnTo>
                                  <a:lnTo>
                                    <a:pt x="65" y="4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3998"/>
                          <wps:cNvSpPr>
                            <a:spLocks/>
                          </wps:cNvSpPr>
                          <wps:spPr bwMode="auto">
                            <a:xfrm>
                              <a:off x="420" y="856"/>
                              <a:ext cx="2374" cy="945"/>
                            </a:xfrm>
                            <a:custGeom>
                              <a:avLst/>
                              <a:gdLst>
                                <a:gd name="T0" fmla="*/ 1789 w 2374"/>
                                <a:gd name="T1" fmla="*/ 860 h 945"/>
                                <a:gd name="T2" fmla="*/ 1954 w 2374"/>
                                <a:gd name="T3" fmla="*/ 805 h 945"/>
                                <a:gd name="T4" fmla="*/ 2109 w 2374"/>
                                <a:gd name="T5" fmla="*/ 735 h 945"/>
                                <a:gd name="T6" fmla="*/ 2249 w 2374"/>
                                <a:gd name="T7" fmla="*/ 655 h 945"/>
                                <a:gd name="T8" fmla="*/ 2374 w 2374"/>
                                <a:gd name="T9" fmla="*/ 565 h 945"/>
                                <a:gd name="T10" fmla="*/ 2324 w 2374"/>
                                <a:gd name="T11" fmla="*/ 500 h 945"/>
                                <a:gd name="T12" fmla="*/ 2224 w 2374"/>
                                <a:gd name="T13" fmla="*/ 380 h 945"/>
                                <a:gd name="T14" fmla="*/ 2109 w 2374"/>
                                <a:gd name="T15" fmla="*/ 275 h 945"/>
                                <a:gd name="T16" fmla="*/ 1979 w 2374"/>
                                <a:gd name="T17" fmla="*/ 190 h 945"/>
                                <a:gd name="T18" fmla="*/ 1914 w 2374"/>
                                <a:gd name="T19" fmla="*/ 150 h 945"/>
                                <a:gd name="T20" fmla="*/ 1774 w 2374"/>
                                <a:gd name="T21" fmla="*/ 85 h 945"/>
                                <a:gd name="T22" fmla="*/ 1629 w 2374"/>
                                <a:gd name="T23" fmla="*/ 40 h 945"/>
                                <a:gd name="T24" fmla="*/ 1474 w 2374"/>
                                <a:gd name="T25" fmla="*/ 10 h 945"/>
                                <a:gd name="T26" fmla="*/ 1314 w 2374"/>
                                <a:gd name="T27" fmla="*/ 0 h 945"/>
                                <a:gd name="T28" fmla="*/ 1234 w 2374"/>
                                <a:gd name="T29" fmla="*/ 0 h 945"/>
                                <a:gd name="T30" fmla="*/ 1070 w 2374"/>
                                <a:gd name="T31" fmla="*/ 15 h 945"/>
                                <a:gd name="T32" fmla="*/ 905 w 2374"/>
                                <a:gd name="T33" fmla="*/ 50 h 945"/>
                                <a:gd name="T34" fmla="*/ 735 w 2374"/>
                                <a:gd name="T35" fmla="*/ 100 h 945"/>
                                <a:gd name="T36" fmla="*/ 655 w 2374"/>
                                <a:gd name="T37" fmla="*/ 135 h 945"/>
                                <a:gd name="T38" fmla="*/ 485 w 2374"/>
                                <a:gd name="T39" fmla="*/ 215 h 945"/>
                                <a:gd name="T40" fmla="*/ 315 w 2374"/>
                                <a:gd name="T41" fmla="*/ 315 h 945"/>
                                <a:gd name="T42" fmla="*/ 155 w 2374"/>
                                <a:gd name="T43" fmla="*/ 430 h 945"/>
                                <a:gd name="T44" fmla="*/ 0 w 2374"/>
                                <a:gd name="T45" fmla="*/ 565 h 945"/>
                                <a:gd name="T46" fmla="*/ 40 w 2374"/>
                                <a:gd name="T47" fmla="*/ 605 h 945"/>
                                <a:gd name="T48" fmla="*/ 135 w 2374"/>
                                <a:gd name="T49" fmla="*/ 685 h 945"/>
                                <a:gd name="T50" fmla="*/ 250 w 2374"/>
                                <a:gd name="T51" fmla="*/ 755 h 945"/>
                                <a:gd name="T52" fmla="*/ 380 w 2374"/>
                                <a:gd name="T53" fmla="*/ 815 h 945"/>
                                <a:gd name="T54" fmla="*/ 455 w 2374"/>
                                <a:gd name="T55" fmla="*/ 840 h 945"/>
                                <a:gd name="T56" fmla="*/ 605 w 2374"/>
                                <a:gd name="T57" fmla="*/ 885 h 945"/>
                                <a:gd name="T58" fmla="*/ 760 w 2374"/>
                                <a:gd name="T59" fmla="*/ 915 h 945"/>
                                <a:gd name="T60" fmla="*/ 930 w 2374"/>
                                <a:gd name="T61" fmla="*/ 935 h 945"/>
                                <a:gd name="T62" fmla="*/ 1100 w 2374"/>
                                <a:gd name="T63" fmla="*/ 945 h 945"/>
                                <a:gd name="T64" fmla="*/ 1279 w 2374"/>
                                <a:gd name="T65" fmla="*/ 945 h 945"/>
                                <a:gd name="T66" fmla="*/ 1454 w 2374"/>
                                <a:gd name="T67" fmla="*/ 930 h 945"/>
                                <a:gd name="T68" fmla="*/ 1624 w 2374"/>
                                <a:gd name="T69" fmla="*/ 900 h 945"/>
                                <a:gd name="T70" fmla="*/ 1789 w 2374"/>
                                <a:gd name="T71" fmla="*/ 860 h 9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2374" h="945">
                                  <a:moveTo>
                                    <a:pt x="1789" y="860"/>
                                  </a:moveTo>
                                  <a:lnTo>
                                    <a:pt x="1789" y="860"/>
                                  </a:lnTo>
                                  <a:lnTo>
                                    <a:pt x="1874" y="835"/>
                                  </a:lnTo>
                                  <a:lnTo>
                                    <a:pt x="1954" y="805"/>
                                  </a:lnTo>
                                  <a:lnTo>
                                    <a:pt x="2034" y="770"/>
                                  </a:lnTo>
                                  <a:lnTo>
                                    <a:pt x="2109" y="735"/>
                                  </a:lnTo>
                                  <a:lnTo>
                                    <a:pt x="2179" y="695"/>
                                  </a:lnTo>
                                  <a:lnTo>
                                    <a:pt x="2249" y="655"/>
                                  </a:lnTo>
                                  <a:lnTo>
                                    <a:pt x="2314" y="610"/>
                                  </a:lnTo>
                                  <a:lnTo>
                                    <a:pt x="2374" y="565"/>
                                  </a:lnTo>
                                  <a:lnTo>
                                    <a:pt x="2324" y="500"/>
                                  </a:lnTo>
                                  <a:lnTo>
                                    <a:pt x="2274" y="435"/>
                                  </a:lnTo>
                                  <a:lnTo>
                                    <a:pt x="2224" y="380"/>
                                  </a:lnTo>
                                  <a:lnTo>
                                    <a:pt x="2169" y="325"/>
                                  </a:lnTo>
                                  <a:lnTo>
                                    <a:pt x="2109" y="275"/>
                                  </a:lnTo>
                                  <a:lnTo>
                                    <a:pt x="2044" y="230"/>
                                  </a:lnTo>
                                  <a:lnTo>
                                    <a:pt x="1979" y="190"/>
                                  </a:lnTo>
                                  <a:lnTo>
                                    <a:pt x="1914" y="150"/>
                                  </a:lnTo>
                                  <a:lnTo>
                                    <a:pt x="1844" y="115"/>
                                  </a:lnTo>
                                  <a:lnTo>
                                    <a:pt x="1774" y="85"/>
                                  </a:lnTo>
                                  <a:lnTo>
                                    <a:pt x="1699" y="60"/>
                                  </a:lnTo>
                                  <a:lnTo>
                                    <a:pt x="1629" y="40"/>
                                  </a:lnTo>
                                  <a:lnTo>
                                    <a:pt x="1554" y="25"/>
                                  </a:lnTo>
                                  <a:lnTo>
                                    <a:pt x="1474" y="10"/>
                                  </a:lnTo>
                                  <a:lnTo>
                                    <a:pt x="1394" y="5"/>
                                  </a:lnTo>
                                  <a:lnTo>
                                    <a:pt x="1314" y="0"/>
                                  </a:lnTo>
                                  <a:lnTo>
                                    <a:pt x="1234" y="0"/>
                                  </a:lnTo>
                                  <a:lnTo>
                                    <a:pt x="1149" y="10"/>
                                  </a:lnTo>
                                  <a:lnTo>
                                    <a:pt x="1070" y="15"/>
                                  </a:lnTo>
                                  <a:lnTo>
                                    <a:pt x="985" y="30"/>
                                  </a:lnTo>
                                  <a:lnTo>
                                    <a:pt x="905" y="50"/>
                                  </a:lnTo>
                                  <a:lnTo>
                                    <a:pt x="820" y="75"/>
                                  </a:lnTo>
                                  <a:lnTo>
                                    <a:pt x="735" y="100"/>
                                  </a:lnTo>
                                  <a:lnTo>
                                    <a:pt x="655" y="135"/>
                                  </a:lnTo>
                                  <a:lnTo>
                                    <a:pt x="570" y="175"/>
                                  </a:lnTo>
                                  <a:lnTo>
                                    <a:pt x="485" y="215"/>
                                  </a:lnTo>
                                  <a:lnTo>
                                    <a:pt x="400" y="265"/>
                                  </a:lnTo>
                                  <a:lnTo>
                                    <a:pt x="315" y="315"/>
                                  </a:lnTo>
                                  <a:lnTo>
                                    <a:pt x="235" y="370"/>
                                  </a:lnTo>
                                  <a:lnTo>
                                    <a:pt x="155" y="430"/>
                                  </a:lnTo>
                                  <a:lnTo>
                                    <a:pt x="80" y="495"/>
                                  </a:lnTo>
                                  <a:lnTo>
                                    <a:pt x="0" y="565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85" y="645"/>
                                  </a:lnTo>
                                  <a:lnTo>
                                    <a:pt x="135" y="685"/>
                                  </a:lnTo>
                                  <a:lnTo>
                                    <a:pt x="190" y="720"/>
                                  </a:lnTo>
                                  <a:lnTo>
                                    <a:pt x="250" y="755"/>
                                  </a:lnTo>
                                  <a:lnTo>
                                    <a:pt x="315" y="785"/>
                                  </a:lnTo>
                                  <a:lnTo>
                                    <a:pt x="380" y="815"/>
                                  </a:lnTo>
                                  <a:lnTo>
                                    <a:pt x="455" y="840"/>
                                  </a:lnTo>
                                  <a:lnTo>
                                    <a:pt x="530" y="865"/>
                                  </a:lnTo>
                                  <a:lnTo>
                                    <a:pt x="605" y="885"/>
                                  </a:lnTo>
                                  <a:lnTo>
                                    <a:pt x="685" y="900"/>
                                  </a:lnTo>
                                  <a:lnTo>
                                    <a:pt x="760" y="915"/>
                                  </a:lnTo>
                                  <a:lnTo>
                                    <a:pt x="845" y="930"/>
                                  </a:lnTo>
                                  <a:lnTo>
                                    <a:pt x="930" y="935"/>
                                  </a:lnTo>
                                  <a:lnTo>
                                    <a:pt x="1100" y="945"/>
                                  </a:lnTo>
                                  <a:lnTo>
                                    <a:pt x="1189" y="945"/>
                                  </a:lnTo>
                                  <a:lnTo>
                                    <a:pt x="1279" y="945"/>
                                  </a:lnTo>
                                  <a:lnTo>
                                    <a:pt x="1369" y="935"/>
                                  </a:lnTo>
                                  <a:lnTo>
                                    <a:pt x="1454" y="930"/>
                                  </a:lnTo>
                                  <a:lnTo>
                                    <a:pt x="1539" y="915"/>
                                  </a:lnTo>
                                  <a:lnTo>
                                    <a:pt x="1624" y="900"/>
                                  </a:lnTo>
                                  <a:lnTo>
                                    <a:pt x="1704" y="880"/>
                                  </a:lnTo>
                                  <a:lnTo>
                                    <a:pt x="1789" y="860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accent2">
                                    <a:lumMod val="60000"/>
                                    <a:lumOff val="40000"/>
                                  </a:schemeClr>
                                </a:gs>
                                <a:gs pos="5000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2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3999"/>
                          <wps:cNvSpPr>
                            <a:spLocks/>
                          </wps:cNvSpPr>
                          <wps:spPr bwMode="auto">
                            <a:xfrm>
                              <a:off x="250" y="991"/>
                              <a:ext cx="405" cy="270"/>
                            </a:xfrm>
                            <a:custGeom>
                              <a:avLst/>
                              <a:gdLst>
                                <a:gd name="T0" fmla="*/ 355 w 405"/>
                                <a:gd name="T1" fmla="*/ 55 h 270"/>
                                <a:gd name="T2" fmla="*/ 355 w 405"/>
                                <a:gd name="T3" fmla="*/ 55 h 270"/>
                                <a:gd name="T4" fmla="*/ 330 w 405"/>
                                <a:gd name="T5" fmla="*/ 30 h 270"/>
                                <a:gd name="T6" fmla="*/ 300 w 405"/>
                                <a:gd name="T7" fmla="*/ 10 h 270"/>
                                <a:gd name="T8" fmla="*/ 270 w 405"/>
                                <a:gd name="T9" fmla="*/ 0 h 270"/>
                                <a:gd name="T10" fmla="*/ 240 w 405"/>
                                <a:gd name="T11" fmla="*/ 0 h 270"/>
                                <a:gd name="T12" fmla="*/ 240 w 405"/>
                                <a:gd name="T13" fmla="*/ 0 h 270"/>
                                <a:gd name="T14" fmla="*/ 205 w 405"/>
                                <a:gd name="T15" fmla="*/ 5 h 270"/>
                                <a:gd name="T16" fmla="*/ 170 w 405"/>
                                <a:gd name="T17" fmla="*/ 15 h 270"/>
                                <a:gd name="T18" fmla="*/ 135 w 405"/>
                                <a:gd name="T19" fmla="*/ 40 h 270"/>
                                <a:gd name="T20" fmla="*/ 105 w 405"/>
                                <a:gd name="T21" fmla="*/ 65 h 270"/>
                                <a:gd name="T22" fmla="*/ 105 w 405"/>
                                <a:gd name="T23" fmla="*/ 65 h 270"/>
                                <a:gd name="T24" fmla="*/ 70 w 405"/>
                                <a:gd name="T25" fmla="*/ 105 h 270"/>
                                <a:gd name="T26" fmla="*/ 45 w 405"/>
                                <a:gd name="T27" fmla="*/ 155 h 270"/>
                                <a:gd name="T28" fmla="*/ 20 w 405"/>
                                <a:gd name="T29" fmla="*/ 205 h 270"/>
                                <a:gd name="T30" fmla="*/ 0 w 405"/>
                                <a:gd name="T31" fmla="*/ 270 h 270"/>
                                <a:gd name="T32" fmla="*/ 0 w 405"/>
                                <a:gd name="T33" fmla="*/ 270 h 270"/>
                                <a:gd name="T34" fmla="*/ 55 w 405"/>
                                <a:gd name="T35" fmla="*/ 190 h 270"/>
                                <a:gd name="T36" fmla="*/ 80 w 405"/>
                                <a:gd name="T37" fmla="*/ 160 h 270"/>
                                <a:gd name="T38" fmla="*/ 110 w 405"/>
                                <a:gd name="T39" fmla="*/ 135 h 270"/>
                                <a:gd name="T40" fmla="*/ 135 w 405"/>
                                <a:gd name="T41" fmla="*/ 115 h 270"/>
                                <a:gd name="T42" fmla="*/ 160 w 405"/>
                                <a:gd name="T43" fmla="*/ 100 h 270"/>
                                <a:gd name="T44" fmla="*/ 190 w 405"/>
                                <a:gd name="T45" fmla="*/ 90 h 270"/>
                                <a:gd name="T46" fmla="*/ 215 w 405"/>
                                <a:gd name="T47" fmla="*/ 85 h 270"/>
                                <a:gd name="T48" fmla="*/ 240 w 405"/>
                                <a:gd name="T49" fmla="*/ 85 h 270"/>
                                <a:gd name="T50" fmla="*/ 265 w 405"/>
                                <a:gd name="T51" fmla="*/ 90 h 270"/>
                                <a:gd name="T52" fmla="*/ 285 w 405"/>
                                <a:gd name="T53" fmla="*/ 100 h 270"/>
                                <a:gd name="T54" fmla="*/ 310 w 405"/>
                                <a:gd name="T55" fmla="*/ 120 h 270"/>
                                <a:gd name="T56" fmla="*/ 335 w 405"/>
                                <a:gd name="T57" fmla="*/ 140 h 270"/>
                                <a:gd name="T58" fmla="*/ 360 w 405"/>
                                <a:gd name="T59" fmla="*/ 165 h 270"/>
                                <a:gd name="T60" fmla="*/ 380 w 405"/>
                                <a:gd name="T61" fmla="*/ 200 h 270"/>
                                <a:gd name="T62" fmla="*/ 405 w 405"/>
                                <a:gd name="T63" fmla="*/ 235 h 270"/>
                                <a:gd name="T64" fmla="*/ 405 w 405"/>
                                <a:gd name="T65" fmla="*/ 235 h 270"/>
                                <a:gd name="T66" fmla="*/ 400 w 405"/>
                                <a:gd name="T67" fmla="*/ 180 h 270"/>
                                <a:gd name="T68" fmla="*/ 390 w 405"/>
                                <a:gd name="T69" fmla="*/ 135 h 270"/>
                                <a:gd name="T70" fmla="*/ 375 w 405"/>
                                <a:gd name="T71" fmla="*/ 95 h 270"/>
                                <a:gd name="T72" fmla="*/ 355 w 405"/>
                                <a:gd name="T73" fmla="*/ 55 h 270"/>
                                <a:gd name="T74" fmla="*/ 355 w 405"/>
                                <a:gd name="T75" fmla="*/ 55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405" h="270">
                                  <a:moveTo>
                                    <a:pt x="355" y="55"/>
                                  </a:moveTo>
                                  <a:lnTo>
                                    <a:pt x="355" y="55"/>
                                  </a:lnTo>
                                  <a:lnTo>
                                    <a:pt x="330" y="30"/>
                                  </a:lnTo>
                                  <a:lnTo>
                                    <a:pt x="300" y="10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240" y="0"/>
                                  </a:lnTo>
                                  <a:lnTo>
                                    <a:pt x="205" y="5"/>
                                  </a:lnTo>
                                  <a:lnTo>
                                    <a:pt x="170" y="15"/>
                                  </a:lnTo>
                                  <a:lnTo>
                                    <a:pt x="135" y="40"/>
                                  </a:lnTo>
                                  <a:lnTo>
                                    <a:pt x="105" y="65"/>
                                  </a:lnTo>
                                  <a:lnTo>
                                    <a:pt x="70" y="105"/>
                                  </a:lnTo>
                                  <a:lnTo>
                                    <a:pt x="45" y="155"/>
                                  </a:lnTo>
                                  <a:lnTo>
                                    <a:pt x="20" y="205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55" y="190"/>
                                  </a:lnTo>
                                  <a:lnTo>
                                    <a:pt x="80" y="160"/>
                                  </a:lnTo>
                                  <a:lnTo>
                                    <a:pt x="110" y="135"/>
                                  </a:lnTo>
                                  <a:lnTo>
                                    <a:pt x="135" y="115"/>
                                  </a:lnTo>
                                  <a:lnTo>
                                    <a:pt x="160" y="100"/>
                                  </a:lnTo>
                                  <a:lnTo>
                                    <a:pt x="190" y="90"/>
                                  </a:lnTo>
                                  <a:lnTo>
                                    <a:pt x="215" y="85"/>
                                  </a:lnTo>
                                  <a:lnTo>
                                    <a:pt x="240" y="85"/>
                                  </a:lnTo>
                                  <a:lnTo>
                                    <a:pt x="265" y="90"/>
                                  </a:lnTo>
                                  <a:lnTo>
                                    <a:pt x="285" y="100"/>
                                  </a:lnTo>
                                  <a:lnTo>
                                    <a:pt x="310" y="120"/>
                                  </a:lnTo>
                                  <a:lnTo>
                                    <a:pt x="335" y="140"/>
                                  </a:lnTo>
                                  <a:lnTo>
                                    <a:pt x="360" y="165"/>
                                  </a:lnTo>
                                  <a:lnTo>
                                    <a:pt x="380" y="200"/>
                                  </a:lnTo>
                                  <a:lnTo>
                                    <a:pt x="405" y="235"/>
                                  </a:lnTo>
                                  <a:lnTo>
                                    <a:pt x="400" y="180"/>
                                  </a:lnTo>
                                  <a:lnTo>
                                    <a:pt x="390" y="135"/>
                                  </a:lnTo>
                                  <a:lnTo>
                                    <a:pt x="375" y="95"/>
                                  </a:lnTo>
                                  <a:lnTo>
                                    <a:pt x="355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4000"/>
                          <wps:cNvSpPr>
                            <a:spLocks/>
                          </wps:cNvSpPr>
                          <wps:spPr bwMode="auto">
                            <a:xfrm>
                              <a:off x="175" y="1496"/>
                              <a:ext cx="385" cy="410"/>
                            </a:xfrm>
                            <a:custGeom>
                              <a:avLst/>
                              <a:gdLst>
                                <a:gd name="T0" fmla="*/ 45 w 385"/>
                                <a:gd name="T1" fmla="*/ 410 h 410"/>
                                <a:gd name="T2" fmla="*/ 45 w 385"/>
                                <a:gd name="T3" fmla="*/ 410 h 410"/>
                                <a:gd name="T4" fmla="*/ 40 w 385"/>
                                <a:gd name="T5" fmla="*/ 360 h 410"/>
                                <a:gd name="T6" fmla="*/ 40 w 385"/>
                                <a:gd name="T7" fmla="*/ 315 h 410"/>
                                <a:gd name="T8" fmla="*/ 40 w 385"/>
                                <a:gd name="T9" fmla="*/ 275 h 410"/>
                                <a:gd name="T10" fmla="*/ 50 w 385"/>
                                <a:gd name="T11" fmla="*/ 240 h 410"/>
                                <a:gd name="T12" fmla="*/ 60 w 385"/>
                                <a:gd name="T13" fmla="*/ 205 h 410"/>
                                <a:gd name="T14" fmla="*/ 70 w 385"/>
                                <a:gd name="T15" fmla="*/ 175 h 410"/>
                                <a:gd name="T16" fmla="*/ 90 w 385"/>
                                <a:gd name="T17" fmla="*/ 145 h 410"/>
                                <a:gd name="T18" fmla="*/ 110 w 385"/>
                                <a:gd name="T19" fmla="*/ 120 h 410"/>
                                <a:gd name="T20" fmla="*/ 130 w 385"/>
                                <a:gd name="T21" fmla="*/ 100 h 410"/>
                                <a:gd name="T22" fmla="*/ 155 w 385"/>
                                <a:gd name="T23" fmla="*/ 85 h 410"/>
                                <a:gd name="T24" fmla="*/ 185 w 385"/>
                                <a:gd name="T25" fmla="*/ 70 h 410"/>
                                <a:gd name="T26" fmla="*/ 220 w 385"/>
                                <a:gd name="T27" fmla="*/ 60 h 410"/>
                                <a:gd name="T28" fmla="*/ 255 w 385"/>
                                <a:gd name="T29" fmla="*/ 50 h 410"/>
                                <a:gd name="T30" fmla="*/ 295 w 385"/>
                                <a:gd name="T31" fmla="*/ 45 h 410"/>
                                <a:gd name="T32" fmla="*/ 335 w 385"/>
                                <a:gd name="T33" fmla="*/ 45 h 410"/>
                                <a:gd name="T34" fmla="*/ 385 w 385"/>
                                <a:gd name="T35" fmla="*/ 45 h 410"/>
                                <a:gd name="T36" fmla="*/ 385 w 385"/>
                                <a:gd name="T37" fmla="*/ 45 h 410"/>
                                <a:gd name="T38" fmla="*/ 320 w 385"/>
                                <a:gd name="T39" fmla="*/ 25 h 410"/>
                                <a:gd name="T40" fmla="*/ 265 w 385"/>
                                <a:gd name="T41" fmla="*/ 15 h 410"/>
                                <a:gd name="T42" fmla="*/ 215 w 385"/>
                                <a:gd name="T43" fmla="*/ 5 h 410"/>
                                <a:gd name="T44" fmla="*/ 170 w 385"/>
                                <a:gd name="T45" fmla="*/ 0 h 410"/>
                                <a:gd name="T46" fmla="*/ 130 w 385"/>
                                <a:gd name="T47" fmla="*/ 5 h 410"/>
                                <a:gd name="T48" fmla="*/ 95 w 385"/>
                                <a:gd name="T49" fmla="*/ 15 h 410"/>
                                <a:gd name="T50" fmla="*/ 65 w 385"/>
                                <a:gd name="T51" fmla="*/ 25 h 410"/>
                                <a:gd name="T52" fmla="*/ 40 w 385"/>
                                <a:gd name="T53" fmla="*/ 45 h 410"/>
                                <a:gd name="T54" fmla="*/ 20 w 385"/>
                                <a:gd name="T55" fmla="*/ 75 h 410"/>
                                <a:gd name="T56" fmla="*/ 10 w 385"/>
                                <a:gd name="T57" fmla="*/ 105 h 410"/>
                                <a:gd name="T58" fmla="*/ 0 w 385"/>
                                <a:gd name="T59" fmla="*/ 140 h 410"/>
                                <a:gd name="T60" fmla="*/ 0 w 385"/>
                                <a:gd name="T61" fmla="*/ 185 h 410"/>
                                <a:gd name="T62" fmla="*/ 0 w 385"/>
                                <a:gd name="T63" fmla="*/ 230 h 410"/>
                                <a:gd name="T64" fmla="*/ 10 w 385"/>
                                <a:gd name="T65" fmla="*/ 285 h 410"/>
                                <a:gd name="T66" fmla="*/ 25 w 385"/>
                                <a:gd name="T67" fmla="*/ 345 h 410"/>
                                <a:gd name="T68" fmla="*/ 45 w 385"/>
                                <a:gd name="T69" fmla="*/ 410 h 410"/>
                                <a:gd name="T70" fmla="*/ 45 w 385"/>
                                <a:gd name="T71" fmla="*/ 410 h 4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385" h="410">
                                  <a:moveTo>
                                    <a:pt x="45" y="410"/>
                                  </a:moveTo>
                                  <a:lnTo>
                                    <a:pt x="45" y="410"/>
                                  </a:lnTo>
                                  <a:lnTo>
                                    <a:pt x="40" y="360"/>
                                  </a:lnTo>
                                  <a:lnTo>
                                    <a:pt x="40" y="315"/>
                                  </a:lnTo>
                                  <a:lnTo>
                                    <a:pt x="40" y="275"/>
                                  </a:lnTo>
                                  <a:lnTo>
                                    <a:pt x="50" y="240"/>
                                  </a:lnTo>
                                  <a:lnTo>
                                    <a:pt x="60" y="205"/>
                                  </a:lnTo>
                                  <a:lnTo>
                                    <a:pt x="70" y="175"/>
                                  </a:lnTo>
                                  <a:lnTo>
                                    <a:pt x="90" y="145"/>
                                  </a:lnTo>
                                  <a:lnTo>
                                    <a:pt x="110" y="120"/>
                                  </a:lnTo>
                                  <a:lnTo>
                                    <a:pt x="130" y="100"/>
                                  </a:lnTo>
                                  <a:lnTo>
                                    <a:pt x="155" y="85"/>
                                  </a:lnTo>
                                  <a:lnTo>
                                    <a:pt x="185" y="7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255" y="50"/>
                                  </a:lnTo>
                                  <a:lnTo>
                                    <a:pt x="295" y="45"/>
                                  </a:lnTo>
                                  <a:lnTo>
                                    <a:pt x="335" y="45"/>
                                  </a:lnTo>
                                  <a:lnTo>
                                    <a:pt x="385" y="45"/>
                                  </a:lnTo>
                                  <a:lnTo>
                                    <a:pt x="320" y="25"/>
                                  </a:lnTo>
                                  <a:lnTo>
                                    <a:pt x="265" y="15"/>
                                  </a:lnTo>
                                  <a:lnTo>
                                    <a:pt x="215" y="5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30" y="5"/>
                                  </a:lnTo>
                                  <a:lnTo>
                                    <a:pt x="95" y="15"/>
                                  </a:lnTo>
                                  <a:lnTo>
                                    <a:pt x="65" y="25"/>
                                  </a:lnTo>
                                  <a:lnTo>
                                    <a:pt x="40" y="45"/>
                                  </a:lnTo>
                                  <a:lnTo>
                                    <a:pt x="20" y="75"/>
                                  </a:lnTo>
                                  <a:lnTo>
                                    <a:pt x="10" y="105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0" y="185"/>
                                  </a:lnTo>
                                  <a:lnTo>
                                    <a:pt x="0" y="230"/>
                                  </a:lnTo>
                                  <a:lnTo>
                                    <a:pt x="10" y="285"/>
                                  </a:lnTo>
                                  <a:lnTo>
                                    <a:pt x="25" y="345"/>
                                  </a:lnTo>
                                  <a:lnTo>
                                    <a:pt x="45" y="4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4001"/>
                          <wps:cNvSpPr>
                            <a:spLocks/>
                          </wps:cNvSpPr>
                          <wps:spPr bwMode="auto">
                            <a:xfrm>
                              <a:off x="475" y="1641"/>
                              <a:ext cx="255" cy="336"/>
                            </a:xfrm>
                            <a:custGeom>
                              <a:avLst/>
                              <a:gdLst>
                                <a:gd name="T0" fmla="*/ 255 w 255"/>
                                <a:gd name="T1" fmla="*/ 0 h 336"/>
                                <a:gd name="T2" fmla="*/ 255 w 255"/>
                                <a:gd name="T3" fmla="*/ 0 h 336"/>
                                <a:gd name="T4" fmla="*/ 175 w 255"/>
                                <a:gd name="T5" fmla="*/ 0 h 336"/>
                                <a:gd name="T6" fmla="*/ 140 w 255"/>
                                <a:gd name="T7" fmla="*/ 5 h 336"/>
                                <a:gd name="T8" fmla="*/ 110 w 255"/>
                                <a:gd name="T9" fmla="*/ 10 h 336"/>
                                <a:gd name="T10" fmla="*/ 80 w 255"/>
                                <a:gd name="T11" fmla="*/ 20 h 336"/>
                                <a:gd name="T12" fmla="*/ 55 w 255"/>
                                <a:gd name="T13" fmla="*/ 35 h 336"/>
                                <a:gd name="T14" fmla="*/ 40 w 255"/>
                                <a:gd name="T15" fmla="*/ 50 h 336"/>
                                <a:gd name="T16" fmla="*/ 25 w 255"/>
                                <a:gd name="T17" fmla="*/ 70 h 336"/>
                                <a:gd name="T18" fmla="*/ 10 w 255"/>
                                <a:gd name="T19" fmla="*/ 95 h 336"/>
                                <a:gd name="T20" fmla="*/ 5 w 255"/>
                                <a:gd name="T21" fmla="*/ 120 h 336"/>
                                <a:gd name="T22" fmla="*/ 0 w 255"/>
                                <a:gd name="T23" fmla="*/ 145 h 336"/>
                                <a:gd name="T24" fmla="*/ 5 w 255"/>
                                <a:gd name="T25" fmla="*/ 180 h 336"/>
                                <a:gd name="T26" fmla="*/ 10 w 255"/>
                                <a:gd name="T27" fmla="*/ 215 h 336"/>
                                <a:gd name="T28" fmla="*/ 20 w 255"/>
                                <a:gd name="T29" fmla="*/ 250 h 336"/>
                                <a:gd name="T30" fmla="*/ 50 w 255"/>
                                <a:gd name="T31" fmla="*/ 336 h 336"/>
                                <a:gd name="T32" fmla="*/ 50 w 255"/>
                                <a:gd name="T33" fmla="*/ 336 h 336"/>
                                <a:gd name="T34" fmla="*/ 45 w 255"/>
                                <a:gd name="T35" fmla="*/ 275 h 336"/>
                                <a:gd name="T36" fmla="*/ 50 w 255"/>
                                <a:gd name="T37" fmla="*/ 220 h 336"/>
                                <a:gd name="T38" fmla="*/ 65 w 255"/>
                                <a:gd name="T39" fmla="*/ 170 h 336"/>
                                <a:gd name="T40" fmla="*/ 85 w 255"/>
                                <a:gd name="T41" fmla="*/ 125 h 336"/>
                                <a:gd name="T42" fmla="*/ 115 w 255"/>
                                <a:gd name="T43" fmla="*/ 85 h 336"/>
                                <a:gd name="T44" fmla="*/ 155 w 255"/>
                                <a:gd name="T45" fmla="*/ 50 h 336"/>
                                <a:gd name="T46" fmla="*/ 200 w 255"/>
                                <a:gd name="T47" fmla="*/ 25 h 336"/>
                                <a:gd name="T48" fmla="*/ 255 w 255"/>
                                <a:gd name="T49" fmla="*/ 0 h 336"/>
                                <a:gd name="T50" fmla="*/ 255 w 255"/>
                                <a:gd name="T51" fmla="*/ 0 h 3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255" h="336">
                                  <a:moveTo>
                                    <a:pt x="255" y="0"/>
                                  </a:moveTo>
                                  <a:lnTo>
                                    <a:pt x="255" y="0"/>
                                  </a:lnTo>
                                  <a:lnTo>
                                    <a:pt x="175" y="0"/>
                                  </a:lnTo>
                                  <a:lnTo>
                                    <a:pt x="140" y="5"/>
                                  </a:lnTo>
                                  <a:lnTo>
                                    <a:pt x="110" y="10"/>
                                  </a:lnTo>
                                  <a:lnTo>
                                    <a:pt x="80" y="20"/>
                                  </a:lnTo>
                                  <a:lnTo>
                                    <a:pt x="55" y="35"/>
                                  </a:lnTo>
                                  <a:lnTo>
                                    <a:pt x="40" y="50"/>
                                  </a:lnTo>
                                  <a:lnTo>
                                    <a:pt x="25" y="70"/>
                                  </a:lnTo>
                                  <a:lnTo>
                                    <a:pt x="10" y="95"/>
                                  </a:lnTo>
                                  <a:lnTo>
                                    <a:pt x="5" y="120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5" y="180"/>
                                  </a:lnTo>
                                  <a:lnTo>
                                    <a:pt x="10" y="215"/>
                                  </a:lnTo>
                                  <a:lnTo>
                                    <a:pt x="20" y="250"/>
                                  </a:lnTo>
                                  <a:lnTo>
                                    <a:pt x="50" y="336"/>
                                  </a:lnTo>
                                  <a:lnTo>
                                    <a:pt x="45" y="275"/>
                                  </a:lnTo>
                                  <a:lnTo>
                                    <a:pt x="50" y="220"/>
                                  </a:lnTo>
                                  <a:lnTo>
                                    <a:pt x="65" y="170"/>
                                  </a:lnTo>
                                  <a:lnTo>
                                    <a:pt x="85" y="125"/>
                                  </a:lnTo>
                                  <a:lnTo>
                                    <a:pt x="115" y="85"/>
                                  </a:lnTo>
                                  <a:lnTo>
                                    <a:pt x="155" y="50"/>
                                  </a:lnTo>
                                  <a:lnTo>
                                    <a:pt x="200" y="25"/>
                                  </a:lnTo>
                                  <a:lnTo>
                                    <a:pt x="2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4002"/>
                          <wps:cNvSpPr>
                            <a:spLocks/>
                          </wps:cNvSpPr>
                          <wps:spPr bwMode="auto">
                            <a:xfrm>
                              <a:off x="2459" y="786"/>
                              <a:ext cx="285" cy="305"/>
                            </a:xfrm>
                            <a:custGeom>
                              <a:avLst/>
                              <a:gdLst>
                                <a:gd name="T0" fmla="*/ 285 w 285"/>
                                <a:gd name="T1" fmla="*/ 20 h 305"/>
                                <a:gd name="T2" fmla="*/ 285 w 285"/>
                                <a:gd name="T3" fmla="*/ 20 h 305"/>
                                <a:gd name="T4" fmla="*/ 205 w 285"/>
                                <a:gd name="T5" fmla="*/ 5 h 305"/>
                                <a:gd name="T6" fmla="*/ 170 w 285"/>
                                <a:gd name="T7" fmla="*/ 0 h 305"/>
                                <a:gd name="T8" fmla="*/ 135 w 285"/>
                                <a:gd name="T9" fmla="*/ 5 h 305"/>
                                <a:gd name="T10" fmla="*/ 105 w 285"/>
                                <a:gd name="T11" fmla="*/ 10 h 305"/>
                                <a:gd name="T12" fmla="*/ 80 w 285"/>
                                <a:gd name="T13" fmla="*/ 15 h 305"/>
                                <a:gd name="T14" fmla="*/ 60 w 285"/>
                                <a:gd name="T15" fmla="*/ 30 h 305"/>
                                <a:gd name="T16" fmla="*/ 40 w 285"/>
                                <a:gd name="T17" fmla="*/ 45 h 305"/>
                                <a:gd name="T18" fmla="*/ 25 w 285"/>
                                <a:gd name="T19" fmla="*/ 65 h 305"/>
                                <a:gd name="T20" fmla="*/ 15 w 285"/>
                                <a:gd name="T21" fmla="*/ 90 h 305"/>
                                <a:gd name="T22" fmla="*/ 5 w 285"/>
                                <a:gd name="T23" fmla="*/ 115 h 305"/>
                                <a:gd name="T24" fmla="*/ 0 w 285"/>
                                <a:gd name="T25" fmla="*/ 145 h 305"/>
                                <a:gd name="T26" fmla="*/ 0 w 285"/>
                                <a:gd name="T27" fmla="*/ 180 h 305"/>
                                <a:gd name="T28" fmla="*/ 5 w 285"/>
                                <a:gd name="T29" fmla="*/ 220 h 305"/>
                                <a:gd name="T30" fmla="*/ 15 w 285"/>
                                <a:gd name="T31" fmla="*/ 305 h 305"/>
                                <a:gd name="T32" fmla="*/ 15 w 285"/>
                                <a:gd name="T33" fmla="*/ 305 h 305"/>
                                <a:gd name="T34" fmla="*/ 25 w 285"/>
                                <a:gd name="T35" fmla="*/ 245 h 305"/>
                                <a:gd name="T36" fmla="*/ 40 w 285"/>
                                <a:gd name="T37" fmla="*/ 195 h 305"/>
                                <a:gd name="T38" fmla="*/ 65 w 285"/>
                                <a:gd name="T39" fmla="*/ 150 h 305"/>
                                <a:gd name="T40" fmla="*/ 95 w 285"/>
                                <a:gd name="T41" fmla="*/ 110 h 305"/>
                                <a:gd name="T42" fmla="*/ 130 w 285"/>
                                <a:gd name="T43" fmla="*/ 80 h 305"/>
                                <a:gd name="T44" fmla="*/ 175 w 285"/>
                                <a:gd name="T45" fmla="*/ 50 h 305"/>
                                <a:gd name="T46" fmla="*/ 225 w 285"/>
                                <a:gd name="T47" fmla="*/ 35 h 305"/>
                                <a:gd name="T48" fmla="*/ 285 w 285"/>
                                <a:gd name="T49" fmla="*/ 20 h 305"/>
                                <a:gd name="T50" fmla="*/ 285 w 285"/>
                                <a:gd name="T51" fmla="*/ 20 h 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285" h="305">
                                  <a:moveTo>
                                    <a:pt x="285" y="20"/>
                                  </a:moveTo>
                                  <a:lnTo>
                                    <a:pt x="285" y="20"/>
                                  </a:lnTo>
                                  <a:lnTo>
                                    <a:pt x="205" y="5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35" y="5"/>
                                  </a:lnTo>
                                  <a:lnTo>
                                    <a:pt x="105" y="10"/>
                                  </a:lnTo>
                                  <a:lnTo>
                                    <a:pt x="80" y="15"/>
                                  </a:lnTo>
                                  <a:lnTo>
                                    <a:pt x="60" y="30"/>
                                  </a:lnTo>
                                  <a:lnTo>
                                    <a:pt x="40" y="45"/>
                                  </a:lnTo>
                                  <a:lnTo>
                                    <a:pt x="25" y="65"/>
                                  </a:lnTo>
                                  <a:lnTo>
                                    <a:pt x="15" y="90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5" y="220"/>
                                  </a:lnTo>
                                  <a:lnTo>
                                    <a:pt x="15" y="305"/>
                                  </a:lnTo>
                                  <a:lnTo>
                                    <a:pt x="25" y="245"/>
                                  </a:lnTo>
                                  <a:lnTo>
                                    <a:pt x="40" y="195"/>
                                  </a:lnTo>
                                  <a:lnTo>
                                    <a:pt x="65" y="150"/>
                                  </a:lnTo>
                                  <a:lnTo>
                                    <a:pt x="95" y="110"/>
                                  </a:lnTo>
                                  <a:lnTo>
                                    <a:pt x="130" y="80"/>
                                  </a:lnTo>
                                  <a:lnTo>
                                    <a:pt x="175" y="50"/>
                                  </a:lnTo>
                                  <a:lnTo>
                                    <a:pt x="225" y="35"/>
                                  </a:lnTo>
                                  <a:lnTo>
                                    <a:pt x="285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4003"/>
                          <wps:cNvSpPr>
                            <a:spLocks/>
                          </wps:cNvSpPr>
                          <wps:spPr bwMode="auto">
                            <a:xfrm>
                              <a:off x="2714" y="1166"/>
                              <a:ext cx="410" cy="300"/>
                            </a:xfrm>
                            <a:custGeom>
                              <a:avLst/>
                              <a:gdLst>
                                <a:gd name="T0" fmla="*/ 180 w 410"/>
                                <a:gd name="T1" fmla="*/ 15 h 300"/>
                                <a:gd name="T2" fmla="*/ 180 w 410"/>
                                <a:gd name="T3" fmla="*/ 15 h 300"/>
                                <a:gd name="T4" fmla="*/ 135 w 410"/>
                                <a:gd name="T5" fmla="*/ 35 h 300"/>
                                <a:gd name="T6" fmla="*/ 90 w 410"/>
                                <a:gd name="T7" fmla="*/ 65 h 300"/>
                                <a:gd name="T8" fmla="*/ 45 w 410"/>
                                <a:gd name="T9" fmla="*/ 105 h 300"/>
                                <a:gd name="T10" fmla="*/ 0 w 410"/>
                                <a:gd name="T11" fmla="*/ 150 h 300"/>
                                <a:gd name="T12" fmla="*/ 0 w 410"/>
                                <a:gd name="T13" fmla="*/ 150 h 300"/>
                                <a:gd name="T14" fmla="*/ 0 w 410"/>
                                <a:gd name="T15" fmla="*/ 150 h 300"/>
                                <a:gd name="T16" fmla="*/ 0 w 410"/>
                                <a:gd name="T17" fmla="*/ 150 h 300"/>
                                <a:gd name="T18" fmla="*/ 85 w 410"/>
                                <a:gd name="T19" fmla="*/ 105 h 300"/>
                                <a:gd name="T20" fmla="*/ 120 w 410"/>
                                <a:gd name="T21" fmla="*/ 90 h 300"/>
                                <a:gd name="T22" fmla="*/ 155 w 410"/>
                                <a:gd name="T23" fmla="*/ 80 h 300"/>
                                <a:gd name="T24" fmla="*/ 190 w 410"/>
                                <a:gd name="T25" fmla="*/ 70 h 300"/>
                                <a:gd name="T26" fmla="*/ 220 w 410"/>
                                <a:gd name="T27" fmla="*/ 70 h 300"/>
                                <a:gd name="T28" fmla="*/ 245 w 410"/>
                                <a:gd name="T29" fmla="*/ 75 h 300"/>
                                <a:gd name="T30" fmla="*/ 270 w 410"/>
                                <a:gd name="T31" fmla="*/ 80 h 300"/>
                                <a:gd name="T32" fmla="*/ 295 w 410"/>
                                <a:gd name="T33" fmla="*/ 90 h 300"/>
                                <a:gd name="T34" fmla="*/ 315 w 410"/>
                                <a:gd name="T35" fmla="*/ 105 h 300"/>
                                <a:gd name="T36" fmla="*/ 330 w 410"/>
                                <a:gd name="T37" fmla="*/ 130 h 300"/>
                                <a:gd name="T38" fmla="*/ 345 w 410"/>
                                <a:gd name="T39" fmla="*/ 155 h 300"/>
                                <a:gd name="T40" fmla="*/ 355 w 410"/>
                                <a:gd name="T41" fmla="*/ 185 h 300"/>
                                <a:gd name="T42" fmla="*/ 365 w 410"/>
                                <a:gd name="T43" fmla="*/ 215 h 300"/>
                                <a:gd name="T44" fmla="*/ 370 w 410"/>
                                <a:gd name="T45" fmla="*/ 255 h 300"/>
                                <a:gd name="T46" fmla="*/ 375 w 410"/>
                                <a:gd name="T47" fmla="*/ 300 h 300"/>
                                <a:gd name="T48" fmla="*/ 375 w 410"/>
                                <a:gd name="T49" fmla="*/ 300 h 300"/>
                                <a:gd name="T50" fmla="*/ 395 w 410"/>
                                <a:gd name="T51" fmla="*/ 250 h 300"/>
                                <a:gd name="T52" fmla="*/ 410 w 410"/>
                                <a:gd name="T53" fmla="*/ 200 h 300"/>
                                <a:gd name="T54" fmla="*/ 410 w 410"/>
                                <a:gd name="T55" fmla="*/ 155 h 300"/>
                                <a:gd name="T56" fmla="*/ 410 w 410"/>
                                <a:gd name="T57" fmla="*/ 115 h 300"/>
                                <a:gd name="T58" fmla="*/ 410 w 410"/>
                                <a:gd name="T59" fmla="*/ 115 h 300"/>
                                <a:gd name="T60" fmla="*/ 395 w 410"/>
                                <a:gd name="T61" fmla="*/ 80 h 300"/>
                                <a:gd name="T62" fmla="*/ 380 w 410"/>
                                <a:gd name="T63" fmla="*/ 55 h 300"/>
                                <a:gd name="T64" fmla="*/ 360 w 410"/>
                                <a:gd name="T65" fmla="*/ 30 h 300"/>
                                <a:gd name="T66" fmla="*/ 330 w 410"/>
                                <a:gd name="T67" fmla="*/ 10 h 300"/>
                                <a:gd name="T68" fmla="*/ 330 w 410"/>
                                <a:gd name="T69" fmla="*/ 10 h 300"/>
                                <a:gd name="T70" fmla="*/ 295 w 410"/>
                                <a:gd name="T71" fmla="*/ 0 h 300"/>
                                <a:gd name="T72" fmla="*/ 260 w 410"/>
                                <a:gd name="T73" fmla="*/ 0 h 300"/>
                                <a:gd name="T74" fmla="*/ 220 w 410"/>
                                <a:gd name="T75" fmla="*/ 5 h 300"/>
                                <a:gd name="T76" fmla="*/ 180 w 410"/>
                                <a:gd name="T77" fmla="*/ 15 h 300"/>
                                <a:gd name="T78" fmla="*/ 180 w 410"/>
                                <a:gd name="T79" fmla="*/ 1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10" h="300">
                                  <a:moveTo>
                                    <a:pt x="180" y="15"/>
                                  </a:moveTo>
                                  <a:lnTo>
                                    <a:pt x="180" y="15"/>
                                  </a:lnTo>
                                  <a:lnTo>
                                    <a:pt x="135" y="35"/>
                                  </a:lnTo>
                                  <a:lnTo>
                                    <a:pt x="90" y="65"/>
                                  </a:lnTo>
                                  <a:lnTo>
                                    <a:pt x="45" y="105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85" y="105"/>
                                  </a:lnTo>
                                  <a:lnTo>
                                    <a:pt x="120" y="90"/>
                                  </a:lnTo>
                                  <a:lnTo>
                                    <a:pt x="155" y="80"/>
                                  </a:lnTo>
                                  <a:lnTo>
                                    <a:pt x="190" y="70"/>
                                  </a:lnTo>
                                  <a:lnTo>
                                    <a:pt x="220" y="70"/>
                                  </a:lnTo>
                                  <a:lnTo>
                                    <a:pt x="245" y="75"/>
                                  </a:lnTo>
                                  <a:lnTo>
                                    <a:pt x="270" y="80"/>
                                  </a:lnTo>
                                  <a:lnTo>
                                    <a:pt x="295" y="90"/>
                                  </a:lnTo>
                                  <a:lnTo>
                                    <a:pt x="315" y="105"/>
                                  </a:lnTo>
                                  <a:lnTo>
                                    <a:pt x="330" y="130"/>
                                  </a:lnTo>
                                  <a:lnTo>
                                    <a:pt x="345" y="155"/>
                                  </a:lnTo>
                                  <a:lnTo>
                                    <a:pt x="355" y="185"/>
                                  </a:lnTo>
                                  <a:lnTo>
                                    <a:pt x="365" y="215"/>
                                  </a:lnTo>
                                  <a:lnTo>
                                    <a:pt x="370" y="255"/>
                                  </a:lnTo>
                                  <a:lnTo>
                                    <a:pt x="375" y="300"/>
                                  </a:lnTo>
                                  <a:lnTo>
                                    <a:pt x="395" y="250"/>
                                  </a:lnTo>
                                  <a:lnTo>
                                    <a:pt x="410" y="200"/>
                                  </a:lnTo>
                                  <a:lnTo>
                                    <a:pt x="410" y="155"/>
                                  </a:lnTo>
                                  <a:lnTo>
                                    <a:pt x="410" y="115"/>
                                  </a:lnTo>
                                  <a:lnTo>
                                    <a:pt x="395" y="80"/>
                                  </a:lnTo>
                                  <a:lnTo>
                                    <a:pt x="380" y="55"/>
                                  </a:lnTo>
                                  <a:lnTo>
                                    <a:pt x="360" y="30"/>
                                  </a:lnTo>
                                  <a:lnTo>
                                    <a:pt x="330" y="10"/>
                                  </a:lnTo>
                                  <a:lnTo>
                                    <a:pt x="295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20" y="5"/>
                                  </a:lnTo>
                                  <a:lnTo>
                                    <a:pt x="18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4004"/>
                          <wps:cNvSpPr>
                            <a:spLocks/>
                          </wps:cNvSpPr>
                          <wps:spPr bwMode="auto">
                            <a:xfrm>
                              <a:off x="2629" y="896"/>
                              <a:ext cx="475" cy="320"/>
                            </a:xfrm>
                            <a:custGeom>
                              <a:avLst/>
                              <a:gdLst>
                                <a:gd name="T0" fmla="*/ 475 w 475"/>
                                <a:gd name="T1" fmla="*/ 175 h 320"/>
                                <a:gd name="T2" fmla="*/ 475 w 475"/>
                                <a:gd name="T3" fmla="*/ 175 h 320"/>
                                <a:gd name="T4" fmla="*/ 430 w 475"/>
                                <a:gd name="T5" fmla="*/ 130 h 320"/>
                                <a:gd name="T6" fmla="*/ 390 w 475"/>
                                <a:gd name="T7" fmla="*/ 90 h 320"/>
                                <a:gd name="T8" fmla="*/ 350 w 475"/>
                                <a:gd name="T9" fmla="*/ 55 h 320"/>
                                <a:gd name="T10" fmla="*/ 310 w 475"/>
                                <a:gd name="T11" fmla="*/ 30 h 320"/>
                                <a:gd name="T12" fmla="*/ 275 w 475"/>
                                <a:gd name="T13" fmla="*/ 15 h 320"/>
                                <a:gd name="T14" fmla="*/ 240 w 475"/>
                                <a:gd name="T15" fmla="*/ 5 h 320"/>
                                <a:gd name="T16" fmla="*/ 205 w 475"/>
                                <a:gd name="T17" fmla="*/ 0 h 320"/>
                                <a:gd name="T18" fmla="*/ 175 w 475"/>
                                <a:gd name="T19" fmla="*/ 5 h 320"/>
                                <a:gd name="T20" fmla="*/ 150 w 475"/>
                                <a:gd name="T21" fmla="*/ 20 h 320"/>
                                <a:gd name="T22" fmla="*/ 120 w 475"/>
                                <a:gd name="T23" fmla="*/ 40 h 320"/>
                                <a:gd name="T24" fmla="*/ 95 w 475"/>
                                <a:gd name="T25" fmla="*/ 70 h 320"/>
                                <a:gd name="T26" fmla="*/ 70 w 475"/>
                                <a:gd name="T27" fmla="*/ 105 h 320"/>
                                <a:gd name="T28" fmla="*/ 50 w 475"/>
                                <a:gd name="T29" fmla="*/ 145 h 320"/>
                                <a:gd name="T30" fmla="*/ 30 w 475"/>
                                <a:gd name="T31" fmla="*/ 200 h 320"/>
                                <a:gd name="T32" fmla="*/ 15 w 475"/>
                                <a:gd name="T33" fmla="*/ 255 h 320"/>
                                <a:gd name="T34" fmla="*/ 0 w 475"/>
                                <a:gd name="T35" fmla="*/ 320 h 320"/>
                                <a:gd name="T36" fmla="*/ 0 w 475"/>
                                <a:gd name="T37" fmla="*/ 320 h 320"/>
                                <a:gd name="T38" fmla="*/ 20 w 475"/>
                                <a:gd name="T39" fmla="*/ 280 h 320"/>
                                <a:gd name="T40" fmla="*/ 40 w 475"/>
                                <a:gd name="T41" fmla="*/ 240 h 320"/>
                                <a:gd name="T42" fmla="*/ 65 w 475"/>
                                <a:gd name="T43" fmla="*/ 205 h 320"/>
                                <a:gd name="T44" fmla="*/ 90 w 475"/>
                                <a:gd name="T45" fmla="*/ 175 h 320"/>
                                <a:gd name="T46" fmla="*/ 115 w 475"/>
                                <a:gd name="T47" fmla="*/ 155 h 320"/>
                                <a:gd name="T48" fmla="*/ 140 w 475"/>
                                <a:gd name="T49" fmla="*/ 130 h 320"/>
                                <a:gd name="T50" fmla="*/ 170 w 475"/>
                                <a:gd name="T51" fmla="*/ 115 h 320"/>
                                <a:gd name="T52" fmla="*/ 200 w 475"/>
                                <a:gd name="T53" fmla="*/ 105 h 320"/>
                                <a:gd name="T54" fmla="*/ 230 w 475"/>
                                <a:gd name="T55" fmla="*/ 100 h 320"/>
                                <a:gd name="T56" fmla="*/ 260 w 475"/>
                                <a:gd name="T57" fmla="*/ 95 h 320"/>
                                <a:gd name="T58" fmla="*/ 290 w 475"/>
                                <a:gd name="T59" fmla="*/ 100 h 320"/>
                                <a:gd name="T60" fmla="*/ 325 w 475"/>
                                <a:gd name="T61" fmla="*/ 105 h 320"/>
                                <a:gd name="T62" fmla="*/ 360 w 475"/>
                                <a:gd name="T63" fmla="*/ 115 h 320"/>
                                <a:gd name="T64" fmla="*/ 400 w 475"/>
                                <a:gd name="T65" fmla="*/ 130 h 320"/>
                                <a:gd name="T66" fmla="*/ 435 w 475"/>
                                <a:gd name="T67" fmla="*/ 150 h 320"/>
                                <a:gd name="T68" fmla="*/ 475 w 475"/>
                                <a:gd name="T69" fmla="*/ 175 h 320"/>
                                <a:gd name="T70" fmla="*/ 475 w 475"/>
                                <a:gd name="T71" fmla="*/ 17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475" h="320">
                                  <a:moveTo>
                                    <a:pt x="475" y="175"/>
                                  </a:moveTo>
                                  <a:lnTo>
                                    <a:pt x="475" y="175"/>
                                  </a:lnTo>
                                  <a:lnTo>
                                    <a:pt x="430" y="130"/>
                                  </a:lnTo>
                                  <a:lnTo>
                                    <a:pt x="390" y="90"/>
                                  </a:lnTo>
                                  <a:lnTo>
                                    <a:pt x="350" y="55"/>
                                  </a:lnTo>
                                  <a:lnTo>
                                    <a:pt x="310" y="30"/>
                                  </a:lnTo>
                                  <a:lnTo>
                                    <a:pt x="275" y="15"/>
                                  </a:lnTo>
                                  <a:lnTo>
                                    <a:pt x="240" y="5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50" y="20"/>
                                  </a:lnTo>
                                  <a:lnTo>
                                    <a:pt x="120" y="40"/>
                                  </a:lnTo>
                                  <a:lnTo>
                                    <a:pt x="95" y="70"/>
                                  </a:lnTo>
                                  <a:lnTo>
                                    <a:pt x="70" y="105"/>
                                  </a:lnTo>
                                  <a:lnTo>
                                    <a:pt x="50" y="145"/>
                                  </a:lnTo>
                                  <a:lnTo>
                                    <a:pt x="30" y="200"/>
                                  </a:lnTo>
                                  <a:lnTo>
                                    <a:pt x="15" y="255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20" y="280"/>
                                  </a:lnTo>
                                  <a:lnTo>
                                    <a:pt x="40" y="240"/>
                                  </a:lnTo>
                                  <a:lnTo>
                                    <a:pt x="65" y="205"/>
                                  </a:lnTo>
                                  <a:lnTo>
                                    <a:pt x="90" y="175"/>
                                  </a:lnTo>
                                  <a:lnTo>
                                    <a:pt x="115" y="155"/>
                                  </a:lnTo>
                                  <a:lnTo>
                                    <a:pt x="140" y="130"/>
                                  </a:lnTo>
                                  <a:lnTo>
                                    <a:pt x="170" y="115"/>
                                  </a:lnTo>
                                  <a:lnTo>
                                    <a:pt x="200" y="105"/>
                                  </a:lnTo>
                                  <a:lnTo>
                                    <a:pt x="230" y="100"/>
                                  </a:lnTo>
                                  <a:lnTo>
                                    <a:pt x="260" y="95"/>
                                  </a:lnTo>
                                  <a:lnTo>
                                    <a:pt x="290" y="100"/>
                                  </a:lnTo>
                                  <a:lnTo>
                                    <a:pt x="325" y="105"/>
                                  </a:lnTo>
                                  <a:lnTo>
                                    <a:pt x="360" y="115"/>
                                  </a:lnTo>
                                  <a:lnTo>
                                    <a:pt x="400" y="130"/>
                                  </a:lnTo>
                                  <a:lnTo>
                                    <a:pt x="435" y="150"/>
                                  </a:lnTo>
                                  <a:lnTo>
                                    <a:pt x="475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4005"/>
                          <wps:cNvSpPr>
                            <a:spLocks/>
                          </wps:cNvSpPr>
                          <wps:spPr bwMode="auto">
                            <a:xfrm>
                              <a:off x="1739" y="1376"/>
                              <a:ext cx="890" cy="235"/>
                            </a:xfrm>
                            <a:custGeom>
                              <a:avLst/>
                              <a:gdLst>
                                <a:gd name="T0" fmla="*/ 540 w 890"/>
                                <a:gd name="T1" fmla="*/ 40 h 235"/>
                                <a:gd name="T2" fmla="*/ 540 w 890"/>
                                <a:gd name="T3" fmla="*/ 40 h 235"/>
                                <a:gd name="T4" fmla="*/ 515 w 890"/>
                                <a:gd name="T5" fmla="*/ 25 h 235"/>
                                <a:gd name="T6" fmla="*/ 485 w 890"/>
                                <a:gd name="T7" fmla="*/ 10 h 235"/>
                                <a:gd name="T8" fmla="*/ 460 w 890"/>
                                <a:gd name="T9" fmla="*/ 5 h 235"/>
                                <a:gd name="T10" fmla="*/ 435 w 890"/>
                                <a:gd name="T11" fmla="*/ 0 h 235"/>
                                <a:gd name="T12" fmla="*/ 435 w 890"/>
                                <a:gd name="T13" fmla="*/ 0 h 235"/>
                                <a:gd name="T14" fmla="*/ 410 w 890"/>
                                <a:gd name="T15" fmla="*/ 5 h 235"/>
                                <a:gd name="T16" fmla="*/ 385 w 890"/>
                                <a:gd name="T17" fmla="*/ 10 h 235"/>
                                <a:gd name="T18" fmla="*/ 360 w 890"/>
                                <a:gd name="T19" fmla="*/ 20 h 235"/>
                                <a:gd name="T20" fmla="*/ 335 w 890"/>
                                <a:gd name="T21" fmla="*/ 30 h 235"/>
                                <a:gd name="T22" fmla="*/ 275 w 890"/>
                                <a:gd name="T23" fmla="*/ 70 h 235"/>
                                <a:gd name="T24" fmla="*/ 220 w 890"/>
                                <a:gd name="T25" fmla="*/ 120 h 235"/>
                                <a:gd name="T26" fmla="*/ 220 w 890"/>
                                <a:gd name="T27" fmla="*/ 120 h 235"/>
                                <a:gd name="T28" fmla="*/ 160 w 890"/>
                                <a:gd name="T29" fmla="*/ 170 h 235"/>
                                <a:gd name="T30" fmla="*/ 100 w 890"/>
                                <a:gd name="T31" fmla="*/ 205 h 235"/>
                                <a:gd name="T32" fmla="*/ 75 w 890"/>
                                <a:gd name="T33" fmla="*/ 220 h 235"/>
                                <a:gd name="T34" fmla="*/ 50 w 890"/>
                                <a:gd name="T35" fmla="*/ 230 h 235"/>
                                <a:gd name="T36" fmla="*/ 25 w 890"/>
                                <a:gd name="T37" fmla="*/ 235 h 235"/>
                                <a:gd name="T38" fmla="*/ 0 w 890"/>
                                <a:gd name="T39" fmla="*/ 235 h 235"/>
                                <a:gd name="T40" fmla="*/ 0 w 890"/>
                                <a:gd name="T41" fmla="*/ 235 h 235"/>
                                <a:gd name="T42" fmla="*/ 50 w 890"/>
                                <a:gd name="T43" fmla="*/ 235 h 235"/>
                                <a:gd name="T44" fmla="*/ 50 w 890"/>
                                <a:gd name="T45" fmla="*/ 235 h 235"/>
                                <a:gd name="T46" fmla="*/ 150 w 890"/>
                                <a:gd name="T47" fmla="*/ 235 h 235"/>
                                <a:gd name="T48" fmla="*/ 245 w 890"/>
                                <a:gd name="T49" fmla="*/ 230 h 235"/>
                                <a:gd name="T50" fmla="*/ 245 w 890"/>
                                <a:gd name="T51" fmla="*/ 230 h 235"/>
                                <a:gd name="T52" fmla="*/ 420 w 890"/>
                                <a:gd name="T53" fmla="*/ 215 h 235"/>
                                <a:gd name="T54" fmla="*/ 590 w 890"/>
                                <a:gd name="T55" fmla="*/ 190 h 235"/>
                                <a:gd name="T56" fmla="*/ 670 w 890"/>
                                <a:gd name="T57" fmla="*/ 175 h 235"/>
                                <a:gd name="T58" fmla="*/ 745 w 890"/>
                                <a:gd name="T59" fmla="*/ 155 h 235"/>
                                <a:gd name="T60" fmla="*/ 820 w 890"/>
                                <a:gd name="T61" fmla="*/ 135 h 235"/>
                                <a:gd name="T62" fmla="*/ 890 w 890"/>
                                <a:gd name="T63" fmla="*/ 110 h 235"/>
                                <a:gd name="T64" fmla="*/ 890 w 890"/>
                                <a:gd name="T65" fmla="*/ 110 h 235"/>
                                <a:gd name="T66" fmla="*/ 815 w 890"/>
                                <a:gd name="T67" fmla="*/ 130 h 235"/>
                                <a:gd name="T68" fmla="*/ 750 w 890"/>
                                <a:gd name="T69" fmla="*/ 135 h 235"/>
                                <a:gd name="T70" fmla="*/ 720 w 890"/>
                                <a:gd name="T71" fmla="*/ 135 h 235"/>
                                <a:gd name="T72" fmla="*/ 690 w 890"/>
                                <a:gd name="T73" fmla="*/ 130 h 235"/>
                                <a:gd name="T74" fmla="*/ 660 w 890"/>
                                <a:gd name="T75" fmla="*/ 120 h 235"/>
                                <a:gd name="T76" fmla="*/ 635 w 890"/>
                                <a:gd name="T77" fmla="*/ 110 h 235"/>
                                <a:gd name="T78" fmla="*/ 635 w 890"/>
                                <a:gd name="T79" fmla="*/ 110 h 235"/>
                                <a:gd name="T80" fmla="*/ 540 w 890"/>
                                <a:gd name="T81" fmla="*/ 40 h 235"/>
                                <a:gd name="T82" fmla="*/ 540 w 890"/>
                                <a:gd name="T83" fmla="*/ 40 h 2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890" h="235">
                                  <a:moveTo>
                                    <a:pt x="540" y="40"/>
                                  </a:moveTo>
                                  <a:lnTo>
                                    <a:pt x="540" y="40"/>
                                  </a:lnTo>
                                  <a:lnTo>
                                    <a:pt x="515" y="25"/>
                                  </a:lnTo>
                                  <a:lnTo>
                                    <a:pt x="485" y="10"/>
                                  </a:lnTo>
                                  <a:lnTo>
                                    <a:pt x="460" y="5"/>
                                  </a:lnTo>
                                  <a:lnTo>
                                    <a:pt x="435" y="0"/>
                                  </a:lnTo>
                                  <a:lnTo>
                                    <a:pt x="410" y="5"/>
                                  </a:lnTo>
                                  <a:lnTo>
                                    <a:pt x="385" y="10"/>
                                  </a:lnTo>
                                  <a:lnTo>
                                    <a:pt x="360" y="20"/>
                                  </a:lnTo>
                                  <a:lnTo>
                                    <a:pt x="335" y="30"/>
                                  </a:lnTo>
                                  <a:lnTo>
                                    <a:pt x="275" y="70"/>
                                  </a:lnTo>
                                  <a:lnTo>
                                    <a:pt x="220" y="120"/>
                                  </a:lnTo>
                                  <a:lnTo>
                                    <a:pt x="160" y="170"/>
                                  </a:lnTo>
                                  <a:lnTo>
                                    <a:pt x="100" y="205"/>
                                  </a:lnTo>
                                  <a:lnTo>
                                    <a:pt x="75" y="220"/>
                                  </a:lnTo>
                                  <a:lnTo>
                                    <a:pt x="50" y="230"/>
                                  </a:lnTo>
                                  <a:lnTo>
                                    <a:pt x="25" y="235"/>
                                  </a:lnTo>
                                  <a:lnTo>
                                    <a:pt x="0" y="235"/>
                                  </a:lnTo>
                                  <a:lnTo>
                                    <a:pt x="50" y="235"/>
                                  </a:lnTo>
                                  <a:lnTo>
                                    <a:pt x="150" y="235"/>
                                  </a:lnTo>
                                  <a:lnTo>
                                    <a:pt x="245" y="230"/>
                                  </a:lnTo>
                                  <a:lnTo>
                                    <a:pt x="420" y="215"/>
                                  </a:lnTo>
                                  <a:lnTo>
                                    <a:pt x="590" y="190"/>
                                  </a:lnTo>
                                  <a:lnTo>
                                    <a:pt x="670" y="175"/>
                                  </a:lnTo>
                                  <a:lnTo>
                                    <a:pt x="745" y="155"/>
                                  </a:lnTo>
                                  <a:lnTo>
                                    <a:pt x="820" y="135"/>
                                  </a:lnTo>
                                  <a:lnTo>
                                    <a:pt x="890" y="110"/>
                                  </a:lnTo>
                                  <a:lnTo>
                                    <a:pt x="815" y="130"/>
                                  </a:lnTo>
                                  <a:lnTo>
                                    <a:pt x="750" y="135"/>
                                  </a:lnTo>
                                  <a:lnTo>
                                    <a:pt x="720" y="135"/>
                                  </a:lnTo>
                                  <a:lnTo>
                                    <a:pt x="690" y="130"/>
                                  </a:lnTo>
                                  <a:lnTo>
                                    <a:pt x="660" y="120"/>
                                  </a:lnTo>
                                  <a:lnTo>
                                    <a:pt x="635" y="110"/>
                                  </a:lnTo>
                                  <a:lnTo>
                                    <a:pt x="54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4006"/>
                          <wps:cNvSpPr>
                            <a:spLocks/>
                          </wps:cNvSpPr>
                          <wps:spPr bwMode="auto">
                            <a:xfrm>
                              <a:off x="605" y="1346"/>
                              <a:ext cx="1109" cy="265"/>
                            </a:xfrm>
                            <a:custGeom>
                              <a:avLst/>
                              <a:gdLst>
                                <a:gd name="T0" fmla="*/ 490 w 1109"/>
                                <a:gd name="T1" fmla="*/ 25 h 265"/>
                                <a:gd name="T2" fmla="*/ 490 w 1109"/>
                                <a:gd name="T3" fmla="*/ 25 h 265"/>
                                <a:gd name="T4" fmla="*/ 370 w 1109"/>
                                <a:gd name="T5" fmla="*/ 95 h 265"/>
                                <a:gd name="T6" fmla="*/ 370 w 1109"/>
                                <a:gd name="T7" fmla="*/ 95 h 265"/>
                                <a:gd name="T8" fmla="*/ 330 w 1109"/>
                                <a:gd name="T9" fmla="*/ 110 h 265"/>
                                <a:gd name="T10" fmla="*/ 295 w 1109"/>
                                <a:gd name="T11" fmla="*/ 120 h 265"/>
                                <a:gd name="T12" fmla="*/ 250 w 1109"/>
                                <a:gd name="T13" fmla="*/ 125 h 265"/>
                                <a:gd name="T14" fmla="*/ 205 w 1109"/>
                                <a:gd name="T15" fmla="*/ 130 h 265"/>
                                <a:gd name="T16" fmla="*/ 160 w 1109"/>
                                <a:gd name="T17" fmla="*/ 130 h 265"/>
                                <a:gd name="T18" fmla="*/ 110 w 1109"/>
                                <a:gd name="T19" fmla="*/ 130 h 265"/>
                                <a:gd name="T20" fmla="*/ 0 w 1109"/>
                                <a:gd name="T21" fmla="*/ 115 h 265"/>
                                <a:gd name="T22" fmla="*/ 0 w 1109"/>
                                <a:gd name="T23" fmla="*/ 115 h 265"/>
                                <a:gd name="T24" fmla="*/ 215 w 1109"/>
                                <a:gd name="T25" fmla="*/ 160 h 265"/>
                                <a:gd name="T26" fmla="*/ 425 w 1109"/>
                                <a:gd name="T27" fmla="*/ 200 h 265"/>
                                <a:gd name="T28" fmla="*/ 620 w 1109"/>
                                <a:gd name="T29" fmla="*/ 225 h 265"/>
                                <a:gd name="T30" fmla="*/ 815 w 1109"/>
                                <a:gd name="T31" fmla="*/ 245 h 265"/>
                                <a:gd name="T32" fmla="*/ 815 w 1109"/>
                                <a:gd name="T33" fmla="*/ 245 h 265"/>
                                <a:gd name="T34" fmla="*/ 940 w 1109"/>
                                <a:gd name="T35" fmla="*/ 255 h 265"/>
                                <a:gd name="T36" fmla="*/ 1064 w 1109"/>
                                <a:gd name="T37" fmla="*/ 265 h 265"/>
                                <a:gd name="T38" fmla="*/ 1064 w 1109"/>
                                <a:gd name="T39" fmla="*/ 265 h 265"/>
                                <a:gd name="T40" fmla="*/ 1109 w 1109"/>
                                <a:gd name="T41" fmla="*/ 265 h 265"/>
                                <a:gd name="T42" fmla="*/ 1109 w 1109"/>
                                <a:gd name="T43" fmla="*/ 265 h 265"/>
                                <a:gd name="T44" fmla="*/ 1079 w 1109"/>
                                <a:gd name="T45" fmla="*/ 260 h 265"/>
                                <a:gd name="T46" fmla="*/ 1044 w 1109"/>
                                <a:gd name="T47" fmla="*/ 255 h 265"/>
                                <a:gd name="T48" fmla="*/ 1009 w 1109"/>
                                <a:gd name="T49" fmla="*/ 245 h 265"/>
                                <a:gd name="T50" fmla="*/ 979 w 1109"/>
                                <a:gd name="T51" fmla="*/ 230 h 265"/>
                                <a:gd name="T52" fmla="*/ 945 w 1109"/>
                                <a:gd name="T53" fmla="*/ 215 h 265"/>
                                <a:gd name="T54" fmla="*/ 910 w 1109"/>
                                <a:gd name="T55" fmla="*/ 195 h 265"/>
                                <a:gd name="T56" fmla="*/ 845 w 1109"/>
                                <a:gd name="T57" fmla="*/ 145 h 265"/>
                                <a:gd name="T58" fmla="*/ 845 w 1109"/>
                                <a:gd name="T59" fmla="*/ 145 h 265"/>
                                <a:gd name="T60" fmla="*/ 780 w 1109"/>
                                <a:gd name="T61" fmla="*/ 85 h 265"/>
                                <a:gd name="T62" fmla="*/ 740 w 1109"/>
                                <a:gd name="T63" fmla="*/ 50 h 265"/>
                                <a:gd name="T64" fmla="*/ 740 w 1109"/>
                                <a:gd name="T65" fmla="*/ 50 h 265"/>
                                <a:gd name="T66" fmla="*/ 705 w 1109"/>
                                <a:gd name="T67" fmla="*/ 30 h 265"/>
                                <a:gd name="T68" fmla="*/ 670 w 1109"/>
                                <a:gd name="T69" fmla="*/ 15 h 265"/>
                                <a:gd name="T70" fmla="*/ 635 w 1109"/>
                                <a:gd name="T71" fmla="*/ 5 h 265"/>
                                <a:gd name="T72" fmla="*/ 595 w 1109"/>
                                <a:gd name="T73" fmla="*/ 0 h 265"/>
                                <a:gd name="T74" fmla="*/ 595 w 1109"/>
                                <a:gd name="T75" fmla="*/ 0 h 265"/>
                                <a:gd name="T76" fmla="*/ 570 w 1109"/>
                                <a:gd name="T77" fmla="*/ 0 h 265"/>
                                <a:gd name="T78" fmla="*/ 545 w 1109"/>
                                <a:gd name="T79" fmla="*/ 5 h 265"/>
                                <a:gd name="T80" fmla="*/ 515 w 1109"/>
                                <a:gd name="T81" fmla="*/ 10 h 265"/>
                                <a:gd name="T82" fmla="*/ 490 w 1109"/>
                                <a:gd name="T83" fmla="*/ 25 h 265"/>
                                <a:gd name="T84" fmla="*/ 490 w 1109"/>
                                <a:gd name="T85" fmla="*/ 2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109" h="265">
                                  <a:moveTo>
                                    <a:pt x="490" y="25"/>
                                  </a:moveTo>
                                  <a:lnTo>
                                    <a:pt x="490" y="25"/>
                                  </a:lnTo>
                                  <a:lnTo>
                                    <a:pt x="370" y="95"/>
                                  </a:lnTo>
                                  <a:lnTo>
                                    <a:pt x="330" y="110"/>
                                  </a:lnTo>
                                  <a:lnTo>
                                    <a:pt x="295" y="120"/>
                                  </a:lnTo>
                                  <a:lnTo>
                                    <a:pt x="250" y="125"/>
                                  </a:lnTo>
                                  <a:lnTo>
                                    <a:pt x="205" y="130"/>
                                  </a:lnTo>
                                  <a:lnTo>
                                    <a:pt x="160" y="130"/>
                                  </a:lnTo>
                                  <a:lnTo>
                                    <a:pt x="110" y="130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215" y="160"/>
                                  </a:lnTo>
                                  <a:lnTo>
                                    <a:pt x="425" y="200"/>
                                  </a:lnTo>
                                  <a:lnTo>
                                    <a:pt x="620" y="225"/>
                                  </a:lnTo>
                                  <a:lnTo>
                                    <a:pt x="815" y="245"/>
                                  </a:lnTo>
                                  <a:lnTo>
                                    <a:pt x="940" y="255"/>
                                  </a:lnTo>
                                  <a:lnTo>
                                    <a:pt x="1064" y="265"/>
                                  </a:lnTo>
                                  <a:lnTo>
                                    <a:pt x="1109" y="265"/>
                                  </a:lnTo>
                                  <a:lnTo>
                                    <a:pt x="1079" y="260"/>
                                  </a:lnTo>
                                  <a:lnTo>
                                    <a:pt x="1044" y="255"/>
                                  </a:lnTo>
                                  <a:lnTo>
                                    <a:pt x="1009" y="245"/>
                                  </a:lnTo>
                                  <a:lnTo>
                                    <a:pt x="979" y="230"/>
                                  </a:lnTo>
                                  <a:lnTo>
                                    <a:pt x="945" y="215"/>
                                  </a:lnTo>
                                  <a:lnTo>
                                    <a:pt x="910" y="195"/>
                                  </a:lnTo>
                                  <a:lnTo>
                                    <a:pt x="845" y="145"/>
                                  </a:lnTo>
                                  <a:lnTo>
                                    <a:pt x="780" y="85"/>
                                  </a:lnTo>
                                  <a:lnTo>
                                    <a:pt x="740" y="50"/>
                                  </a:lnTo>
                                  <a:lnTo>
                                    <a:pt x="705" y="30"/>
                                  </a:lnTo>
                                  <a:lnTo>
                                    <a:pt x="670" y="15"/>
                                  </a:lnTo>
                                  <a:lnTo>
                                    <a:pt x="635" y="5"/>
                                  </a:lnTo>
                                  <a:lnTo>
                                    <a:pt x="595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45" y="5"/>
                                  </a:lnTo>
                                  <a:lnTo>
                                    <a:pt x="515" y="10"/>
                                  </a:lnTo>
                                  <a:lnTo>
                                    <a:pt x="49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4007"/>
                          <wps:cNvSpPr>
                            <a:spLocks/>
                          </wps:cNvSpPr>
                          <wps:spPr bwMode="auto">
                            <a:xfrm>
                              <a:off x="420" y="1421"/>
                              <a:ext cx="2374" cy="380"/>
                            </a:xfrm>
                            <a:custGeom>
                              <a:avLst/>
                              <a:gdLst>
                                <a:gd name="T0" fmla="*/ 2374 w 2374"/>
                                <a:gd name="T1" fmla="*/ 0 h 380"/>
                                <a:gd name="T2" fmla="*/ 2214 w 2374"/>
                                <a:gd name="T3" fmla="*/ 65 h 380"/>
                                <a:gd name="T4" fmla="*/ 2139 w 2374"/>
                                <a:gd name="T5" fmla="*/ 90 h 380"/>
                                <a:gd name="T6" fmla="*/ 1989 w 2374"/>
                                <a:gd name="T7" fmla="*/ 130 h 380"/>
                                <a:gd name="T8" fmla="*/ 1739 w 2374"/>
                                <a:gd name="T9" fmla="*/ 170 h 380"/>
                                <a:gd name="T10" fmla="*/ 1564 w 2374"/>
                                <a:gd name="T11" fmla="*/ 185 h 380"/>
                                <a:gd name="T12" fmla="*/ 1369 w 2374"/>
                                <a:gd name="T13" fmla="*/ 190 h 380"/>
                                <a:gd name="T14" fmla="*/ 1319 w 2374"/>
                                <a:gd name="T15" fmla="*/ 190 h 380"/>
                                <a:gd name="T16" fmla="*/ 1294 w 2374"/>
                                <a:gd name="T17" fmla="*/ 190 h 380"/>
                                <a:gd name="T18" fmla="*/ 1249 w 2374"/>
                                <a:gd name="T19" fmla="*/ 190 h 380"/>
                                <a:gd name="T20" fmla="*/ 1125 w 2374"/>
                                <a:gd name="T21" fmla="*/ 180 h 380"/>
                                <a:gd name="T22" fmla="*/ 1000 w 2374"/>
                                <a:gd name="T23" fmla="*/ 170 h 380"/>
                                <a:gd name="T24" fmla="*/ 610 w 2374"/>
                                <a:gd name="T25" fmla="*/ 125 h 380"/>
                                <a:gd name="T26" fmla="*/ 185 w 2374"/>
                                <a:gd name="T27" fmla="*/ 40 h 380"/>
                                <a:gd name="T28" fmla="*/ 0 w 2374"/>
                                <a:gd name="T29" fmla="*/ 0 h 380"/>
                                <a:gd name="T30" fmla="*/ 40 w 2374"/>
                                <a:gd name="T31" fmla="*/ 40 h 380"/>
                                <a:gd name="T32" fmla="*/ 135 w 2374"/>
                                <a:gd name="T33" fmla="*/ 120 h 380"/>
                                <a:gd name="T34" fmla="*/ 250 w 2374"/>
                                <a:gd name="T35" fmla="*/ 190 h 380"/>
                                <a:gd name="T36" fmla="*/ 380 w 2374"/>
                                <a:gd name="T37" fmla="*/ 250 h 380"/>
                                <a:gd name="T38" fmla="*/ 455 w 2374"/>
                                <a:gd name="T39" fmla="*/ 275 h 380"/>
                                <a:gd name="T40" fmla="*/ 475 w 2374"/>
                                <a:gd name="T41" fmla="*/ 280 h 380"/>
                                <a:gd name="T42" fmla="*/ 620 w 2374"/>
                                <a:gd name="T43" fmla="*/ 320 h 380"/>
                                <a:gd name="T44" fmla="*/ 935 w 2374"/>
                                <a:gd name="T45" fmla="*/ 370 h 380"/>
                                <a:gd name="T46" fmla="*/ 1100 w 2374"/>
                                <a:gd name="T47" fmla="*/ 380 h 380"/>
                                <a:gd name="T48" fmla="*/ 1100 w 2374"/>
                                <a:gd name="T49" fmla="*/ 380 h 380"/>
                                <a:gd name="T50" fmla="*/ 1354 w 2374"/>
                                <a:gd name="T51" fmla="*/ 375 h 380"/>
                                <a:gd name="T52" fmla="*/ 1434 w 2374"/>
                                <a:gd name="T53" fmla="*/ 365 h 380"/>
                                <a:gd name="T54" fmla="*/ 1614 w 2374"/>
                                <a:gd name="T55" fmla="*/ 335 h 380"/>
                                <a:gd name="T56" fmla="*/ 1789 w 2374"/>
                                <a:gd name="T57" fmla="*/ 295 h 380"/>
                                <a:gd name="T58" fmla="*/ 1804 w 2374"/>
                                <a:gd name="T59" fmla="*/ 290 h 380"/>
                                <a:gd name="T60" fmla="*/ 1884 w 2374"/>
                                <a:gd name="T61" fmla="*/ 265 h 380"/>
                                <a:gd name="T62" fmla="*/ 2044 w 2374"/>
                                <a:gd name="T63" fmla="*/ 205 h 380"/>
                                <a:gd name="T64" fmla="*/ 2184 w 2374"/>
                                <a:gd name="T65" fmla="*/ 130 h 380"/>
                                <a:gd name="T66" fmla="*/ 2314 w 2374"/>
                                <a:gd name="T67" fmla="*/ 45 h 380"/>
                                <a:gd name="T68" fmla="*/ 2374 w 2374"/>
                                <a:gd name="T69" fmla="*/ 0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2374" h="380">
                                  <a:moveTo>
                                    <a:pt x="2374" y="0"/>
                                  </a:moveTo>
                                  <a:lnTo>
                                    <a:pt x="2374" y="0"/>
                                  </a:lnTo>
                                  <a:lnTo>
                                    <a:pt x="2294" y="35"/>
                                  </a:lnTo>
                                  <a:lnTo>
                                    <a:pt x="2214" y="65"/>
                                  </a:lnTo>
                                  <a:lnTo>
                                    <a:pt x="2139" y="90"/>
                                  </a:lnTo>
                                  <a:lnTo>
                                    <a:pt x="2064" y="110"/>
                                  </a:lnTo>
                                  <a:lnTo>
                                    <a:pt x="1989" y="130"/>
                                  </a:lnTo>
                                  <a:lnTo>
                                    <a:pt x="1909" y="145"/>
                                  </a:lnTo>
                                  <a:lnTo>
                                    <a:pt x="1739" y="170"/>
                                  </a:lnTo>
                                  <a:lnTo>
                                    <a:pt x="1564" y="185"/>
                                  </a:lnTo>
                                  <a:lnTo>
                                    <a:pt x="1469" y="190"/>
                                  </a:lnTo>
                                  <a:lnTo>
                                    <a:pt x="1369" y="190"/>
                                  </a:lnTo>
                                  <a:lnTo>
                                    <a:pt x="1319" y="190"/>
                                  </a:lnTo>
                                  <a:lnTo>
                                    <a:pt x="1294" y="190"/>
                                  </a:lnTo>
                                  <a:lnTo>
                                    <a:pt x="1249" y="190"/>
                                  </a:lnTo>
                                  <a:lnTo>
                                    <a:pt x="1125" y="180"/>
                                  </a:lnTo>
                                  <a:lnTo>
                                    <a:pt x="1000" y="170"/>
                                  </a:lnTo>
                                  <a:lnTo>
                                    <a:pt x="805" y="150"/>
                                  </a:lnTo>
                                  <a:lnTo>
                                    <a:pt x="610" y="125"/>
                                  </a:lnTo>
                                  <a:lnTo>
                                    <a:pt x="400" y="85"/>
                                  </a:lnTo>
                                  <a:lnTo>
                                    <a:pt x="185" y="4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85" y="80"/>
                                  </a:lnTo>
                                  <a:lnTo>
                                    <a:pt x="135" y="120"/>
                                  </a:lnTo>
                                  <a:lnTo>
                                    <a:pt x="190" y="155"/>
                                  </a:lnTo>
                                  <a:lnTo>
                                    <a:pt x="250" y="190"/>
                                  </a:lnTo>
                                  <a:lnTo>
                                    <a:pt x="315" y="220"/>
                                  </a:lnTo>
                                  <a:lnTo>
                                    <a:pt x="380" y="250"/>
                                  </a:lnTo>
                                  <a:lnTo>
                                    <a:pt x="455" y="275"/>
                                  </a:lnTo>
                                  <a:lnTo>
                                    <a:pt x="475" y="280"/>
                                  </a:lnTo>
                                  <a:lnTo>
                                    <a:pt x="550" y="305"/>
                                  </a:lnTo>
                                  <a:lnTo>
                                    <a:pt x="620" y="320"/>
                                  </a:lnTo>
                                  <a:lnTo>
                                    <a:pt x="775" y="355"/>
                                  </a:lnTo>
                                  <a:lnTo>
                                    <a:pt x="935" y="370"/>
                                  </a:lnTo>
                                  <a:lnTo>
                                    <a:pt x="1100" y="380"/>
                                  </a:lnTo>
                                  <a:lnTo>
                                    <a:pt x="1269" y="380"/>
                                  </a:lnTo>
                                  <a:lnTo>
                                    <a:pt x="1354" y="375"/>
                                  </a:lnTo>
                                  <a:lnTo>
                                    <a:pt x="1434" y="365"/>
                                  </a:lnTo>
                                  <a:lnTo>
                                    <a:pt x="1524" y="355"/>
                                  </a:lnTo>
                                  <a:lnTo>
                                    <a:pt x="1614" y="335"/>
                                  </a:lnTo>
                                  <a:lnTo>
                                    <a:pt x="1699" y="320"/>
                                  </a:lnTo>
                                  <a:lnTo>
                                    <a:pt x="1789" y="295"/>
                                  </a:lnTo>
                                  <a:lnTo>
                                    <a:pt x="1804" y="290"/>
                                  </a:lnTo>
                                  <a:lnTo>
                                    <a:pt x="1884" y="265"/>
                                  </a:lnTo>
                                  <a:lnTo>
                                    <a:pt x="1964" y="235"/>
                                  </a:lnTo>
                                  <a:lnTo>
                                    <a:pt x="2044" y="205"/>
                                  </a:lnTo>
                                  <a:lnTo>
                                    <a:pt x="2114" y="170"/>
                                  </a:lnTo>
                                  <a:lnTo>
                                    <a:pt x="2184" y="130"/>
                                  </a:lnTo>
                                  <a:lnTo>
                                    <a:pt x="2249" y="90"/>
                                  </a:lnTo>
                                  <a:lnTo>
                                    <a:pt x="2314" y="45"/>
                                  </a:lnTo>
                                  <a:lnTo>
                                    <a:pt x="23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4008"/>
                          <wps:cNvSpPr>
                            <a:spLocks/>
                          </wps:cNvSpPr>
                          <wps:spPr bwMode="auto">
                            <a:xfrm>
                              <a:off x="1984" y="1421"/>
                              <a:ext cx="810" cy="290"/>
                            </a:xfrm>
                            <a:custGeom>
                              <a:avLst/>
                              <a:gdLst>
                                <a:gd name="T0" fmla="*/ 810 w 810"/>
                                <a:gd name="T1" fmla="*/ 0 h 290"/>
                                <a:gd name="T2" fmla="*/ 810 w 810"/>
                                <a:gd name="T3" fmla="*/ 0 h 290"/>
                                <a:gd name="T4" fmla="*/ 730 w 810"/>
                                <a:gd name="T5" fmla="*/ 35 h 290"/>
                                <a:gd name="T6" fmla="*/ 650 w 810"/>
                                <a:gd name="T7" fmla="*/ 65 h 290"/>
                                <a:gd name="T8" fmla="*/ 650 w 810"/>
                                <a:gd name="T9" fmla="*/ 65 h 290"/>
                                <a:gd name="T10" fmla="*/ 575 w 810"/>
                                <a:gd name="T11" fmla="*/ 90 h 290"/>
                                <a:gd name="T12" fmla="*/ 500 w 810"/>
                                <a:gd name="T13" fmla="*/ 110 h 290"/>
                                <a:gd name="T14" fmla="*/ 425 w 810"/>
                                <a:gd name="T15" fmla="*/ 130 h 290"/>
                                <a:gd name="T16" fmla="*/ 345 w 810"/>
                                <a:gd name="T17" fmla="*/ 145 h 290"/>
                                <a:gd name="T18" fmla="*/ 175 w 810"/>
                                <a:gd name="T19" fmla="*/ 170 h 290"/>
                                <a:gd name="T20" fmla="*/ 0 w 810"/>
                                <a:gd name="T21" fmla="*/ 185 h 290"/>
                                <a:gd name="T22" fmla="*/ 240 w 810"/>
                                <a:gd name="T23" fmla="*/ 290 h 290"/>
                                <a:gd name="T24" fmla="*/ 240 w 810"/>
                                <a:gd name="T25" fmla="*/ 290 h 290"/>
                                <a:gd name="T26" fmla="*/ 320 w 810"/>
                                <a:gd name="T27" fmla="*/ 265 h 290"/>
                                <a:gd name="T28" fmla="*/ 400 w 810"/>
                                <a:gd name="T29" fmla="*/ 235 h 290"/>
                                <a:gd name="T30" fmla="*/ 480 w 810"/>
                                <a:gd name="T31" fmla="*/ 205 h 290"/>
                                <a:gd name="T32" fmla="*/ 550 w 810"/>
                                <a:gd name="T33" fmla="*/ 170 h 290"/>
                                <a:gd name="T34" fmla="*/ 620 w 810"/>
                                <a:gd name="T35" fmla="*/ 130 h 290"/>
                                <a:gd name="T36" fmla="*/ 685 w 810"/>
                                <a:gd name="T37" fmla="*/ 90 h 290"/>
                                <a:gd name="T38" fmla="*/ 750 w 810"/>
                                <a:gd name="T39" fmla="*/ 45 h 290"/>
                                <a:gd name="T40" fmla="*/ 810 w 810"/>
                                <a:gd name="T41" fmla="*/ 0 h 290"/>
                                <a:gd name="T42" fmla="*/ 810 w 810"/>
                                <a:gd name="T43" fmla="*/ 0 h 2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810" h="290">
                                  <a:moveTo>
                                    <a:pt x="810" y="0"/>
                                  </a:moveTo>
                                  <a:lnTo>
                                    <a:pt x="810" y="0"/>
                                  </a:lnTo>
                                  <a:lnTo>
                                    <a:pt x="730" y="35"/>
                                  </a:lnTo>
                                  <a:lnTo>
                                    <a:pt x="650" y="65"/>
                                  </a:lnTo>
                                  <a:lnTo>
                                    <a:pt x="575" y="90"/>
                                  </a:lnTo>
                                  <a:lnTo>
                                    <a:pt x="500" y="110"/>
                                  </a:lnTo>
                                  <a:lnTo>
                                    <a:pt x="425" y="130"/>
                                  </a:lnTo>
                                  <a:lnTo>
                                    <a:pt x="345" y="145"/>
                                  </a:lnTo>
                                  <a:lnTo>
                                    <a:pt x="175" y="170"/>
                                  </a:lnTo>
                                  <a:lnTo>
                                    <a:pt x="0" y="185"/>
                                  </a:lnTo>
                                  <a:lnTo>
                                    <a:pt x="240" y="290"/>
                                  </a:lnTo>
                                  <a:lnTo>
                                    <a:pt x="320" y="265"/>
                                  </a:lnTo>
                                  <a:lnTo>
                                    <a:pt x="400" y="235"/>
                                  </a:lnTo>
                                  <a:lnTo>
                                    <a:pt x="480" y="205"/>
                                  </a:lnTo>
                                  <a:lnTo>
                                    <a:pt x="550" y="170"/>
                                  </a:lnTo>
                                  <a:lnTo>
                                    <a:pt x="620" y="130"/>
                                  </a:lnTo>
                                  <a:lnTo>
                                    <a:pt x="685" y="90"/>
                                  </a:lnTo>
                                  <a:lnTo>
                                    <a:pt x="750" y="45"/>
                                  </a:lnTo>
                                  <a:lnTo>
                                    <a:pt x="81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4009"/>
                          <wps:cNvSpPr>
                            <a:spLocks/>
                          </wps:cNvSpPr>
                          <wps:spPr bwMode="auto">
                            <a:xfrm>
                              <a:off x="420" y="1421"/>
                              <a:ext cx="1000" cy="280"/>
                            </a:xfrm>
                            <a:custGeom>
                              <a:avLst/>
                              <a:gdLst>
                                <a:gd name="T0" fmla="*/ 455 w 1000"/>
                                <a:gd name="T1" fmla="*/ 275 h 280"/>
                                <a:gd name="T2" fmla="*/ 455 w 1000"/>
                                <a:gd name="T3" fmla="*/ 275 h 280"/>
                                <a:gd name="T4" fmla="*/ 475 w 1000"/>
                                <a:gd name="T5" fmla="*/ 280 h 280"/>
                                <a:gd name="T6" fmla="*/ 475 w 1000"/>
                                <a:gd name="T7" fmla="*/ 280 h 280"/>
                                <a:gd name="T8" fmla="*/ 620 w 1000"/>
                                <a:gd name="T9" fmla="*/ 270 h 280"/>
                                <a:gd name="T10" fmla="*/ 690 w 1000"/>
                                <a:gd name="T11" fmla="*/ 260 h 280"/>
                                <a:gd name="T12" fmla="*/ 760 w 1000"/>
                                <a:gd name="T13" fmla="*/ 250 h 280"/>
                                <a:gd name="T14" fmla="*/ 820 w 1000"/>
                                <a:gd name="T15" fmla="*/ 235 h 280"/>
                                <a:gd name="T16" fmla="*/ 885 w 1000"/>
                                <a:gd name="T17" fmla="*/ 215 h 280"/>
                                <a:gd name="T18" fmla="*/ 940 w 1000"/>
                                <a:gd name="T19" fmla="*/ 195 h 280"/>
                                <a:gd name="T20" fmla="*/ 1000 w 1000"/>
                                <a:gd name="T21" fmla="*/ 170 h 280"/>
                                <a:gd name="T22" fmla="*/ 1000 w 1000"/>
                                <a:gd name="T23" fmla="*/ 170 h 280"/>
                                <a:gd name="T24" fmla="*/ 805 w 1000"/>
                                <a:gd name="T25" fmla="*/ 150 h 280"/>
                                <a:gd name="T26" fmla="*/ 610 w 1000"/>
                                <a:gd name="T27" fmla="*/ 125 h 280"/>
                                <a:gd name="T28" fmla="*/ 400 w 1000"/>
                                <a:gd name="T29" fmla="*/ 85 h 280"/>
                                <a:gd name="T30" fmla="*/ 185 w 1000"/>
                                <a:gd name="T31" fmla="*/ 40 h 280"/>
                                <a:gd name="T32" fmla="*/ 185 w 1000"/>
                                <a:gd name="T33" fmla="*/ 40 h 280"/>
                                <a:gd name="T34" fmla="*/ 0 w 1000"/>
                                <a:gd name="T35" fmla="*/ 0 h 280"/>
                                <a:gd name="T36" fmla="*/ 0 w 1000"/>
                                <a:gd name="T37" fmla="*/ 0 h 280"/>
                                <a:gd name="T38" fmla="*/ 40 w 1000"/>
                                <a:gd name="T39" fmla="*/ 40 h 280"/>
                                <a:gd name="T40" fmla="*/ 85 w 1000"/>
                                <a:gd name="T41" fmla="*/ 80 h 280"/>
                                <a:gd name="T42" fmla="*/ 135 w 1000"/>
                                <a:gd name="T43" fmla="*/ 120 h 280"/>
                                <a:gd name="T44" fmla="*/ 190 w 1000"/>
                                <a:gd name="T45" fmla="*/ 155 h 280"/>
                                <a:gd name="T46" fmla="*/ 250 w 1000"/>
                                <a:gd name="T47" fmla="*/ 190 h 280"/>
                                <a:gd name="T48" fmla="*/ 315 w 1000"/>
                                <a:gd name="T49" fmla="*/ 220 h 280"/>
                                <a:gd name="T50" fmla="*/ 380 w 1000"/>
                                <a:gd name="T51" fmla="*/ 250 h 280"/>
                                <a:gd name="T52" fmla="*/ 455 w 1000"/>
                                <a:gd name="T53" fmla="*/ 275 h 280"/>
                                <a:gd name="T54" fmla="*/ 455 w 1000"/>
                                <a:gd name="T55" fmla="*/ 275 h 2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1000" h="280">
                                  <a:moveTo>
                                    <a:pt x="455" y="275"/>
                                  </a:moveTo>
                                  <a:lnTo>
                                    <a:pt x="455" y="275"/>
                                  </a:lnTo>
                                  <a:lnTo>
                                    <a:pt x="475" y="280"/>
                                  </a:lnTo>
                                  <a:lnTo>
                                    <a:pt x="620" y="270"/>
                                  </a:lnTo>
                                  <a:lnTo>
                                    <a:pt x="690" y="260"/>
                                  </a:lnTo>
                                  <a:lnTo>
                                    <a:pt x="760" y="250"/>
                                  </a:lnTo>
                                  <a:lnTo>
                                    <a:pt x="820" y="235"/>
                                  </a:lnTo>
                                  <a:lnTo>
                                    <a:pt x="885" y="215"/>
                                  </a:lnTo>
                                  <a:lnTo>
                                    <a:pt x="940" y="195"/>
                                  </a:lnTo>
                                  <a:lnTo>
                                    <a:pt x="1000" y="170"/>
                                  </a:lnTo>
                                  <a:lnTo>
                                    <a:pt x="805" y="150"/>
                                  </a:lnTo>
                                  <a:lnTo>
                                    <a:pt x="610" y="125"/>
                                  </a:lnTo>
                                  <a:lnTo>
                                    <a:pt x="400" y="85"/>
                                  </a:lnTo>
                                  <a:lnTo>
                                    <a:pt x="185" y="4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85" y="80"/>
                                  </a:lnTo>
                                  <a:lnTo>
                                    <a:pt x="135" y="120"/>
                                  </a:lnTo>
                                  <a:lnTo>
                                    <a:pt x="190" y="155"/>
                                  </a:lnTo>
                                  <a:lnTo>
                                    <a:pt x="250" y="190"/>
                                  </a:lnTo>
                                  <a:lnTo>
                                    <a:pt x="315" y="220"/>
                                  </a:lnTo>
                                  <a:lnTo>
                                    <a:pt x="380" y="250"/>
                                  </a:lnTo>
                                  <a:lnTo>
                                    <a:pt x="455" y="2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4010"/>
                          <wps:cNvSpPr>
                            <a:spLocks/>
                          </wps:cNvSpPr>
                          <wps:spPr bwMode="auto">
                            <a:xfrm>
                              <a:off x="1520" y="1611"/>
                              <a:ext cx="334" cy="190"/>
                            </a:xfrm>
                            <a:custGeom>
                              <a:avLst/>
                              <a:gdLst>
                                <a:gd name="T0" fmla="*/ 219 w 334"/>
                                <a:gd name="T1" fmla="*/ 0 h 190"/>
                                <a:gd name="T2" fmla="*/ 219 w 334"/>
                                <a:gd name="T3" fmla="*/ 0 h 190"/>
                                <a:gd name="T4" fmla="*/ 194 w 334"/>
                                <a:gd name="T5" fmla="*/ 0 h 190"/>
                                <a:gd name="T6" fmla="*/ 194 w 334"/>
                                <a:gd name="T7" fmla="*/ 0 h 190"/>
                                <a:gd name="T8" fmla="*/ 149 w 334"/>
                                <a:gd name="T9" fmla="*/ 0 h 190"/>
                                <a:gd name="T10" fmla="*/ 149 w 334"/>
                                <a:gd name="T11" fmla="*/ 0 h 190"/>
                                <a:gd name="T12" fmla="*/ 129 w 334"/>
                                <a:gd name="T13" fmla="*/ 40 h 190"/>
                                <a:gd name="T14" fmla="*/ 94 w 334"/>
                                <a:gd name="T15" fmla="*/ 85 h 190"/>
                                <a:gd name="T16" fmla="*/ 54 w 334"/>
                                <a:gd name="T17" fmla="*/ 135 h 190"/>
                                <a:gd name="T18" fmla="*/ 0 w 334"/>
                                <a:gd name="T19" fmla="*/ 190 h 190"/>
                                <a:gd name="T20" fmla="*/ 0 w 334"/>
                                <a:gd name="T21" fmla="*/ 190 h 190"/>
                                <a:gd name="T22" fmla="*/ 0 w 334"/>
                                <a:gd name="T23" fmla="*/ 190 h 190"/>
                                <a:gd name="T24" fmla="*/ 0 w 334"/>
                                <a:gd name="T25" fmla="*/ 190 h 190"/>
                                <a:gd name="T26" fmla="*/ 169 w 334"/>
                                <a:gd name="T27" fmla="*/ 190 h 190"/>
                                <a:gd name="T28" fmla="*/ 254 w 334"/>
                                <a:gd name="T29" fmla="*/ 185 h 190"/>
                                <a:gd name="T30" fmla="*/ 334 w 334"/>
                                <a:gd name="T31" fmla="*/ 175 h 190"/>
                                <a:gd name="T32" fmla="*/ 269 w 334"/>
                                <a:gd name="T33" fmla="*/ 0 h 190"/>
                                <a:gd name="T34" fmla="*/ 269 w 334"/>
                                <a:gd name="T35" fmla="*/ 0 h 190"/>
                                <a:gd name="T36" fmla="*/ 219 w 334"/>
                                <a:gd name="T37" fmla="*/ 0 h 190"/>
                                <a:gd name="T38" fmla="*/ 219 w 334"/>
                                <a:gd name="T39" fmla="*/ 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334" h="190">
                                  <a:moveTo>
                                    <a:pt x="219" y="0"/>
                                  </a:moveTo>
                                  <a:lnTo>
                                    <a:pt x="219" y="0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149" y="0"/>
                                  </a:lnTo>
                                  <a:lnTo>
                                    <a:pt x="129" y="40"/>
                                  </a:lnTo>
                                  <a:lnTo>
                                    <a:pt x="94" y="85"/>
                                  </a:lnTo>
                                  <a:lnTo>
                                    <a:pt x="54" y="135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169" y="190"/>
                                  </a:lnTo>
                                  <a:lnTo>
                                    <a:pt x="254" y="185"/>
                                  </a:lnTo>
                                  <a:lnTo>
                                    <a:pt x="334" y="175"/>
                                  </a:lnTo>
                                  <a:lnTo>
                                    <a:pt x="269" y="0"/>
                                  </a:lnTo>
                                  <a:lnTo>
                                    <a:pt x="21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4011"/>
                          <wps:cNvSpPr>
                            <a:spLocks/>
                          </wps:cNvSpPr>
                          <wps:spPr bwMode="auto">
                            <a:xfrm>
                              <a:off x="2029" y="1431"/>
                              <a:ext cx="210" cy="125"/>
                            </a:xfrm>
                            <a:custGeom>
                              <a:avLst/>
                              <a:gdLst>
                                <a:gd name="T0" fmla="*/ 210 w 210"/>
                                <a:gd name="T1" fmla="*/ 40 h 125"/>
                                <a:gd name="T2" fmla="*/ 210 w 210"/>
                                <a:gd name="T3" fmla="*/ 40 h 125"/>
                                <a:gd name="T4" fmla="*/ 200 w 210"/>
                                <a:gd name="T5" fmla="*/ 25 h 125"/>
                                <a:gd name="T6" fmla="*/ 195 w 210"/>
                                <a:gd name="T7" fmla="*/ 15 h 125"/>
                                <a:gd name="T8" fmla="*/ 185 w 210"/>
                                <a:gd name="T9" fmla="*/ 5 h 125"/>
                                <a:gd name="T10" fmla="*/ 175 w 210"/>
                                <a:gd name="T11" fmla="*/ 0 h 125"/>
                                <a:gd name="T12" fmla="*/ 175 w 210"/>
                                <a:gd name="T13" fmla="*/ 0 h 125"/>
                                <a:gd name="T14" fmla="*/ 160 w 210"/>
                                <a:gd name="T15" fmla="*/ 0 h 125"/>
                                <a:gd name="T16" fmla="*/ 140 w 210"/>
                                <a:gd name="T17" fmla="*/ 5 h 125"/>
                                <a:gd name="T18" fmla="*/ 120 w 210"/>
                                <a:gd name="T19" fmla="*/ 15 h 125"/>
                                <a:gd name="T20" fmla="*/ 95 w 210"/>
                                <a:gd name="T21" fmla="*/ 25 h 125"/>
                                <a:gd name="T22" fmla="*/ 95 w 210"/>
                                <a:gd name="T23" fmla="*/ 25 h 125"/>
                                <a:gd name="T24" fmla="*/ 70 w 210"/>
                                <a:gd name="T25" fmla="*/ 45 h 125"/>
                                <a:gd name="T26" fmla="*/ 45 w 210"/>
                                <a:gd name="T27" fmla="*/ 65 h 125"/>
                                <a:gd name="T28" fmla="*/ 20 w 210"/>
                                <a:gd name="T29" fmla="*/ 90 h 125"/>
                                <a:gd name="T30" fmla="*/ 0 w 210"/>
                                <a:gd name="T31" fmla="*/ 115 h 125"/>
                                <a:gd name="T32" fmla="*/ 0 w 210"/>
                                <a:gd name="T33" fmla="*/ 115 h 125"/>
                                <a:gd name="T34" fmla="*/ 65 w 210"/>
                                <a:gd name="T35" fmla="*/ 120 h 125"/>
                                <a:gd name="T36" fmla="*/ 120 w 210"/>
                                <a:gd name="T37" fmla="*/ 125 h 125"/>
                                <a:gd name="T38" fmla="*/ 160 w 210"/>
                                <a:gd name="T39" fmla="*/ 115 h 125"/>
                                <a:gd name="T40" fmla="*/ 180 w 210"/>
                                <a:gd name="T41" fmla="*/ 105 h 125"/>
                                <a:gd name="T42" fmla="*/ 190 w 210"/>
                                <a:gd name="T43" fmla="*/ 95 h 125"/>
                                <a:gd name="T44" fmla="*/ 190 w 210"/>
                                <a:gd name="T45" fmla="*/ 95 h 125"/>
                                <a:gd name="T46" fmla="*/ 205 w 210"/>
                                <a:gd name="T47" fmla="*/ 85 h 125"/>
                                <a:gd name="T48" fmla="*/ 210 w 210"/>
                                <a:gd name="T49" fmla="*/ 70 h 125"/>
                                <a:gd name="T50" fmla="*/ 210 w 210"/>
                                <a:gd name="T51" fmla="*/ 55 h 125"/>
                                <a:gd name="T52" fmla="*/ 210 w 210"/>
                                <a:gd name="T53" fmla="*/ 40 h 125"/>
                                <a:gd name="T54" fmla="*/ 210 w 210"/>
                                <a:gd name="T55" fmla="*/ 4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10" h="125">
                                  <a:moveTo>
                                    <a:pt x="210" y="40"/>
                                  </a:moveTo>
                                  <a:lnTo>
                                    <a:pt x="210" y="40"/>
                                  </a:lnTo>
                                  <a:lnTo>
                                    <a:pt x="200" y="25"/>
                                  </a:lnTo>
                                  <a:lnTo>
                                    <a:pt x="195" y="15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175" y="0"/>
                                  </a:lnTo>
                                  <a:lnTo>
                                    <a:pt x="160" y="0"/>
                                  </a:lnTo>
                                  <a:lnTo>
                                    <a:pt x="140" y="5"/>
                                  </a:lnTo>
                                  <a:lnTo>
                                    <a:pt x="120" y="15"/>
                                  </a:lnTo>
                                  <a:lnTo>
                                    <a:pt x="95" y="25"/>
                                  </a:lnTo>
                                  <a:lnTo>
                                    <a:pt x="70" y="45"/>
                                  </a:lnTo>
                                  <a:lnTo>
                                    <a:pt x="45" y="65"/>
                                  </a:lnTo>
                                  <a:lnTo>
                                    <a:pt x="20" y="90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65" y="120"/>
                                  </a:lnTo>
                                  <a:lnTo>
                                    <a:pt x="120" y="125"/>
                                  </a:lnTo>
                                  <a:lnTo>
                                    <a:pt x="160" y="115"/>
                                  </a:lnTo>
                                  <a:lnTo>
                                    <a:pt x="180" y="105"/>
                                  </a:lnTo>
                                  <a:lnTo>
                                    <a:pt x="190" y="95"/>
                                  </a:lnTo>
                                  <a:lnTo>
                                    <a:pt x="205" y="85"/>
                                  </a:lnTo>
                                  <a:lnTo>
                                    <a:pt x="210" y="70"/>
                                  </a:lnTo>
                                  <a:lnTo>
                                    <a:pt x="210" y="55"/>
                                  </a:lnTo>
                                  <a:lnTo>
                                    <a:pt x="21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4012"/>
                          <wps:cNvSpPr>
                            <a:spLocks/>
                          </wps:cNvSpPr>
                          <wps:spPr bwMode="auto">
                            <a:xfrm>
                              <a:off x="1135" y="1396"/>
                              <a:ext cx="200" cy="130"/>
                            </a:xfrm>
                            <a:custGeom>
                              <a:avLst/>
                              <a:gdLst>
                                <a:gd name="T0" fmla="*/ 5 w 200"/>
                                <a:gd name="T1" fmla="*/ 35 h 130"/>
                                <a:gd name="T2" fmla="*/ 5 w 200"/>
                                <a:gd name="T3" fmla="*/ 35 h 130"/>
                                <a:gd name="T4" fmla="*/ 0 w 200"/>
                                <a:gd name="T5" fmla="*/ 50 h 130"/>
                                <a:gd name="T6" fmla="*/ 0 w 200"/>
                                <a:gd name="T7" fmla="*/ 65 h 130"/>
                                <a:gd name="T8" fmla="*/ 5 w 200"/>
                                <a:gd name="T9" fmla="*/ 80 h 130"/>
                                <a:gd name="T10" fmla="*/ 15 w 200"/>
                                <a:gd name="T11" fmla="*/ 95 h 130"/>
                                <a:gd name="T12" fmla="*/ 15 w 200"/>
                                <a:gd name="T13" fmla="*/ 95 h 130"/>
                                <a:gd name="T14" fmla="*/ 25 w 200"/>
                                <a:gd name="T15" fmla="*/ 105 h 130"/>
                                <a:gd name="T16" fmla="*/ 40 w 200"/>
                                <a:gd name="T17" fmla="*/ 115 h 130"/>
                                <a:gd name="T18" fmla="*/ 85 w 200"/>
                                <a:gd name="T19" fmla="*/ 125 h 130"/>
                                <a:gd name="T20" fmla="*/ 135 w 200"/>
                                <a:gd name="T21" fmla="*/ 130 h 130"/>
                                <a:gd name="T22" fmla="*/ 200 w 200"/>
                                <a:gd name="T23" fmla="*/ 125 h 130"/>
                                <a:gd name="T24" fmla="*/ 200 w 200"/>
                                <a:gd name="T25" fmla="*/ 125 h 130"/>
                                <a:gd name="T26" fmla="*/ 185 w 200"/>
                                <a:gd name="T27" fmla="*/ 100 h 130"/>
                                <a:gd name="T28" fmla="*/ 165 w 200"/>
                                <a:gd name="T29" fmla="*/ 75 h 130"/>
                                <a:gd name="T30" fmla="*/ 140 w 200"/>
                                <a:gd name="T31" fmla="*/ 55 h 130"/>
                                <a:gd name="T32" fmla="*/ 120 w 200"/>
                                <a:gd name="T33" fmla="*/ 35 h 130"/>
                                <a:gd name="T34" fmla="*/ 120 w 200"/>
                                <a:gd name="T35" fmla="*/ 35 h 130"/>
                                <a:gd name="T36" fmla="*/ 95 w 200"/>
                                <a:gd name="T37" fmla="*/ 15 h 130"/>
                                <a:gd name="T38" fmla="*/ 70 w 200"/>
                                <a:gd name="T39" fmla="*/ 5 h 130"/>
                                <a:gd name="T40" fmla="*/ 55 w 200"/>
                                <a:gd name="T41" fmla="*/ 0 h 130"/>
                                <a:gd name="T42" fmla="*/ 40 w 200"/>
                                <a:gd name="T43" fmla="*/ 0 h 130"/>
                                <a:gd name="T44" fmla="*/ 40 w 200"/>
                                <a:gd name="T45" fmla="*/ 0 h 130"/>
                                <a:gd name="T46" fmla="*/ 30 w 200"/>
                                <a:gd name="T47" fmla="*/ 5 h 130"/>
                                <a:gd name="T48" fmla="*/ 20 w 200"/>
                                <a:gd name="T49" fmla="*/ 10 h 130"/>
                                <a:gd name="T50" fmla="*/ 5 w 200"/>
                                <a:gd name="T51" fmla="*/ 35 h 130"/>
                                <a:gd name="T52" fmla="*/ 5 w 200"/>
                                <a:gd name="T53" fmla="*/ 35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200" h="130">
                                  <a:moveTo>
                                    <a:pt x="5" y="35"/>
                                  </a:moveTo>
                                  <a:lnTo>
                                    <a:pt x="5" y="35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5" y="80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25" y="105"/>
                                  </a:lnTo>
                                  <a:lnTo>
                                    <a:pt x="40" y="115"/>
                                  </a:lnTo>
                                  <a:lnTo>
                                    <a:pt x="85" y="125"/>
                                  </a:lnTo>
                                  <a:lnTo>
                                    <a:pt x="135" y="130"/>
                                  </a:lnTo>
                                  <a:lnTo>
                                    <a:pt x="200" y="125"/>
                                  </a:lnTo>
                                  <a:lnTo>
                                    <a:pt x="185" y="100"/>
                                  </a:lnTo>
                                  <a:lnTo>
                                    <a:pt x="165" y="75"/>
                                  </a:lnTo>
                                  <a:lnTo>
                                    <a:pt x="140" y="55"/>
                                  </a:lnTo>
                                  <a:lnTo>
                                    <a:pt x="120" y="35"/>
                                  </a:lnTo>
                                  <a:lnTo>
                                    <a:pt x="95" y="15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30" y="5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5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39" name="AutoShape 4013"/>
                        <wps:cNvSpPr>
                          <a:spLocks noChangeArrowheads="1"/>
                        </wps:cNvSpPr>
                        <wps:spPr bwMode="auto">
                          <a:xfrm rot="2136140">
                            <a:off x="8676" y="10647"/>
                            <a:ext cx="671" cy="672"/>
                          </a:xfrm>
                          <a:prstGeom prst="sun">
                            <a:avLst>
                              <a:gd name="adj" fmla="val 25000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60001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29783" dir="3885598" algn="ctr" rotWithShape="0">
                                    <a:schemeClr val="accent6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28" o:spid="_x0000_s1026" style="position:absolute;margin-left:47.15pt;margin-top:485.4pt;width:446.35pt;height:192.3pt;z-index:251954168" coordorigin="1663,10428" coordsize="8927,384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">
                <v:rect id="Rectangle 3881" o:spid="_x0000_s1027" style="position:absolute;left:1663;top:10428;width:8927;height:38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sHiFxgAA&#10;ANwAAAAPAAAAZHJzL2Rvd25yZXYueG1sRI9PawIxFMTvBb9DeIIXqVktrboapfQP6Km6tYfeHpvn&#10;ZnHzsiSpbr+9EQo9DjPzG2a57mwjzuRD7VjBeJSBIC6drrlScPh8v5+BCBFZY+OYFPxSgPWqd7fE&#10;XLsL7+lcxEokCIccFZgY21zKUBqyGEauJU7e0XmLMUlfSe3xkuC2kZMse5IWa04LBlt6MVSeih+r&#10;oJhtp90r7+bD7cfw7eC/zOP33Cg16HfPCxCRuvgf/mtvtIKHbAq3M+kIyNUV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WsHiFxgAAANwAAAAPAAAAAAAAAAAAAAAAAJcCAABkcnMv&#10;ZG93bnJldi54bWxQSwUGAAAAAAQABAD1AAAAigMAAAAA&#10;" fillcolor="#c3e0f2 [662]" stroked="f" strokecolor="#4da4d8 [1942]" strokeweight="1pt">
                  <v:fill opacity="39321f"/>
                  <v:shadow color="#0d2b3d [1606]" opacity=".5" offset="1pt"/>
                </v:rect>
                <v:shape id="Freeform 3882" o:spid="_x0000_s1028" style="position:absolute;left:1663;top:12143;width:8911;height:2131;visibility:visible;mso-wrap-style:square;v-text-anchor:top" coordsize="11748,410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fYC5wwAA&#10;ANwAAAAPAAAAZHJzL2Rvd25yZXYueG1sRE/LisIwFN0L/kO4ghvRdBx80DGKODgMggt1YLaX5k5b&#10;bG5iE2v16ycLweXhvBer1lSiodqXlhW8jRIQxJnVJecKfk7b4RyED8gaK8uk4E4eVstuZ4Gptjc+&#10;UHMMuYgh7FNUUITgUil9VpBBP7KOOHJ/tjYYIqxzqWu8xXBTyXGSTKXBkmNDgY42BWXn49UoGFwm&#10;89nv4dM4bpuHdV+Xzb7aKdXvtesPEIHa8BI/3d9awXsS18Yz8QjI5T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3fYC5wwAAANwAAAAPAAAAAAAAAAAAAAAAAJcCAABkcnMvZG93&#10;bnJldi54bWxQSwUGAAAAAAQABAD1AAAAhwMAAAAA&#10;" path="m10091,27l10091,27,9649,71,9188,125,8701,204,8204,293,7841,364,7407,461,6300,718,5103,993,4226,1188,4085,1215,3943,1232,3801,1241,3642,1250,3482,1250,3323,1241,3154,1232,2977,1206,2756,1170,2481,1126,2144,1055,1746,966,1400,896,1090,834,842,798,629,772,461,772,293,772,142,789,,816,,4104,11748,4104,11748,18,11332,,10915,,10508,9,10091,27xe" fillcolor="white [3201]" stroked="f" strokecolor="#d9c19b [1945]" strokeweight="1pt">
                  <v:fill color2="#e6d5bc [1305]" focus="100%" type="gradient"/>
                  <v:shadow color="#664c26 [1609]" opacity=".5" offset="1pt"/>
                  <v:path arrowok="t" o:connecttype="custom" o:connectlocs="7654,14;7654,14;7319,37;6969,65;6600,106;6223,152;6223,152;5947,189;5618,239;4779,373;4779,373;3871,516;3205,617;3205,617;3099,631;2991,640;2883,644;2763,649;2641,649;2521,644;2392,640;2258,626;2258,626;2090,608;1882,585;1626,548;1324,502;1324,502;1062,465;827,433;639,414;477,401;477,401;350,401;222,401;108,410;0,424;0,2131;8911,2131;8911,9;8911,9;8595,0;8279,0;7970,5;7654,14;7654,14" o:connectangles="0,0,0,0,0,0,0,0,0,0,0,0,0,0,0,0,0,0,0,0,0,0,0,0,0,0,0,0,0,0,0,0,0,0,0,0,0,0,0,0,0,0,0,0,0,0"/>
                </v:shape>
                <v:group id="Group 3883" o:spid="_x0000_s1029" style="position:absolute;left:1901;top:10712;width:1173;height:1926;rotation:204630fd" coordorigin="10,10" coordsize="2315,303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GtymXDDAAAA3AAAAA8A&#10;AAAAAAAAAAAAAAAAqQIAAGRycy9kb3ducmV2LnhtbFBLBQYAAAAABAAEAPoAAACZAwAAAAA=&#10;">
                  <v:shape id="Freeform 3884" o:spid="_x0000_s1030" style="position:absolute;left:255;top:10;width:800;height:665;visibility:visible;mso-wrap-style:square;v-text-anchor:top" coordsize="800,6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f4DuwQAA&#10;ANwAAAAPAAAAZHJzL2Rvd25yZXYueG1sRE9Ni8IwEL0v+B/CCN7WtAqyVqPUBcGja714G5qxrTaT&#10;kmRr9ddvDsIeH+97vR1MK3pyvrGsIJ0mIIhLqxuuFJyL/ecXCB+QNbaWScGTPGw3o481Zto++If6&#10;U6hEDGGfoYI6hC6T0pc1GfRT2xFH7mqdwRChq6R2+IjhppWzJFlIgw3Hhho7+q6pvJ9+jQKXlvu8&#10;2l1us+P53i+L4XXp8kKpyXjIVyACDeFf/HYftIJ5GufHM/EIyM0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i3+A7sEAAADcAAAADwAAAAAAAAAAAAAAAACXAgAAZHJzL2Rvd25y&#10;ZXYueG1sUEsFBgAAAAAEAAQA9QAAAIUDAAAAAA==&#10;" path="m395,30l395,30,340,10,310,5,285,,255,5,230,5,205,15,180,25,155,40,130,60,105,80,85,105,40,170,,250,40,235,80,225,115,220,155,220,225,120,200,220,240,230,280,240,360,160,330,255,390,285,455,235,430,310,480,350,530,315,505,370,555,410,590,390,575,430,615,470,640,460,635,485,715,570,800,665,765,540,725,430,675,330,620,240,570,170,515,110,455,65,395,30xe" fillcolor="#b3d5ab [1303]" strokecolor="#d9ead5 [663]" strokeweight=".5pt">
                    <v:shadow color="#264221 [1607]" opacity=".5" offset="1pt"/>
                    <v:path arrowok="t" o:connecttype="custom" o:connectlocs="395,30;395,30;340,10;310,5;285,0;255,5;230,5;205,15;180,25;180,25;155,40;130,60;105,80;85,105;40,170;0,250;0,250;40,235;80,225;115,220;155,220;225,120;200,220;200,220;240,230;280,240;360,160;330,255;330,255;390,285;455,235;430,310;430,310;480,350;530,315;505,370;505,370;555,410;590,390;575,430;575,430;615,470;640,460;635,485;635,485;715,570;800,665;800,665;800,665;765,540;725,430;675,330;620,240;620,240;570,170;515,110;455,65;395,30;395,30" o:connectangles="0,0,0,0,0,0,0,0,0,0,0,0,0,0,0,0,0,0,0,0,0,0,0,0,0,0,0,0,0,0,0,0,0,0,0,0,0,0,0,0,0,0,0,0,0,0,0,0,0,0,0,0,0,0,0,0,0,0,0"/>
                  </v:shape>
                  <v:shape id="Freeform 3885" o:spid="_x0000_s1031" style="position:absolute;left:1055;top:115;width:1080;height:560;visibility:visible;mso-wrap-style:square;v-text-anchor:top" coordsize="1080,5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+ShcxgAA&#10;ANwAAAAPAAAAZHJzL2Rvd25yZXYueG1sRI9Pa8JAFMTvQr/D8gq96SYWiqSuUlKkaj3Y+O/6yL4m&#10;odm3IbtN0m/fFQSPw8z8hpkvB1OLjlpXWVYQTyIQxLnVFRcKjofVeAbCeWSNtWVS8EcOlouH0RwT&#10;bXv+oi7zhQgQdgkqKL1vEildXpJBN7ENcfC+bWvQB9kWUrfYB7ip5TSKXqTBisNCiQ2lJeU/2a9R&#10;sH3vutPFfJxpl9n087Dep5uoV+rpcXh7BeFp8Pfwrb3WCp7jGK5nwhGQi3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s+ShcxgAAANwAAAAPAAAAAAAAAAAAAAAAAJcCAABkcnMv&#10;ZG93bnJldi54bWxQSwUGAAAAAAQABAD1AAAAigMAAAAA&#10;" path="m890,55l890,55,865,40,830,25,800,15,765,5,730,,695,,660,,620,5,580,15,540,30,500,45,460,60,380,105,300,165,260,205,215,245,180,290,140,340,70,440,,560,5,560,125,480,240,415,240,390,265,405,325,375,315,330,355,360,425,330,405,270,460,315,530,290,510,205,580,270,665,255,640,150,725,250,780,250,835,250,815,140,890,260,935,270,985,285,1030,305,1080,325,1040,235,1020,200,1000,160,975,130,950,100,920,75,890,55xe" fillcolor="#b3d5ab [1303]" strokecolor="#d9ead5 [663]" strokeweight=".5pt">
                    <v:shadow color="#264221 [1607]" opacity=".5" offset="1pt"/>
                    <v:path arrowok="t" o:connecttype="custom" o:connectlocs="890,55;830,25;765,5;695,0;620,5;580,15;500,45;380,105;300,165;215,245;140,340;0,560;5,560;240,415;265,405;325,375;355,360;425,330;460,315;530,290;580,270;665,255;725,250;780,250;815,140;890,260;985,285;1080,325;1040,235;1000,160;950,100;890,55" o:connectangles="0,0,0,0,0,0,0,0,0,0,0,0,0,0,0,0,0,0,0,0,0,0,0,0,0,0,0,0,0,0,0,0"/>
                  </v:shape>
                  <v:shape id="Freeform 3886" o:spid="_x0000_s1032" style="position:absolute;left:30;top:565;width:1015;height:610;visibility:visible;mso-wrap-style:square;v-text-anchor:top" coordsize="1015,6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6PA7xgAA&#10;ANwAAAAPAAAAZHJzL2Rvd25yZXYueG1sRI/RasJAFETfBf9huUJfRDexpdToJmihxaeC237AJXtN&#10;otm7aXarqV/vFgo+DjNzhlkXg23FmXrfOFaQzhMQxKUzDVcKvj7fZi8gfEA22DomBb/kocjHozVm&#10;xl14T2cdKhEh7DNUUIfQZVL6siaLfu464ugdXG8xRNlX0vR4iXDbykWSPEuLDceFGjt6rak86R+r&#10;4PqxxI3ePu2r7fUYprrT6ft3o9TDZNisQAQawj38394ZBY/pAv7OxCMg8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p6PA7xgAAANwAAAAPAAAAAAAAAAAAAAAAAJcCAABkcnMv&#10;ZG93bnJldi54bWxQSwUGAAAAAAQABAD1AAAAigMAAAAA&#10;" path="m275,330l245,200,325,295,395,260,380,160,440,235,510,215,510,145,545,200,620,185,620,135,650,175,715,160,725,135,745,155,860,135,990,120,1015,110,875,65,740,30,610,10,550,,490,,390,,340,10,295,15,255,25,215,40,175,55,140,75,110,95,85,120,60,140,45,165,25,195,15,220,5,255,,285,,320,,355,10,395,20,435,35,475,55,520,110,610,120,565,135,520,155,480,175,440,125,305,205,400,240,365,275,330xe" fillcolor="#b3d5ab [1303]" strokecolor="#d9ead5 [663]" strokeweight=".5pt">
                    <v:shadow color="#264221 [1607]" opacity=".5" offset="1pt"/>
                    <v:path arrowok="t" o:connecttype="custom" o:connectlocs="245,200;325,295;380,160;440,235;510,145;545,200;620,135;650,175;725,135;745,155;990,120;1015,110;875,65;610,10;490,0;390,0;295,15;215,40;140,75;110,95;60,140;25,195;5,255;0,285;0,355;20,435;55,520;110,610;135,520;175,440;205,400;240,365;275,330" o:connectangles="0,0,0,0,0,0,0,0,0,0,0,0,0,0,0,0,0,0,0,0,0,0,0,0,0,0,0,0,0,0,0,0,0"/>
                  </v:shape>
                  <v:shape id="Freeform 3887" o:spid="_x0000_s1033" style="position:absolute;left:360;top:680;width:690;height:910;visibility:visible;mso-wrap-style:square;v-text-anchor:top" coordsize="690,9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MgfWxAAA&#10;ANwAAAAPAAAAZHJzL2Rvd25yZXYueG1sRI9ba8JAEIXfC/6HZQTf6uYCpaSuIkpBBEPV0r4O2TEJ&#10;ZmdDdpvLv3cLhT4ezuXjrDajaURPnastK4iXEQjiwuqaSwWf1/fnVxDOI2tsLJOCiRxs1rOnFWba&#10;Dnym/uJLEUbYZaig8r7NpHRFRQbd0rbEwbvZzqAPsiul7nAI46aRSRS9SIM1B0KFLe0qKu6XHxO4&#10;lEdf5++PRG6PtD8k8TCd8lKpxXzcvoHwNPr/8F/7oBWkcQq/Z8IRkOsH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DIH1sQAAADcAAAADwAAAAAAAAAAAAAAAACXAgAAZHJzL2Rv&#10;d25yZXYueG1sUEsFBgAAAAAEAAQA9QAAAIgDAAAAAA==&#10;" path="m485,205l485,180,505,185,590,95,690,,660,5,555,45,460,90,365,140,285,195,210,255,145,320,95,385,50,455,25,520,5,585,,645,5,705,15,730,25,760,40,785,55,815,80,840,105,865,165,910,160,865,160,820,165,775,170,730,100,650,180,685,195,635,215,585,160,495,240,530,280,465,245,385,310,420,350,360,330,305,375,330,420,275,410,235,445,250,485,205xe" fillcolor="#b3d5ab [1303]" strokecolor="#d9ead5 [663]" strokeweight=".5pt">
                    <v:shadow color="#264221 [1607]" opacity=".5" offset="1pt"/>
                    <v:path arrowok="t" o:connecttype="custom" o:connectlocs="485,205;485,180;505,185;505,185;590,95;690,0;690,0;660,5;660,5;555,45;460,90;365,140;285,195;285,195;210,255;145,320;95,385;50,455;50,455;25,520;5,585;0,645;5,705;5,705;15,730;25,760;40,785;55,815;80,840;105,865;165,910;165,910;160,865;160,820;165,775;170,730;100,650;180,685;180,685;195,635;215,585;160,495;240,530;240,530;280,465;245,385;310,420;310,420;350,360;330,305;375,330;375,330;420,275;410,235;445,250;445,250;485,205;485,205" o:connectangles="0,0,0,0,0,0,0,0,0,0,0,0,0,0,0,0,0,0,0,0,0,0,0,0,0,0,0,0,0,0,0,0,0,0,0,0,0,0,0,0,0,0,0,0,0,0,0,0,0,0,0,0,0,0,0,0,0,0"/>
                  </v:shape>
                  <v:shape id="Freeform 3888" o:spid="_x0000_s1034" style="position:absolute;left:1065;top:675;width:710;height:725;visibility:visible;mso-wrap-style:square;v-text-anchor:top" coordsize="710,7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SIXWxgAA&#10;ANwAAAAPAAAAZHJzL2Rvd25yZXYueG1sRI/NasMwEITvhb6D2EAvpZadlBCcKME1GNJbm4bS42Kt&#10;f4i1MpZiu29fFQI5DjPzDbM7zKYTIw2utawgiWIQxKXVLdcKzl/FywaE88gaO8uk4JccHPaPDztM&#10;tZ34k8aTr0WAsEtRQeN9n0rpyoYMusj2xMGr7GDQBznUUg84Bbjp5DKO19Jgy2GhwZ7yhsrL6WoU&#10;bMaPTJ9X321xfE/W8eV5/qnyN6WeFnO2BeFp9vfwrX3UClbJK/yfCUdA7v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NSIXWxgAAANwAAAAPAAAAAAAAAAAAAAAAAJcCAABkcnMv&#10;ZG93bnJldi54bWxQSwUGAAAAAAQABAD1AAAAigMAAAAA&#10;" path="m5,0l0,5,100,75,190,140,210,135,210,155,255,190,285,175,275,210,325,250,365,225,350,275,395,320,455,285,425,355,465,410,545,370,495,450,510,490,530,530,610,495,540,570,550,610,550,645,555,685,550,725,610,675,655,630,675,605,690,580,700,555,705,530,710,480,705,430,685,375,650,325,605,270,550,220,485,170,410,125,320,85,225,50,115,25,5,0xe" fillcolor="#b3d5ab [1303]" strokecolor="#d9ead5 [663]" strokeweight=".5pt">
                    <v:shadow color="#264221 [1607]" opacity=".5" offset="1pt"/>
                    <v:path arrowok="t" o:connecttype="custom" o:connectlocs="5,0;0,5;0,5;100,75;190,140;210,135;210,155;210,155;255,190;285,175;275,210;275,210;325,250;365,225;350,275;350,275;395,320;455,285;425,355;425,355;465,410;545,370;495,450;495,450;510,490;530,530;610,495;540,570;540,570;550,610;550,645;555,685;550,725;550,725;610,675;655,630;675,605;690,580;700,555;705,530;705,530;710,480;705,430;685,375;650,325;650,325;605,270;550,220;485,170;410,125;410,125;320,85;225,50;115,25;5,0;5,0" o:connectangles="0,0,0,0,0,0,0,0,0,0,0,0,0,0,0,0,0,0,0,0,0,0,0,0,0,0,0,0,0,0,0,0,0,0,0,0,0,0,0,0,0,0,0,0,0,0,0,0,0,0,0,0,0,0,0,0"/>
                  </v:shape>
                  <v:shape id="Freeform 3889" o:spid="_x0000_s1035" style="position:absolute;left:1065;top:570;width:1240;height:595;visibility:visible;mso-wrap-style:square;v-text-anchor:top" coordsize="1240,5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+SdZxAAA&#10;ANwAAAAPAAAAZHJzL2Rvd25yZXYueG1sRI9Ba8JAFITvhf6H5RW8NRuVhpC6ighSb9K01Osz+0yW&#10;Zt/G3a3Gf+8WCj0OM/MNs1iNthcX8sE4VjDNchDEjdOGWwWfH9vnEkSIyBp7x6TgRgFWy8eHBVba&#10;XfmdLnVsRYJwqFBBF+NQSRmajiyGzA3EyTs5bzEm6VupPV4T3PZylueFtGg4LXQ40Kaj5rv+sQr8&#10;YVu04Xw8mK/N27g3NhzXp1KpydO4fgURaYz/4b/2TiuYT1/g90w6AnJ5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vknWcQAAADcAAAADwAAAAAAAAAAAAAAAACXAgAAZHJzL2Rv&#10;d25yZXYueG1sUEsFBgAAAAAEAAQA9QAAAIgDAAAAAA==&#10;" path="m0,100l5,105,175,125,335,145,360,130,370,155,450,165,485,125,485,175,575,195,625,140,620,205,700,230,780,155,760,250,840,285,940,195,900,320,940,355,980,390,1085,295,1015,425,1040,465,1060,505,1080,545,1090,595,1130,550,1160,505,1185,465,1205,425,1220,385,1235,350,1240,315,1240,280,1235,250,1225,220,1210,195,1195,165,1170,145,1145,120,1115,100,1080,80,1035,60,990,45,945,30,890,20,780,5,650,,505,5,345,25,180,60,,100xe" fillcolor="#b3d5ab [1303]" strokecolor="#d9ead5 [663]" strokeweight=".5pt">
                    <v:shadow color="#264221 [1607]" opacity=".5" offset="1pt"/>
                    <v:path arrowok="t" o:connecttype="custom" o:connectlocs="5,105;175,125;360,130;370,155;485,125;485,175;625,140;620,205;780,155;760,250;940,195;900,320;980,390;1015,425;1040,465;1080,545;1090,595;1160,505;1205,425;1235,350;1240,280;1235,250;1210,195;1170,145;1115,100;1080,80;990,45;890,20;650,0;505,5;180,60;0,100" o:connectangles="0,0,0,0,0,0,0,0,0,0,0,0,0,0,0,0,0,0,0,0,0,0,0,0,0,0,0,0,0,0,0,0"/>
                  </v:shape>
                  <v:shape id="Freeform 3890" o:spid="_x0000_s1036" style="position:absolute;left:625;top:680;width:535;height:2320;visibility:visible;mso-wrap-style:square;v-text-anchor:top" coordsize="535,23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ooRlwwAA&#10;ANwAAAAPAAAAZHJzL2Rvd25yZXYueG1sRI/disIwFITvBd8hHGHvNK2CLNUoIogrrOz68wCH5thW&#10;m5O2ydb69htB8HKYmW+Y+bIzpWipcYVlBfEoAkGcWl1wpuB82gw/QTiPrLG0TAoe5GC56PfmmGh7&#10;5wO1R5+JAGGXoILc+yqR0qU5GXQjWxEH72Ibgz7IJpO6wXuAm1KOo2gqDRYcFnKsaJ1Tejv+GQUU&#10;7/TPd7u/uu1W17/1Ck19qpX6GHSrGQhPnX+HX+0vrWAST+F5JhwBufg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yooRlwwAAANwAAAAPAAAAAAAAAAAAAAAAAJcCAABkcnMvZG93&#10;bnJldi54bWxQSwUGAAAAAAQABAD1AAAAhwMAAAAA&#10;" path="m215,1505l215,1505,130,1690,85,1795,50,1885,30,1945,20,2000,10,2055,,2110,,2165,,2215,5,2270,15,2320,510,2320,480,2275,455,2230,430,2185,410,2135,395,2085,380,2035,370,1980,365,1925,360,1865,360,1805,365,1740,375,1675,395,1535,435,1380,480,1205,495,1115,510,1030,520,940,530,855,535,770,535,680,535,595,530,510,520,425,510,340,495,250,480,165,460,80,435,,445,230,445,440,435,635,425,730,415,815,400,895,385,980,340,1150,285,1325,215,1505xe" fillcolor="#664c26 [1609]" strokecolor="#d9c19b [1945]" strokeweight=".25pt">
                    <v:path arrowok="t" o:connecttype="custom" o:connectlocs="215,1505;215,1505;130,1690;130,1690;85,1795;50,1885;50,1885;30,1945;20,2000;10,2055;0,2110;0,2165;0,2215;5,2270;15,2320;510,2320;510,2320;480,2275;455,2230;430,2185;410,2135;395,2085;380,2035;370,1980;365,1925;365,1925;360,1865;360,1805;365,1740;375,1675;395,1535;435,1380;435,1380;480,1205;495,1115;510,1030;520,940;530,855;535,770;535,680;535,595;530,510;520,425;510,340;495,250;480,165;460,80;435,0;435,0;445,230;445,440;435,635;425,730;415,815;415,815;400,895;385,980;340,1150;285,1325;215,1505;215,1505" o:connectangles="0,0,0,0,0,0,0,0,0,0,0,0,0,0,0,0,0,0,0,0,0,0,0,0,0,0,0,0,0,0,0,0,0,0,0,0,0,0,0,0,0,0,0,0,0,0,0,0,0,0,0,0,0,0,0,0,0,0,0,0,0"/>
                  </v:shape>
                  <v:shape id="Freeform 3891" o:spid="_x0000_s1037" style="position:absolute;left:1070;top:975;width:85;height:200;visibility:visible;mso-wrap-style:square;v-text-anchor:top" coordsize="85,2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Rz8gxgAA&#10;ANwAAAAPAAAAZHJzL2Rvd25yZXYueG1sRI9Ba8JAFITvhf6H5RV6kbrRQNTUVUohxR5E1IrXZ/Y1&#10;Cc2+DdltEv99VxB6HGbmG2a5HkwtOmpdZVnBZByBIM6trrhQ8HXMXuYgnEfWWFsmBVdysF49Piwx&#10;1bbnPXUHX4gAYZeigtL7JpXS5SUZdGPbEAfv27YGfZBtIXWLfYCbWk6jKJEGKw4LJTb0XlL+c/g1&#10;ClhG08txJD8+d6eu2Z5jXSXZQqnnp+HtFYSnwf+H7+2NVhBPZnA7E46AXP0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2Rz8gxgAAANwAAAAPAAAAAAAAAAAAAAAAAJcCAABkcnMv&#10;ZG93bnJldi54bWxQSwUGAAAAAAQABAD1AAAAigMAAAAA&#10;" path="m60,0l0,,,195,85,200,75,100,60,0xe" fillcolor="#997339 [2409]" strokecolor="#d9c19b [1945]" strokeweight=".25pt">
                    <v:path arrowok="t" o:connecttype="custom" o:connectlocs="60,0;0,0;0,0;0,195;85,200;85,200;75,100;60,0;60,0" o:connectangles="0,0,0,0,0,0,0,0,0"/>
                  </v:shape>
                  <v:shape id="Freeform 3892" o:spid="_x0000_s1038" style="position:absolute;left:1030;top:1360;width:130;height:230;visibility:visible;mso-wrap-style:square;v-text-anchor:top" coordsize="130,2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2otevwAA&#10;ANwAAAAPAAAAZHJzL2Rvd25yZXYueG1sRE/NisIwEL4L+w5hFrzZtAq6VGOx4oJXrQ8wNLNtsZnU&#10;JNbu25vDwh4/vv9dMZlejOR8Z1lBlqQgiGurO24U3KrvxRcIH5A19pZJwS95KPYfsx3m2r74QuM1&#10;NCKGsM9RQRvCkEvp65YM+sQOxJH7sc5giNA1Ujt8xXDTy2WarqXBjmNDiwMdW6rv16dRMA2nx7o5&#10;lV3lyuNqPFdjufFSqfnndNiCCDSFf/Gf+6wVrLK4Np6JR0Du3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Xai16/AAAA3AAAAA8AAAAAAAAAAAAAAAAAlwIAAGRycy9kb3ducmV2&#10;LnhtbFBLBQYAAAAABAAEAPUAAACDAwAAAAA=&#10;" path="m130,0l25,,10,135,,195,120,230,130,115,130,0xe" fillcolor="#997339 [2409]" strokecolor="#d9c19b [1945]" strokeweight=".25pt">
                    <v:path arrowok="t" o:connecttype="custom" o:connectlocs="130,0;25,0;25,0;10,135;10,135;0,195;120,230;120,230;130,115;130,0;130,0" o:connectangles="0,0,0,0,0,0,0,0,0,0,0"/>
                  </v:shape>
                  <v:shape id="Freeform 3893" o:spid="_x0000_s1039" style="position:absolute;left:905;top:1760;width:220;height:265;visibility:visible;mso-wrap-style:square;v-text-anchor:top" coordsize="220,2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foMWwwAA&#10;ANwAAAAPAAAAZHJzL2Rvd25yZXYueG1sRI9Bi8IwFITvC/6H8ARva6qCrNUooggeRLCK4O3ZPNti&#10;81KaqNVfbwRhj8PMfMNMZo0pxZ1qV1hW0OtGIIhTqwvOFBz2q98/EM4jaywtk4InOZhNWz8TjLV9&#10;8I7uic9EgLCLUUHufRVL6dKcDLqurYiDd7G1QR9knUld4yPATSn7UTSUBgsOCzlWtMgpvSY3o2B5&#10;wkPzGlbJ9nTeJEfkhb2snkp12s18DMJT4//D3/ZaKxj0RvA5E46AnL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IfoMWwwAAANwAAAAPAAAAAAAAAAAAAAAAAJcCAABkcnMvZG93&#10;bnJldi54bWxQSwUGAAAAAAQABAD1AAAAhwMAAAAA&#10;" path="m165,265l165,265,195,145,220,25,80,,45,125,,250,165,265xe" fillcolor="#997339 [2409]" strokecolor="#d9c19b [1945]" strokeweight=".25pt">
                    <v:path arrowok="t" o:connecttype="custom" o:connectlocs="165,265;165,265;195,145;220,25;80,0;80,0;45,125;0,250;165,265;165,265" o:connectangles="0,0,0,0,0,0,0,0,0,0"/>
                  </v:shape>
                  <v:shape id="Freeform 3894" o:spid="_x0000_s1040" style="position:absolute;left:675;top:2245;width:330;height:320;visibility:visible;mso-wrap-style:square;v-text-anchor:top" coordsize="330,3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87nQwwAA&#10;ANwAAAAPAAAAZHJzL2Rvd25yZXYueG1sRE/Pa8IwFL4P/B/CE7zNZJUNqU3LFMcGMmG6y26P5tmW&#10;Ni+lybTzrzcHYceP73dWjLYTZxp841jD01yBIC6dabjS8H18e1yC8AHZYOeYNPyRhyKfPGSYGnfh&#10;LzofQiViCPsUNdQh9KmUvqzJop+7njhyJzdYDBEOlTQDXmK47WSi1Iu02HBsqLGnTU1le/i1Gjp+&#10;79Vn+Yz7tW9/dv6qku1+q/VsOr6uQAQaw7/47v4wGhZJnB/PxCMg8x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s87nQwwAAANwAAAAPAAAAAAAAAAAAAAAAAJcCAABkcnMvZG93&#10;bnJldi54bWxQSwUGAAAAAAQABAD1AAAAhwMAAAAA&#10;" path="m330,55l135,,80,125,35,230,,320,310,300,310,245,315,185,330,55xe" fillcolor="#997339 [2409]" strokecolor="#d9c19b [1945]" strokeweight=".25pt">
                    <v:path arrowok="t" o:connecttype="custom" o:connectlocs="330,55;135,0;135,0;80,125;80,125;35,230;0,320;310,300;310,300;310,245;315,185;330,55;330,55" o:connectangles="0,0,0,0,0,0,0,0,0,0,0,0,0"/>
                  </v:shape>
                  <v:shape id="Freeform 3895" o:spid="_x0000_s1041" style="position:absolute;left:85;top:1290;width:110;height:230;visibility:visible;mso-wrap-style:square;v-text-anchor:top" coordsize="110,2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SnSYxQAA&#10;ANwAAAAPAAAAZHJzL2Rvd25yZXYueG1sRI9Ba8JAFITvBf/D8gRvdROFElPXUMRC8VCoMQdvr9nX&#10;JJh9G3Y3mv77bqHQ4zAz3zDbYjK9uJHznWUF6TIBQVxb3XGj4Fy+PmYgfEDW2FsmBd/kodjNHraY&#10;a3vnD7qdQiMihH2OCtoQhlxKX7dk0C/tQBy9L+sMhihdI7XDe4SbXq6S5Eka7DgutDjQvqX6ehqN&#10;gmq4fKLLsiu7utocjuX7tB5HpRbz6eUZRKAp/If/2m9awXqVwu+ZeATk7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BKdJjFAAAA3AAAAA8AAAAAAAAAAAAAAAAAlwIAAGRycy9k&#10;b3ducmV2LnhtbFBLBQYAAAAABAAEAPUAAACJAwAAAAA=&#10;" path="m75,0l35,,15,50,5,95,,130,,165,5,190,15,210,35,225,55,230,75,230,90,220,100,200,110,175,110,140,100,100,90,55,75,0xe" filled="f" fillcolor="#dfd7e7 [664]" stroked="f" strokecolor="#5a5a5a [2109]" strokeweight=".25pt">
                    <v:path arrowok="t" o:connecttype="custom" o:connectlocs="75,0;35,0;35,0;15,50;5,95;0,130;0,165;5,190;15,210;35,225;55,230;55,230;75,230;90,220;100,200;110,175;110,140;100,100;90,55;75,0;75,0" o:connectangles="0,0,0,0,0,0,0,0,0,0,0,0,0,0,0,0,0,0,0,0,0"/>
                  </v:shape>
                  <v:shape id="Freeform 3896" o:spid="_x0000_s1042" style="position:absolute;left:10;top:1200;width:260;height:130;visibility:visible;mso-wrap-style:square;v-text-anchor:top" coordsize="260,1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h6l3xAAA&#10;ANwAAAAPAAAAZHJzL2Rvd25yZXYueG1sRI9PawIxFMTvhX6H8Aq91azborI1StlW6ElwlZ4fm7d/&#10;cPOyJKlGP31TEDwOM/MbZrmOZhAncr63rGA6yUAQ11b33Co47DcvCxA+IGscLJOCC3lYrx4fllho&#10;e+YdnarQigRhX6CCLoSxkNLXHRn0EzsSJ6+xzmBI0rVSOzwnuBlknmUzabDntNDhSGVH9bH6NQq0&#10;b7Y/cb59Kz83X7aJi5LctVLq+Sl+vIMIFMM9fGt/awWveQ7/Z9IRkK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Yepd8QAAADcAAAADwAAAAAAAAAAAAAAAACXAgAAZHJzL2Rv&#10;d25yZXYueG1sUEsFBgAAAAAEAAQA9QAAAIgDAAAAAA==&#10;" path="m260,130l260,130,250,95,235,70,220,50,200,30,185,15,165,10,145,5,125,,105,5,85,10,70,20,50,35,35,55,25,75,10,95,,120,260,130xe" filled="f" fillcolor="#dfd7e7 [664]" stroked="f" strokecolor="#5a5a5a [2109]" strokeweight=".25pt">
                    <v:path arrowok="t" o:connecttype="custom" o:connectlocs="260,130;260,130;250,95;235,70;220,50;200,30;200,30;185,15;165,10;145,5;125,0;125,0;105,5;85,10;70,20;50,35;50,35;35,55;25,75;10,95;0,120;260,130;260,130" o:connectangles="0,0,0,0,0,0,0,0,0,0,0,0,0,0,0,0,0,0,0,0,0,0,0"/>
                  </v:shape>
                  <v:shape id="Freeform 3897" o:spid="_x0000_s1043" style="position:absolute;left:1990;top:1185;width:335;height:330;visibility:visible;mso-wrap-style:square;v-text-anchor:top" coordsize="335,3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QeZQwwAA&#10;ANwAAAAPAAAAZHJzL2Rvd25yZXYueG1sRI9Bi8IwFITvgv8hvAVvmq7C4naNIkqhCyJYBa+P5tkU&#10;m5fSRO3+e7MgeBxm5htmseptI+7U+dqxgs9JAoK4dLrmSsHpmI3nIHxA1tg4JgV/5GG1HA4WmGr3&#10;4APdi1CJCGGfogITQptK6UtDFv3EtcTRu7jOYoiyq6Tu8BHhtpHTJPmSFmuOCwZb2hgqr8XNKtjT&#10;1ec78/tt2sM5l5ssybbnk1Kjj379AyJQH97hVzvXCmbTGfyfiUdALp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WQeZQwwAAANwAAAAPAAAAAAAAAAAAAAAAAJcCAABkcnMvZG93&#10;bnJldi54bWxQSwUGAAAAAAQABAD1AAAAhwMAAAAA&#10;" path="m165,0l165,,135,,105,10,75,25,50,45,30,75,15,100,5,130,,165,5,195,10,220,20,240,35,265,50,280,75,305,105,320,135,330,165,330,200,330,230,320,260,305,285,280,305,255,320,230,330,200,335,165,330,145,325,115,315,90,305,70,285,45,260,25,230,10,200,,165,0xe" filled="f" fillcolor="#dfd7e7 [664]" stroked="f" strokecolor="#5a5a5a [2109]" strokeweight=".25pt">
                    <v:path arrowok="t" o:connecttype="custom" o:connectlocs="165,0;165,0;135,0;105,10;75,25;50,45;50,45;30,75;15,100;5,130;0,165;0,165;5,195;5,195;10,220;20,240;35,265;50,280;50,280;75,305;105,320;135,330;165,330;165,330;200,330;230,320;260,305;285,280;285,280;305,255;320,230;330,200;335,165;335,165;330,145;330,145;325,115;315,90;305,70;285,45;285,45;260,25;230,10;200,0;165,0;165,0" o:connectangles="0,0,0,0,0,0,0,0,0,0,0,0,0,0,0,0,0,0,0,0,0,0,0,0,0,0,0,0,0,0,0,0,0,0,0,0,0,0,0,0,0,0,0,0,0,0"/>
                  </v:shape>
                  <v:shape id="Freeform 3898" o:spid="_x0000_s1044" style="position:absolute;left:1995;top:1295;width:330;height:220;visibility:visible;mso-wrap-style:square;v-text-anchor:top" coordsize="330,2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sT41xQAA&#10;ANwAAAAPAAAAZHJzL2Rvd25yZXYueG1sRI/RasJAFETfhf7Dcgu+6UaromlWqaUFi0XU9AMuu7dJ&#10;MHs3ZFeNf+8WhD4OM3OGyVadrcWFWl85VjAaJiCItTMVFwp+8s/BHIQPyAZrx6TgRh5Wy6dehqlx&#10;Vz7Q5RgKESHsU1RQhtCkUnpdkkU/dA1x9H5dazFE2RbStHiNcFvLcZLMpMWK40KJDb2XpE/Hs1Ww&#10;n+6a7Ww0+cj1Xn8vbvWaTl9rpfrP3dsriEBd+A8/2huj4GU8gb8z8QjI5R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qxPjXFAAAA3AAAAA8AAAAAAAAAAAAAAAAAlwIAAGRycy9k&#10;b3ducmV2LnhtbFBLBQYAAAAABAAEAPUAAACJAwAAAAA=&#10;" path="m0,85l0,85,5,110,15,130,30,155,45,170,70,195,100,210,130,220,160,220,195,220,225,210,255,195,280,170,300,145,315,120,325,90,330,55,325,35,270,125,205,,135,140,60,5,,85xe" filled="f" fillcolor="#dfd7e7 [664]" stroked="f" strokecolor="#5a5a5a [2109]" strokeweight=".25pt">
                    <v:path arrowok="t" o:connecttype="custom" o:connectlocs="0,85;0,85;5,110;15,130;30,155;45,170;45,170;70,195;100,210;130,220;160,220;160,220;195,220;225,210;255,195;280,170;280,170;300,145;315,120;325,90;330,55;330,55;325,35;270,125;205,0;135,140;60,5;0,85;0,85" o:connectangles="0,0,0,0,0,0,0,0,0,0,0,0,0,0,0,0,0,0,0,0,0,0,0,0,0,0,0,0,0"/>
                  </v:shape>
                  <v:shape id="Freeform 3899" o:spid="_x0000_s1045" style="position:absolute;left:110;top:270;width:290;height:240;visibility:visible;mso-wrap-style:square;v-text-anchor:top" coordsize="290,2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j1nBwwAA&#10;ANwAAAAPAAAAZHJzL2Rvd25yZXYueG1sRI9Ba8JAFITvhf6H5Qne6kalUlJXkaLoLRrb+yP7TILZ&#10;t2F3TaK/vlsoeBxm5htmuR5MIzpyvrasYDpJQBAXVtdcKvg+794+QPiArLGxTAru5GG9en1ZYqpt&#10;zyfq8lCKCGGfooIqhDaV0hcVGfQT2xJH72KdwRClK6V22Ee4aeQsSRbSYM1xocKWvioqrvnNKMh6&#10;++NO5+xxvB/dzvv9ZbvPOqXGo2HzCSLQEJ7h//ZBK5jP3uHvTDwC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3j1nBwwAAANwAAAAPAAAAAAAAAAAAAAAAAJcCAABkcnMvZG93&#10;bnJldi54bWxQSwUGAAAAAAQABAD1AAAAhwMAAAAA&#10;" path="m245,35l245,35,225,20,200,10,175,5,145,,115,5,90,10,65,20,45,35,20,60,5,90,,120,5,145,15,170,25,185,45,205,65,220,90,230,115,240,145,240,175,240,200,230,225,220,245,205,265,185,280,160,285,140,290,120,285,90,270,60,245,35xe" filled="f" fillcolor="#dfd7e7 [664]" stroked="f" strokecolor="#5a5a5a [2109]" strokeweight=".25pt">
                    <v:path arrowok="t" o:connecttype="custom" o:connectlocs="245,35;245,35;225,20;200,10;175,5;145,0;145,0;115,5;90,10;65,20;45,35;45,35;20,60;5,90;5,90;0,120;0,120;5,145;15,170;15,170;25,185;45,205;45,205;65,220;90,230;115,240;145,240;145,240;175,240;200,230;225,220;245,205;245,205;265,185;280,160;280,160;285,140;290,120;290,120;285,90;285,90;270,60;245,35;245,35" o:connectangles="0,0,0,0,0,0,0,0,0,0,0,0,0,0,0,0,0,0,0,0,0,0,0,0,0,0,0,0,0,0,0,0,0,0,0,0,0,0,0,0,0,0,0,0"/>
                  </v:shape>
                  <v:shape id="Freeform 3900" o:spid="_x0000_s1046" style="position:absolute;left:110;top:360;width:290;height:80;visibility:visible;mso-wrap-style:square;v-text-anchor:top" coordsize="290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WA6nxQAA&#10;ANwAAAAPAAAAZHJzL2Rvd25yZXYueG1sRI/BasMwEETvhf6D2EJvjdwY0tS1HEKhkFOaOPmARdra&#10;ptbKWIpj++ujQqDHYWbeMPlmtK0YqPeNYwWviwQEsXam4UrB+fT1sgbhA7LB1jEpmMjDpnh8yDEz&#10;7spHGspQiQhhn6GCOoQuk9Lrmiz6heuIo/fjeoshyr6SpsdrhNtWLpNkJS02HBdq7OizJv1bXqyC&#10;98Pxsk/n+aQn/Z0O8+Rw+7ZT6vlp3H6ACDSG//C9vTMK0uUK/s7EIyCLG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lYDqfFAAAA3AAAAA8AAAAAAAAAAAAAAAAAlwIAAGRycy9k&#10;b3ducmV2LnhtbFBLBQYAAAAABAAEAPUAAACJAwAAAAA=&#10;" path="m0,30l0,30,5,55,15,80,280,70,285,50,290,30,285,,5,,,30xe" filled="f" fillcolor="#dfd7e7 [664]" stroked="f" strokecolor="#5a5a5a [2109]" strokeweight=".25pt">
                    <v:path arrowok="t" o:connecttype="custom" o:connectlocs="0,30;0,30;5,55;15,80;280,70;280,70;285,50;290,30;290,30;285,0;5,0;5,0;0,30;0,30" o:connectangles="0,0,0,0,0,0,0,0,0,0,0,0,0,0"/>
                  </v:shape>
                  <v:shape id="Freeform 3901" o:spid="_x0000_s1047" style="position:absolute;left:375;top:1620;width:300;height:300;visibility:visible;mso-wrap-style:square;v-text-anchor:top" coordsize="300,3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lx8wxAAA&#10;ANwAAAAPAAAAZHJzL2Rvd25yZXYueG1sRI9Ba8JAFITvBf/D8oTe6kYLRmI2QQsFoSejeH5kX7LB&#10;7Ns0u9W0v75bKHgcZuYbJi8n24sbjb5zrGC5SEAQ10533Co4n95fNiB8QNbYOyYF3+ShLGZPOWba&#10;3flItyq0IkLYZ6jAhDBkUvrakEW/cANx9Bo3WgxRjq3UI94j3PZylSRrabHjuGBwoDdD9bX6sgqG&#10;PqTp+vJp9u1PJz+O1f7Q1Eap5/m024IINIVH+L990ApeVyn8nYlHQBa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pcfMMQAAADcAAAADwAAAAAAAAAAAAAAAACXAgAAZHJzL2Rv&#10;d25yZXYueG1sUEsFBgAAAAAEAAQA9QAAAIgDAAAAAA==&#10;" path="m155,230l260,295,235,195,300,110,200,110,150,,105,115,,110,70,200,40,300,155,230xe" filled="f" fillcolor="#dfd7e7 [664]" stroked="f" strokecolor="#5a5a5a [2109]" strokeweight=".25pt">
                    <v:path arrowok="t" o:connecttype="custom" o:connectlocs="155,230;260,295;235,195;300,110;200,110;150,0;105,115;0,110;70,200;40,300;155,230;155,230" o:connectangles="0,0,0,0,0,0,0,0,0,0,0,0"/>
                  </v:shape>
                  <v:shape id="Freeform 3902" o:spid="_x0000_s1048" style="position:absolute;left:1520;top:1440;width:200;height:195;visibility:visible;mso-wrap-style:square;v-text-anchor:top" coordsize="200,1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SYgjwgAA&#10;ANwAAAAPAAAAZHJzL2Rvd25yZXYueG1sRE9Ni8IwEL0v+B/CCF4WTXUXkWoUXdbFo1ZBvQ3N2Fab&#10;SWlirf/eHBY8Pt73bNGaUjRUu8KyguEgAkGcWl1wpuCwX/cnIJxH1lhaJgVPcrCYdz5mGGv74B01&#10;ic9ECGEXo4Lc+yqW0qU5GXQDWxEH7mJrgz7AOpO6xkcIN6UcRdFYGiw4NORY0U9O6S25GwUr8/2p&#10;/05+3RzP199tctntdbZSqtdtl1MQnlr/Fv+7N1rB1yisDWfCEZDz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NJiCPCAAAA3AAAAA8AAAAAAAAAAAAAAAAAlwIAAGRycy9kb3du&#10;cmV2LnhtbFBLBQYAAAAABAAEAPUAAACGAwAAAAA=&#10;" path="m200,95l200,95,200,75,195,60,185,40,170,25,155,15,140,5,120,,100,,80,,65,5,45,15,30,25,20,40,10,60,5,75,,95,5,115,10,135,20,150,30,165,45,180,65,190,80,195,100,195,120,195,140,190,155,180,170,165,185,150,195,135,200,115,200,95xe" filled="f" fillcolor="#dfd7e7 [664]" stroked="f" strokecolor="#5a5a5a [2109]" strokeweight=".25pt">
                    <v:path arrowok="t" o:connecttype="custom" o:connectlocs="200,95;200,95;200,75;195,60;185,40;170,25;170,25;155,15;140,5;120,0;100,0;100,0;80,0;65,5;45,15;30,25;30,25;20,40;10,60;5,75;0,95;0,95;5,115;10,135;20,150;30,165;30,165;45,180;65,190;80,195;100,195;100,195;120,195;140,190;155,180;170,165;170,165;185,150;195,135;200,115;200,95;200,95" o:connectangles="0,0,0,0,0,0,0,0,0,0,0,0,0,0,0,0,0,0,0,0,0,0,0,0,0,0,0,0,0,0,0,0,0,0,0,0,0,0,0,0,0,0"/>
                  </v:shape>
                  <v:shape id="Freeform 3903" o:spid="_x0000_s1049" style="position:absolute;left:2035;top:460;width:205;height:195;visibility:visible;mso-wrap-style:square;v-text-anchor:top" coordsize="205,1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QExDxAAA&#10;ANwAAAAPAAAAZHJzL2Rvd25yZXYueG1sRI9Pi8IwFMTvgt8hPMGLaKq7iFuNIsKuXv0He3w0z7ba&#10;vHSTqPXbmwXB4zAzv2Fmi8ZU4kbOl5YVDAcJCOLM6pJzBYf9d38CwgdkjZVlUvAgD4t5uzXDVNs7&#10;b+m2C7mIEPYpKihCqFMpfVaQQT+wNXH0TtYZDFG6XGqH9wg3lRwlyVgaLDkuFFjTqqDssrsaBcf1&#10;30GasftdluvP7d6cH+ef3kqpbqdZTkEEasI7/GpvtIKP0Rf8n4lHQM6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UBMQ8QAAADcAAAADwAAAAAAAAAAAAAAAACXAgAAZHJzL2Rv&#10;d25yZXYueG1sUEsFBgAAAAAEAAQA9QAAAIgDAAAAAA==&#10;" path="m100,0l100,,85,,70,5,60,15,50,25,40,50,35,80,30,145,15,170,10,180,,185,50,190,100,195,155,190,205,185,190,170,175,145,165,80,160,45,145,25,140,10,130,5,115,,100,0xe" filled="f" fillcolor="#dfd7e7 [664]" stroked="f" strokecolor="#5a5a5a [2109]" strokeweight=".25pt">
                    <v:path arrowok="t" o:connecttype="custom" o:connectlocs="100,0;100,0;85,0;70,5;60,15;50,25;50,25;40,50;35,80;35,80;30,145;30,145;15,170;10,180;0,185;0,185;50,190;100,195;155,190;205,185;205,185;190,170;175,145;175,145;165,80;165,80;160,45;145,25;145,25;140,10;130,5;115,0;100,0;100,0" o:connectangles="0,0,0,0,0,0,0,0,0,0,0,0,0,0,0,0,0,0,0,0,0,0,0,0,0,0,0,0,0,0,0,0,0,0"/>
                  </v:shape>
                  <v:shape id="Freeform 3904" o:spid="_x0000_s1050" style="position:absolute;left:765;top:315;width:505;height:710;visibility:visible;mso-wrap-style:square;v-text-anchor:top" coordsize="505,7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qTlJwgAA&#10;ANwAAAAPAAAAZHJzL2Rvd25yZXYueG1sRE/LagIxFN0X/IdwBTelZnxgy2gU8YUoLa3W/WVynQxO&#10;boZJ1PHvzaLQ5eG8J7PGluJGtS8cK+h1ExDEmdMF5wp+j+u3DxA+IGssHZOCB3mYTVsvE0y1u/MP&#10;3Q4hFzGEfYoKTAhVKqXPDFn0XVcRR+7saoshwjqXusZ7DLel7CfJSFosODYYrGhhKLscrlbB0B/3&#10;mx1+m6Gfv3++lhmdlqsvpTrtZj4GEagJ/+I/91YrGAzi/HgmHgE5fQ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GpOUnCAAAA3AAAAA8AAAAAAAAAAAAAAAAAlwIAAGRycy9kb3du&#10;cmV2LnhtbFBLBQYAAAAABAAEAPUAAACGAwAAAAA=&#10;" path="m190,625l190,625,155,605,125,580,95,555,70,530,50,500,35,470,25,435,15,400,10,370,10,335,10,305,15,275,25,245,35,215,50,185,70,155,90,125,110,100,135,80,160,60,185,45,215,30,245,20,280,15,335,10,390,15,445,30,500,50,505,45,450,20,390,5,335,,275,5,245,15,210,25,185,35,155,55,130,75,105,95,80,120,60,150,45,180,30,210,15,240,10,275,5,305,,335,,370,5,400,15,440,30,470,45,505,65,535,90,560,120,585,150,610,185,630,250,670,305,710,305,700,250,660,190,625xe" fillcolor="#8dc182 [1943]" stroked="f" strokecolor="#8dc182 [1943]" strokeweight=".25pt">
                    <v:path arrowok="t" o:connecttype="custom" o:connectlocs="190,625;125,580;70,530;35,470;15,400;10,370;10,305;25,245;50,185;70,155;110,100;160,60;215,30;280,15;335,10;445,30;505,45;450,20;335,0;275,5;210,25;155,55;105,95;60,150;45,180;15,240;5,305;0,370;5,400;30,470;65,535;120,585;185,630;250,670;305,700;250,660;190,625" o:connectangles="0,0,0,0,0,0,0,0,0,0,0,0,0,0,0,0,0,0,0,0,0,0,0,0,0,0,0,0,0,0,0,0,0,0,0,0,0"/>
                  </v:shape>
                  <v:shape id="Freeform 3905" o:spid="_x0000_s1051" style="position:absolute;left:540;top:1070;width:820;height:1590;visibility:visible;mso-wrap-style:square;v-text-anchor:top" coordsize="820,15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omHsxQAA&#10;ANwAAAAPAAAAZHJzL2Rvd25yZXYueG1sRI/basMwEETfA/0HsYW+JfIFTHCjhODSUigUavcDNtb6&#10;klgrY6mJm6+PCoU8DjNzhtnsZjOIM02ut6wgXkUgiGure24VfFevyzUI55E1DpZJwS852G0fFhvM&#10;tb3wF51L34oAYZejgs77MZfS1R0ZdCs7EgevsZNBH+TUSj3hJcDNIJMoyqTBnsNChyMVHdWn8sco&#10;eCuwfzl8VnTYJ9c4+ziWTeNLpZ4e5/0zCE+zv4f/2+9aQZrG8HcmHAG5vQ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CiYezFAAAA3AAAAA8AAAAAAAAAAAAAAAAAlwIAAGRycy9k&#10;b3ducmV2LnhtbFBLBQYAAAAABAAEAPUAAACJAwAAAAA=&#10;" path="m605,0l605,10,655,60,700,110,745,180,780,245,800,315,815,390,815,460,810,495,800,530,780,595,745,660,720,690,695,725,635,780,560,835,480,880,385,930,300,980,225,1030,160,1075,110,1125,70,1175,35,1220,15,1265,5,1305,,1345,5,1380,15,1420,30,1465,50,1505,75,1550,110,1590,110,1585,115,1585,80,1545,55,1500,35,1460,20,1420,15,1380,10,1345,15,1305,20,1270,45,1225,75,1175,115,1130,170,1080,230,1035,305,985,390,935,480,890,565,840,640,785,670,760,700,730,725,695,750,665,785,600,800,565,810,530,815,495,820,460,820,385,810,315,785,245,750,175,705,105,655,50,605,0xe" fillcolor="#8dc182 [1943]" stroked="f" strokecolor="#8dc182 [1943]" strokeweight=".25pt">
                    <v:path arrowok="t" o:connecttype="custom" o:connectlocs="605,10;655,60;700,110;780,245;815,390;815,460;800,530;745,660;720,690;635,780;480,880;385,930;225,1030;110,1125;35,1220;15,1265;0,1345;15,1420;50,1505;110,1590;115,1585;80,1545;35,1460;15,1380;15,1305;20,1270;75,1175;170,1080;305,985;480,890;565,840;670,760;725,695;750,665;800,565;815,495;820,385;810,315;750,175;705,105;605,0" o:connectangles="0,0,0,0,0,0,0,0,0,0,0,0,0,0,0,0,0,0,0,0,0,0,0,0,0,0,0,0,0,0,0,0,0,0,0,0,0,0,0,0,0"/>
                  </v:shape>
                  <v:shape id="Freeform 3906" o:spid="_x0000_s1052" style="position:absolute;left:900;top:230;width:45;height:45;visibility:visible;mso-wrap-style:square;v-text-anchor:top" coordsize="45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8PzCDxQAA&#10;ANwAAAAPAAAAZHJzL2Rvd25yZXYueG1sRI9BawIxFITvQv9DeIVeRLMqWFmNIoKgXopu9fzcPHcX&#10;Ny9rkur23zcFweMwM98ws0VranEn5yvLCgb9BARxbnXFhYLvbN2bgPABWWNtmRT8kofF/K0zw1Tb&#10;B+/pfgiFiBD2KSooQ2hSKX1ekkHftw1x9C7WGQxRukJqh48IN7UcJslYGqw4LpTY0Kqk/Hr4MQpO&#10;XbM+jd3n+ZiZ7dckW+3C9XxT6uO9XU5BBGrDK/xsb7SC0WgI/2fiEZDz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w/MIPFAAAA3AAAAA8AAAAAAAAAAAAAAAAAlwIAAGRycy9k&#10;b3ducmV2LnhtbFBLBQYAAAAABAAEAPUAAACJAwAAAAA=&#10;" path="m0,20l20,45,45,35,35,,,20xe" fillcolor="#fbcb9a [1300]" stroked="f" strokecolor="#5a5a5a [2109]" strokeweight=".25pt">
                    <v:path arrowok="t" o:connecttype="custom" o:connectlocs="0,20;20,45;45,35;35,0;0,20;0,20" o:connectangles="0,0,0,0,0,0"/>
                  </v:shape>
                  <v:shape id="Freeform 3907" o:spid="_x0000_s1053" style="position:absolute;left:920;top:265;width:45;height:80;visibility:visible;mso-wrap-style:square;v-text-anchor:top" coordsize="4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doXPxgAA&#10;ANwAAAAPAAAAZHJzL2Rvd25yZXYueG1sRI9Ba8JAFITvhf6H5RW8lLrRiLSpq4ggCJ60ueT2mn0m&#10;abNvQ3ZNor/eFQSPw8x8wyxWg6lFR62rLCuYjCMQxLnVFRcK0p/txycI55E11pZJwYUcrJavLwtM&#10;tO35QN3RFyJA2CWooPS+SaR0eUkG3dg2xME72dagD7ItpG6xD3BTy2kUzaXBisNCiQ1tSsr/j2ej&#10;YN3P6r/5Kfvqumt6TbPqV75He6VGb8P6G4SnwT/Dj/ZOK4jjGO5nwhGQy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edoXPxgAAANwAAAAPAAAAAAAAAAAAAAAAAJcCAABkcnMv&#10;ZG93bnJldi54bWxQSwUGAAAAAAQABAD1AAAAigMAAAAA&#10;" path="m45,80l25,,,10,45,80xe" fillcolor="#b3d5ab [1303]" stroked="f" strokecolor="#5a5a5a [2109]" strokeweight=".25pt">
                    <v:path arrowok="t" o:connecttype="custom" o:connectlocs="45,80;25,0;0,10;45,80;45,80" o:connectangles="0,0,0,0,0"/>
                  </v:shape>
                  <v:shape id="Freeform 3908" o:spid="_x0000_s1054" style="position:absolute;left:725;top:455;width:75;height:55;visibility:visible;mso-wrap-style:square;v-text-anchor:top" coordsize="75,5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JctFxgAA&#10;ANwAAAAPAAAAZHJzL2Rvd25yZXYueG1sRI/dasJAFITvhb7Dcgre6ab1p5K6SlEUQQua+gCH7DEJ&#10;Zs/G7GqiT98tCL0cZuYbZjpvTSluVLvCsoK3fgSCOLW64EzB8WfVm4BwHlljaZkU3MnBfPbSmWKs&#10;bcMHuiU+EwHCLkYFufdVLKVLczLo+rYiDt7J1gZ9kHUmdY1NgJtSvkfRWBosOCzkWNEip/ScXI0C&#10;e9pex+3u/PG9Xq6T0WWzf1SjRqnua/v1CcJT6//Dz/ZGKxgMhvB3JhwBOfsF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lJctFxgAAANwAAAAPAAAAAAAAAAAAAAAAAJcCAABkcnMv&#10;ZG93bnJldi54bWxQSwUGAAAAAAQABAD1AAAAigMAAAAA&#10;" path="m75,55l15,,,20,75,55xe" fillcolor="#b3d5ab [1303]" stroked="f" strokecolor="#5a5a5a [2109]" strokeweight=".25pt">
                    <v:path arrowok="t" o:connecttype="custom" o:connectlocs="75,55;15,0;0,20;75,55;75,55" o:connectangles="0,0,0,0,0"/>
                  </v:shape>
                  <v:shape id="Freeform 3909" o:spid="_x0000_s1055" style="position:absolute;left:695;top:430;width:45;height:45;visibility:visible;mso-wrap-style:square;v-text-anchor:top" coordsize="45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1qj3xQAA&#10;ANwAAAAPAAAAZHJzL2Rvd25yZXYueG1sRI9BawIxFITvgv8hvEIvUrNWtLIaRQTBeim61fNz87q7&#10;uHlZk6jbf28KQo/DzHzDzBatqcWNnK8sKxj0ExDEudUVFwq+s/XbBIQPyBpry6Tglzws5t3ODFNt&#10;77yj2z4UIkLYp6igDKFJpfR5SQZ93zbE0fuxzmCI0hVSO7xHuKnle5KMpcGK40KJDa1Kys/7q1Fw&#10;7Jn1cew+TofMfH5NstU2nE8XpV5f2uUURKA2/Ief7Y1WMByO4O9MPAJy/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PWqPfFAAAA3AAAAA8AAAAAAAAAAAAAAAAAlwIAAGRycy9k&#10;b3ducmV2LnhtbFBLBQYAAAAABAAEAPUAAACJAwAAAAA=&#10;" path="m45,25l20,,,35,30,45,45,25xe" fillcolor="#fbcb9a [1300]" stroked="f" strokecolor="#5a5a5a [2109]" strokeweight=".25pt">
                    <v:path arrowok="t" o:connecttype="custom" o:connectlocs="45,25;20,0;0,35;30,45;45,25;45,25" o:connectangles="0,0,0,0,0,0"/>
                  </v:shape>
                  <v:shape id="Freeform 3910" o:spid="_x0000_s1056" style="position:absolute;left:1160;top:205;width:40;height:40;visibility:visible;mso-wrap-style:square;v-text-anchor:top" coordsize="4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JSipwgAA&#10;ANwAAAAPAAAAZHJzL2Rvd25yZXYueG1sRI9Pi8IwFMTvC36H8ARva+IfilSjiLDgSVAX9fhonmmx&#10;eSlNVuu3N4Kwx2FmfsMsVp2rxZ3aUHnWMBoqEMSFNxVbDb/Hn+8ZiBCRDdaeScOTAqyWva8F5sY/&#10;eE/3Q7QiQTjkqKGMscmlDEVJDsPQN8TJu/rWYUyytdK0+EhwV8uxUpl0WHFaKLGhTUnF7fDnNJz9&#10;Zbs/WxVOVjXT3S4bH+t40nrQ79ZzEJG6+B/+tLdGw2SSwftMOgJy+Q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0lKKnCAAAA3AAAAA8AAAAAAAAAAAAAAAAAlwIAAGRycy9kb3du&#10;cmV2LnhtbFBLBQYAAAAABAAEAPUAAACGAwAAAAA=&#10;" path="m25,40l40,10,5,,,35,25,40xe" fillcolor="#fbcb9a [1300]" stroked="f" strokecolor="#5a5a5a [2109]" strokeweight=".25pt">
                    <v:path arrowok="t" o:connecttype="custom" o:connectlocs="25,40;40,10;5,0;0,35;25,40;25,40" o:connectangles="0,0,0,0,0,0"/>
                  </v:shape>
                  <v:shape id="Freeform 3911" o:spid="_x0000_s1057" style="position:absolute;left:1160;top:240;width:25;height:80;visibility:visible;mso-wrap-style:square;v-text-anchor:top" coordsize="2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vXvzwgAA&#10;ANwAAAAPAAAAZHJzL2Rvd25yZXYueG1sRI9Bi8IwFITvwv6H8Bb2pqkrqHSNIguiFwWrstdH82yL&#10;yUtpYtv990YQPA4z8w2zWPXWiJYaXzlWMB4lIIhzpysuFJxPm+EchA/IGo1jUvBPHlbLj8ECU+06&#10;PlKbhUJECPsUFZQh1KmUPi/Joh+5mjh6V9dYDFE2hdQNdhFujfxOkqm0WHFcKLGm35LyW3a3Cg6X&#10;lnbJyZopZfvb3Kz/qNtslfr67Nc/IAL14R1+tXdawWQyg+eZeATk8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W9e/PCAAAA3AAAAA8AAAAAAAAAAAAAAAAAlwIAAGRycy9kb3du&#10;cmV2LnhtbFBLBQYAAAAABAAEAPUAAACGAwAAAAA=&#10;" path="m0,0l0,80,25,5,,0xe" fillcolor="#b3d5ab [1303]" stroked="f" strokecolor="#5a5a5a [2109]" strokeweight=".25pt">
                    <v:path arrowok="t" o:connecttype="custom" o:connectlocs="0,0;0,80;25,5;0,0;0,0" o:connectangles="0,0,0,0,0"/>
                  </v:shape>
                  <v:shape id="Freeform 3912" o:spid="_x0000_s1058" style="position:absolute;left:1015;top:205;width:40;height:35;visibility:visible;mso-wrap-style:square;v-text-anchor:top" coordsize="40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R+9zwgAA&#10;ANwAAAAPAAAAZHJzL2Rvd25yZXYueG1sRE/Pa8IwFL4L+x/CE3YRmzpBSjWKTAaDHTar3h/NW9vZ&#10;vJQka7v+9cthsOPH93t3GE0renK+saxglaQgiEurG64UXC8vywyED8gaW8uk4Ic8HPYPsx3m2g58&#10;pr4IlYgh7HNUUIfQ5VL6siaDPrEdceQ+rTMYInSV1A6HGG5a+ZSmG2mw4dhQY0fPNZX34tsoaBf2&#10;ffoik33w1HfDfTy9NbdJqcf5eNyCCDSGf/Gf+1UrWK/j2ngmHgG5/w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dH73PCAAAA3AAAAA8AAAAAAAAAAAAAAAAAlwIAAGRycy9kb3du&#10;cmV2LnhtbFBLBQYAAAAABAAEAPUAAACGAwAAAAA=&#10;" path="m10,35l35,35,40,,,,10,35xe" fillcolor="#fbcb9a [1300]" stroked="f" strokecolor="#5a5a5a [2109]" strokeweight=".25pt">
                    <v:path arrowok="t" o:connecttype="custom" o:connectlocs="10,35;35,35;40,0;0,0;10,35;10,35" o:connectangles="0,0,0,0,0,0"/>
                  </v:shape>
                  <v:shape id="Freeform 3913" o:spid="_x0000_s1059" style="position:absolute;left:1025;top:240;width:25;height:80;visibility:visible;mso-wrap-style:square;v-text-anchor:top" coordsize="2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bkoawgAA&#10;ANwAAAAPAAAAZHJzL2Rvd25yZXYueG1sRI9Bi8IwFITvwv6H8IS9aaqCaDWKLMh6WcHqstdH82yL&#10;yUtpYtv990YQPA4z8w2z3vbWiJYaXzlWMBknIIhzpysuFFzO+9EChA/IGo1jUvBPHrabj8EaU+06&#10;PlGbhUJECPsUFZQh1KmUPi/Joh+7mjh6V9dYDFE2hdQNdhFujZwmyVxarDgulFjTV0n5LbtbBcff&#10;lg7J2Zo5ZT+3hdn9Ubf/Vupz2O9WIAL14R1+tQ9awWy2hOeZeATk5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tuShrCAAAA3AAAAA8AAAAAAAAAAAAAAAAAlwIAAGRycy9kb3du&#10;cmV2LnhtbFBLBQYAAAAABAAEAPUAAACGAwAAAAA=&#10;" path="m25,0l0,,20,80,25,0xe" fillcolor="#b3d5ab [1303]" stroked="f" strokecolor="#5a5a5a [2109]" strokeweight=".25pt">
                    <v:path arrowok="t" o:connecttype="custom" o:connectlocs="25,0;0,0;20,80;25,0;25,0" o:connectangles="0,0,0,0,0"/>
                  </v:shape>
                  <v:shape id="Freeform 3914" o:spid="_x0000_s1060" style="position:absolute;left:1300;top:1230;width:80;height:35;visibility:visible;mso-wrap-style:square;v-text-anchor:top" coordsize="80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7fO6wgAA&#10;ANwAAAAPAAAAZHJzL2Rvd25yZXYueG1sRE/LagIxFN0X/Idwhe5qxlpERqOIYFG6aH2By+vkOhlM&#10;boZJOo5/3ywKLg/nPVt0zoqWmlB5VjAcZCCIC68rLhUcD+u3CYgQkTVaz6TgQQEW897LDHPt77yj&#10;dh9LkUI45KjAxFjnUobCkMMw8DVx4q6+cRgTbEqpG7yncGfle5aNpcOKU4PBmlaGitv+1yn4evzc&#10;NI8n528rP82p3Q6354tV6rXfLacgInXxKf53b7SC0Uean86kIyDn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Ht87rCAAAA3AAAAA8AAAAAAAAAAAAAAAAAlwIAAGRycy9kb3du&#10;cmV2LnhtbFBLBQYAAAAABAAEAPUAAACGAwAAAAA=&#10;" path="m80,25l70,,,35,80,25xe" fillcolor="#b3d5ab [1303]" stroked="f" strokecolor="#5a5a5a [2109]" strokeweight=".25pt">
                    <v:path arrowok="t" o:connecttype="custom" o:connectlocs="80,25;70,0;0,35;80,25;80,25" o:connectangles="0,0,0,0,0"/>
                  </v:shape>
                  <v:shape id="Freeform 3915" o:spid="_x0000_s1061" style="position:absolute;left:1370;top:1215;width:45;height:40;visibility:visible;mso-wrap-style:square;v-text-anchor:top" coordsize="45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KK1QxQAA&#10;ANwAAAAPAAAAZHJzL2Rvd25yZXYueG1sRI9Ba8JAFITvBf/D8gredGOtRWI2IgXRUtA26v2RfSah&#10;2bchu8bor3cLhR6HmfmGSZa9qUVHrassK5iMIxDEudUVFwqOh/VoDsJ5ZI21ZVJwIwfLdPCUYKzt&#10;lb+py3whAoRdjApK75tYSpeXZNCNbUMcvLNtDfog20LqFq8Bbmr5EkVv0mDFYaHEht5Lyn+yi1Hg&#10;8HN22J2+TsW96XbE2Wy/33woNXzuVwsQnnr/H/5rb7WC6esEfs+EIyDT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corVDFAAAA3AAAAA8AAAAAAAAAAAAAAAAAlwIAAGRycy9k&#10;b3ducmV2LnhtbFBLBQYAAAAABAAEAPUAAACJAwAAAAA=&#10;" path="m0,15l10,40,45,35,30,,,15xe" fillcolor="#fbcb9a [1300]" stroked="f" strokecolor="#5a5a5a [2109]" strokeweight=".25pt">
                    <v:path arrowok="t" o:connecttype="custom" o:connectlocs="0,15;10,40;45,35;30,0;0,15;0,15" o:connectangles="0,0,0,0,0,0"/>
                  </v:shape>
                  <v:shape id="Freeform 3916" o:spid="_x0000_s1062" style="position:absolute;left:1215;top:1075;width:65;height:70;visibility:visible;mso-wrap-style:square;v-text-anchor:top" coordsize="65,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jMGxAAA&#10;ANwAAAAPAAAAZHJzL2Rvd25yZXYueG1sRI9Li8JAEITvgv9haMGLrBMfu0h0FFlYdk+Cj7DXTqZN&#10;opmekBk1/ntHEDwWVfUVtVi1phJXalxpWcFoGIEgzqwuOVdw2P98zEA4j6yxskwK7uRgtex2Fhhr&#10;e+MtXXc+FwHCLkYFhfd1LKXLCjLohrYmDt7RNgZ9kE0udYO3ADeVHEfRlzRYclgosKbvgrLz7mIU&#10;zE6bQRIlnzL9z3+pTA+JSzFRqt9r13MQnlr/Dr/af1rBZDqG55lwBOTy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Li4zBsQAAADcAAAADwAAAAAAAAAAAAAAAACXAgAAZHJzL2Rv&#10;d25yZXYueG1sUEsFBgAAAAAEAAQA9QAAAIgDAAAAAA==&#10;" path="m65,20l45,,,70,65,20xe" fillcolor="#b3d5ab [1303]" stroked="f" strokecolor="#5a5a5a [2109]" strokeweight=".25pt">
                    <v:path arrowok="t" o:connecttype="custom" o:connectlocs="65,20;45,0;0,70;65,20;65,20" o:connectangles="0,0,0,0,0"/>
                  </v:shape>
                  <v:shape id="Freeform 3917" o:spid="_x0000_s1063" style="position:absolute;left:1260;top:1050;width:50;height:45;visibility:visible;mso-wrap-style:square;v-text-anchor:top" coordsize="5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OfRYxAAA&#10;ANwAAAAPAAAAZHJzL2Rvd25yZXYueG1sRI9Pa8JAFMTvBb/D8gRvuqmR0qau4p9Ie9UWsbdH9pmE&#10;Zt+G3TXGb+8WhB6HmfkNM1/2phEdOV9bVvA8SUAQF1bXXCr4/tqNX0H4gKyxsUwKbuRhuRg8zTHT&#10;9sp76g6hFBHCPkMFVQhtJqUvKjLoJ7Yljt7ZOoMhSldK7fAa4aaR0yR5kQZrjgsVtrSpqPg9XIwC&#10;V1uZ/+SX7QfvTud0rc3brDgqNRr2q3cQgfrwH360P7WCdJbC35l4BOTiD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Sjn0WMQAAADcAAAADwAAAAAAAAAAAAAAAACXAgAAZHJzL2Rv&#10;d25yZXYueG1sUEsFBgAAAAAEAAQA9QAAAIgDAAAAAA==&#10;" path="m0,25l20,45,50,20,20,,,25xe" fillcolor="#fbcb9a [1300]" stroked="f" strokecolor="#5a5a5a [2109]" strokeweight=".25pt">
                    <v:path arrowok="t" o:connecttype="custom" o:connectlocs="0,25;20,45;50,20;20,0;0,25;0,25" o:connectangles="0,0,0,0,0,0"/>
                  </v:shape>
                  <v:shape id="Freeform 3918" o:spid="_x0000_s1064" style="position:absolute;left:1425;top:1370;width:40;height:40;visibility:visible;mso-wrap-style:square;v-text-anchor:top" coordsize="4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vWA4wgAA&#10;ANwAAAAPAAAAZHJzL2Rvd25yZXYueG1sRI9Bi8IwFITvwv6H8Bb2psm6RaQaRRYET4K6VI+P5pkW&#10;m5fSRK3/3gjCHoeZ+YaZL3vXiBt1ofas4XukQBCX3tRsNfwd1sMpiBCRDTaeScODAiwXH4M55sbf&#10;eUe3fbQiQTjkqKGKsc2lDGVFDsPIt8TJO/vOYUyys9J0eE9w18ixUhPpsOa0UGFLvxWVl/3VaTj6&#10;02Z3tCoUVrXZdjsZH5pYaP312a9mICL18T/8bm+Mhp8sg9eZdATk4gk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q9YDjCAAAA3AAAAA8AAAAAAAAAAAAAAAAAlwIAAGRycy9kb3du&#10;cmV2LnhtbFBLBQYAAAAABAAEAPUAAACGAwAAAAA=&#10;" path="m35,0l0,10,5,35,40,40,35,0xe" fillcolor="#fbcb9a [1300]" stroked="f" strokecolor="#5a5a5a [2109]" strokeweight=".25pt">
                    <v:path arrowok="t" o:connecttype="custom" o:connectlocs="35,0;0,10;5,35;40,40;35,0;35,0" o:connectangles="0,0,0,0,0,0"/>
                  </v:shape>
                  <v:shape id="Freeform 3919" o:spid="_x0000_s1065" style="position:absolute;left:1345;top:1380;width:85;height:25;visibility:visible;mso-wrap-style:square;v-text-anchor:top" coordsize="85,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FdQXxwAA&#10;ANwAAAAPAAAAZHJzL2Rvd25yZXYueG1sRI9Pa8JAFMTvQr/D8gpepG5qVWrqKioUBfHQtL0/sy9/&#10;aPZtml2T+O1dodDjMDO/YZbr3lSipcaVlhU8jyMQxKnVJecKvj7fn15BOI+ssbJMCq7kYL16GCwx&#10;1rbjD2oTn4sAYRejgsL7OpbSpQUZdGNbEwcvs41BH2STS91gF+CmkpMomkuDJYeFAmvaFZT+JBej&#10;4LA47X33nc1O+02bzLe/x+0oOys1fOw3byA89f4//Nc+aAUv0xncz4QjIFc3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wxXUF8cAAADcAAAADwAAAAAAAAAAAAAAAACXAgAAZHJz&#10;L2Rvd25yZXYueG1sUEsFBgAAAAAEAAQA9QAAAIsDAAAAAA==&#10;" path="m0,15l85,25,80,,,15xe" fillcolor="#b3d5ab [1303]" stroked="f" strokecolor="#5a5a5a [2109]" strokeweight=".25pt">
                    <v:path arrowok="t" o:connecttype="custom" o:connectlocs="0,15;85,25;80,0;0,15;0,15" o:connectangles="0,0,0,0,0"/>
                  </v:shape>
                  <v:shape id="Freeform 3920" o:spid="_x0000_s1066" style="position:absolute;left:1430;top:1550;width:40;height:40;visibility:visible;mso-wrap-style:square;v-text-anchor:top" coordsize="4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I1vUwgAA&#10;ANwAAAAPAAAAZHJzL2Rvd25yZXYueG1sRI9Bi8IwFITvwv6H8Bb2psm6UqQaRRYET4K6VI+P5pkW&#10;m5fSRK3/3gjCHoeZ+YaZL3vXiBt1ofas4XukQBCX3tRsNfwd1sMpiBCRDTaeScODAiwXH4M55sbf&#10;eUe3fbQiQTjkqKGKsc2lDGVFDsPIt8TJO/vOYUyys9J0eE9w18ixUpl0WHNaqLCl34rKy/7qNBz9&#10;abM7WhUKq9rJdpuND00stP767FczEJH6+B9+tzdGw88kg9eZdATk4gk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UjW9TCAAAA3AAAAA8AAAAAAAAAAAAAAAAAlwIAAGRycy9kb3du&#10;cmV2LnhtbFBLBQYAAAAABAAEAPUAAACGAwAAAAA=&#10;" path="m0,25l30,40,40,5,10,,,25xe" fillcolor="#fbcb9a [1300]" stroked="f" strokecolor="#5a5a5a [2109]" strokeweight=".25pt">
                    <v:path arrowok="t" o:connecttype="custom" o:connectlocs="0,25;30,40;40,5;10,0;0,25;0,25" o:connectangles="0,0,0,0,0,0"/>
                  </v:shape>
                  <v:shape id="Freeform 3921" o:spid="_x0000_s1067" style="position:absolute;left:1360;top:1535;width:80;height:40;visibility:visible;mso-wrap-style:square;v-text-anchor:top" coordsize="8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rLBvxQAA&#10;ANwAAAAPAAAAZHJzL2Rvd25yZXYueG1sRI9Pa8JAFMTvBb/D8oReim7UoiG6ipVW6tE/eH5kn5tg&#10;9m2aXWP89l2h0OMwM79hFqvOVqKlxpeOFYyGCQji3OmSjYLT8WuQgvABWWPlmBQ8yMNq2XtZYKbd&#10;nffUHoIREcI+QwVFCHUmpc8LsuiHriaO3sU1FkOUjZG6wXuE20qOk2QqLZYcFwqsaVNQfj3crIK3&#10;n/1HSM7pw0xu7Xp3+vRme02Veu136zmIQF34D/+1v7WCyfsMnmfiEZDL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6ssG/FAAAA3AAAAA8AAAAAAAAAAAAAAAAAlwIAAGRycy9k&#10;b3ducmV2LnhtbFBLBQYAAAAABAAEAPUAAACJAwAAAAA=&#10;" path="m70,40l80,15,,,70,40xe" fillcolor="#b3d5ab [1303]" stroked="f" strokecolor="#5a5a5a [2109]" strokeweight=".25pt">
                    <v:path arrowok="t" o:connecttype="custom" o:connectlocs="70,40;80,15;0,0;70,40;70,40" o:connectangles="0,0,0,0,0"/>
                  </v:shape>
                  <v:shape id="Freeform 3922" o:spid="_x0000_s1068" style="position:absolute;left:1310;top:1700;width:80;height:40;visibility:visible;mso-wrap-style:square;v-text-anchor:top" coordsize="8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MyQdwgAA&#10;ANwAAAAPAAAAZHJzL2Rvd25yZXYueG1sRE/Pa8IwFL4P/B/CG+wyNN0cUjrT4sSN7dgqOz+at7TY&#10;vNQm1vrfLwfB48f3e11MthMjDb51rOBlkYAgrp1u2Sg47D/nKQgfkDV2jknBlTwU+exhjZl2Fy5p&#10;rIIRMYR9hgqaEPpMSl83ZNEvXE8cuT83WAwRDkbqAS8x3HbyNUlW0mLLsaHBnrYN1cfqbBU8n8qP&#10;kPymV7M8j5ufw86br2Oq1NPjtHkHEWgKd/HN/a0VLN/i2ngmHgGZ/w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8zJB3CAAAA3AAAAA8AAAAAAAAAAAAAAAAAlwIAAGRycy9kb3du&#10;cmV2LnhtbFBLBQYAAAAABAAEAPUAAACGAwAAAAA=&#10;" path="m70,40l80,15,,,70,40xe" fillcolor="#b3d5ab [1303]" stroked="f" strokecolor="#5a5a5a [2109]" strokeweight=".25pt">
                    <v:path arrowok="t" o:connecttype="custom" o:connectlocs="70,40;80,15;0,0;70,40;70,40" o:connectangles="0,0,0,0,0"/>
                  </v:shape>
                  <v:shape id="Freeform 3923" o:spid="_x0000_s1069" style="position:absolute;left:1380;top:1715;width:45;height:40;visibility:visible;mso-wrap-style:square;v-text-anchor:top" coordsize="45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XqFWxQAA&#10;ANwAAAAPAAAAZHJzL2Rvd25yZXYueG1sRI/dasJAFITvBd9hOYJ3urFW0egqRZBWCv5EvT9kj0kw&#10;ezZktzH26buFQi+HmfmGWa5bU4qGaldYVjAaRiCIU6sLzhRcztvBDITzyBpLy6TgSQ7Wq25nibG2&#10;Dz5Rk/hMBAi7GBXk3lexlC7NyaAb2oo4eDdbG/RB1pnUNT4C3JTyJYqm0mDBYSHHijY5pffkyyhw&#10;+Dk576/Ha/ZdNXviZHI4vO+U6vfatwUIT63/D/+1P7SC8escfs+EIyBX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leoVbFAAAA3AAAAA8AAAAAAAAAAAAAAAAAlwIAAGRycy9k&#10;b3ducmV2LnhtbFBLBQYAAAAABAAEAPUAAACJAwAAAAA=&#10;" path="m10,0l0,25,35,40,45,5,10,0xe" fillcolor="#fbcb9a [1300]" stroked="f" strokecolor="#5a5a5a [2109]" strokeweight=".25pt">
                    <v:path arrowok="t" o:connecttype="custom" o:connectlocs="10,0;0,25;35,40;45,5;10,0;10,0" o:connectangles="0,0,0,0,0,0"/>
                  </v:shape>
                  <v:shape id="Freeform 3924" o:spid="_x0000_s1070" style="position:absolute;left:1220;top:1815;width:45;height:80;visibility:visible;mso-wrap-style:square;v-text-anchor:top" coordsize="4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e/4YwgAA&#10;ANwAAAAPAAAAZHJzL2Rvd25yZXYueG1sRE9Ni8IwEL0L/ocwghfRVHcVrUYRQRD2tG4v3sZmbKvN&#10;pDSxrf76zWFhj4/3vdl1phQN1a6wrGA6iUAQp1YXnClIfo7jJQjnkTWWlknBixzstv3eBmNtW/6m&#10;5uwzEULYxagg976KpXRpTgbdxFbEgbvZ2qAPsM6krrEN4aaUsyhaSIMFh4YcKzrklD7OT6Ng336W&#10;98Xtsmqad/JOLsVVjqIvpYaDbr8G4anz/+I/90kr+JiH+eFMOAJy+w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N7/hjCAAAA3AAAAA8AAAAAAAAAAAAAAAAAlwIAAGRycy9kb3du&#10;cmV2LnhtbFBLBQYAAAAABAAEAPUAAACGAwAAAAA=&#10;" path="m25,80l45,70,,,25,80xe" fillcolor="#b3d5ab [1303]" stroked="f" strokecolor="#5a5a5a [2109]" strokeweight=".25pt">
                    <v:path arrowok="t" o:connecttype="custom" o:connectlocs="25,80;45,70;0,0;25,80;25,80" o:connectangles="0,0,0,0,0"/>
                  </v:shape>
                  <v:shape id="Freeform 3925" o:spid="_x0000_s1071" style="position:absolute;left:1245;top:1885;width:40;height:45;visibility:visible;mso-wrap-style:square;v-text-anchor:top" coordsize="4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8CWIxQAA&#10;ANwAAAAPAAAAZHJzL2Rvd25yZXYueG1sRI9fa8JAEMTfC/0OxxZ8q5coFkk9pShCpWDxT9+3uTUJ&#10;ye2G3FWjn74nFPo4zMxvmNmid406U+crYQPpMAFFnIutuDBwPKyfp6B8QLbYCJOBK3lYzB8fZphZ&#10;ufCOzvtQqAhhn6GBMoQ209rnJTn0Q2mJo3eSzmGIsiu07fAS4a7RoyR50Q4rjgsltrQsKa/3P87A&#10;9qv/qHcyXU14c/v8Tms53awYM3jq315BBerDf/iv/W4NjCcp3M/EI6Dn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XwJYjFAAAA3AAAAA8AAAAAAAAAAAAAAAAAlwIAAGRycy9k&#10;b3ducmV2LnhtbFBLBQYAAAAABAAEAPUAAACJAwAAAAA=&#10;" path="m20,0l0,10,10,45,40,25,20,0xe" fillcolor="#fbcb9a [1300]" stroked="f" strokecolor="#5a5a5a [2109]" strokeweight=".25pt">
                    <v:path arrowok="t" o:connecttype="custom" o:connectlocs="20,0;0,10;10,45;40,25;20,0;20,0" o:connectangles="0,0,0,0,0,0"/>
                  </v:shape>
                  <v:shape id="Freeform 3926" o:spid="_x0000_s1072" style="position:absolute;left:855;top:925;width:55;height:70;visibility:visible;mso-wrap-style:square;v-text-anchor:top" coordsize="55,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vG1fwgAA&#10;ANwAAAAPAAAAZHJzL2Rvd25yZXYueG1sRI9Pi8IwFMTvC36H8ARva2plZammoq7C3kRd8PpoXv9g&#10;81KbrK3f3giCx2FmfsMslr2pxY1aV1lWMBlHIIgzqysuFPyddp/fIJxH1lhbJgV3crBMBx8LTLTt&#10;+EC3oy9EgLBLUEHpfZNI6bKSDLqxbYiDl9vWoA+yLaRusQtwU8s4imbSYMVhocSGNiVll+O/UcD5&#10;vasyvJ5/dlPcn2i9jS1tlRoN+9UchKfev8Ov9q9WMP2K4XkmHAGZP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q8bV/CAAAA3AAAAA8AAAAAAAAAAAAAAAAAlwIAAGRycy9kb3du&#10;cmV2LnhtbFBLBQYAAAAABAAEAPUAAACGAwAAAAA=&#10;" path="m0,60l20,70,55,,,60xe" fillcolor="#b3d5ab [1303]" stroked="f" strokecolor="#5a5a5a [2109]" strokeweight=".25pt">
                    <v:path arrowok="t" o:connecttype="custom" o:connectlocs="0,60;20,70;55,0;0,60;0,60" o:connectangles="0,0,0,0,0"/>
                  </v:shape>
                  <v:shape id="Freeform 3927" o:spid="_x0000_s1073" style="position:absolute;left:830;top:985;width:45;height:45;visibility:visible;mso-wrap-style:square;v-text-anchor:top" coordsize="45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rHC4xQAA&#10;ANwAAAAPAAAAZHJzL2Rvd25yZXYueG1sRI9BawIxFITvgv8hvEIvUrNWtLIaRQTBeim61fNz87q7&#10;uHlZk6jbf28KQo/DzHzDzBatqcWNnK8sKxj0ExDEudUVFwq+s/XbBIQPyBpry6Tglzws5t3ODFNt&#10;77yj2z4UIkLYp6igDKFJpfR5SQZ93zbE0fuxzmCI0hVSO7xHuKnle5KMpcGK40KJDa1Kys/7q1Fw&#10;7Jn1cew+TofMfH5NstU2nE8XpV5f2uUURKA2/Ief7Y1WMBwN4e9MPAJy/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6scLjFAAAA3AAAAA8AAAAAAAAAAAAAAAAAlwIAAGRycy9k&#10;b3ducmV2LnhtbFBLBQYAAAAABAAEAPUAAACJAwAAAAA=&#10;" path="m45,10l25,,,25,30,45,45,10xe" fillcolor="#fbcb9a [1300]" stroked="f" strokecolor="#5a5a5a [2109]" strokeweight=".25pt">
                    <v:path arrowok="t" o:connecttype="custom" o:connectlocs="45,10;25,0;0,25;30,45;45,10;45,10" o:connectangles="0,0,0,0,0,0"/>
                  </v:shape>
                  <v:shape id="Freeform 3928" o:spid="_x0000_s1074" style="position:absolute;left:955;top:1045;width:40;height:45;visibility:visible;mso-wrap-style:square;v-text-anchor:top" coordsize="4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h4YQxQAA&#10;ANwAAAAPAAAAZHJzL2Rvd25yZXYueG1sRI9Ra8JAEITfhf6HYwt904utiqSeUloKilDRtu/b3JqE&#10;5HZD7tTor/eEgo/DzHzDzBadq9WRWl8KGxgOElDEmdiScwM/35/9KSgfkC3WwmTgTB4W84feDFMr&#10;J97ScRdyFSHsUzRQhNCkWvusIId+IA1x9PbSOgxRtrm2LZ4i3NX6OUkm2mHJcaHAht4LyqrdwRn4&#10;+u3W1VamH2NeXTZ/w0r2FyvGPD12b6+gAnXhHv5vL62Bl/EIbmfiEdDzK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WHhhDFAAAA3AAAAA8AAAAAAAAAAAAAAAAAlwIAAGRycy9k&#10;b3ducmV2LnhtbFBLBQYAAAAABAAEAPUAAACJAwAAAAA=&#10;" path="m40,10l20,,,35,35,45,40,10xe" fillcolor="#fbcb9a [1300]" stroked="f" strokecolor="#5a5a5a [2109]" strokeweight=".25pt">
                    <v:path arrowok="t" o:connecttype="custom" o:connectlocs="40,10;20,0;0,35;35,45;40,10;40,10" o:connectangles="0,0,0,0,0,0"/>
                  </v:shape>
                  <v:shape id="Freeform 3929" o:spid="_x0000_s1075" style="position:absolute;left:975;top:975;width:35;height:80;visibility:visible;mso-wrap-style:square;v-text-anchor:top" coordsize="3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gj2jxQAA&#10;ANwAAAAPAAAAZHJzL2Rvd25yZXYueG1sRI9Pa8JAFMTvBb/D8oTe6kbjnxJdRQqKSC+1BfH2mn0m&#10;wezbsLsm8dt3C4Ueh5n5DbPa9KYWLTlfWVYwHiUgiHOrKy4UfH3uXl5B+ICssbZMCh7kYbMePK0w&#10;07bjD2pPoRARwj5DBWUITSalz0sy6Ee2IY7e1TqDIUpXSO2wi3BTy0mSzKXBiuNCiQ29lZTfTnej&#10;YJGeF6nu3uXO4bGdfh/nh/0FlXoe9tsliEB9+A//tQ9aQTqbwe+ZeATk+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+CPaPFAAAA3AAAAA8AAAAAAAAAAAAAAAAAlwIAAGRycy9k&#10;b3ducmV2LnhtbFBLBQYAAAAABAAEAPUAAACJAwAAAAA=&#10;" path="m0,70l20,80,35,,,70xe" fillcolor="#b3d5ab [1303]" stroked="f" strokecolor="#5a5a5a [2109]" strokeweight=".25pt">
                    <v:path arrowok="t" o:connecttype="custom" o:connectlocs="0,70;20,80;35,0;0,70;0,70" o:connectangles="0,0,0,0,0"/>
                  </v:shape>
                  <v:shape id="Freeform 3930" o:spid="_x0000_s1076" style="position:absolute;left:755;top:1990;width:55;height:75;visibility:visible;mso-wrap-style:square;v-text-anchor:top" coordsize="55,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PYs1xAAA&#10;ANwAAAAPAAAAZHJzL2Rvd25yZXYueG1sRI9Ba8JAFITvBf/D8gRvdaOmaqKrFEEQemoUvD6yz00w&#10;+zZktyb213cLhR6HmfmG2e4H24gHdb52rGA2TUAQl07XbBRczsfXNQgfkDU2jknBkzzsd6OXLeba&#10;9fxJjyIYESHsc1RQhdDmUvqyIot+6lri6N1cZzFE2RmpO+wj3DZyniRLabHmuFBhS4eKynvxZRWU&#10;19pk3+k6O63o2puP9JCll0KpyXh434AINIT/8F/7pBUs3pbweyYeAbn7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j2LNcQAAADcAAAADwAAAAAAAAAAAAAAAACXAgAAZHJzL2Rv&#10;d25yZXYueG1sUEsFBgAAAAAEAAQA9QAAAIgDAAAAAA==&#10;" path="m20,0l0,15,55,75,20,0xe" fillcolor="#b3d5ab [1303]" stroked="f" strokecolor="#5a5a5a [2109]" strokeweight=".25pt">
                    <v:path arrowok="t" o:connecttype="custom" o:connectlocs="20,0;0,15;55,75;20,0;20,0" o:connectangles="0,0,0,0,0"/>
                  </v:shape>
                  <v:shape id="Freeform 3931" o:spid="_x0000_s1077" style="position:absolute;left:730;top:1960;width:45;height:45;visibility:visible;mso-wrap-style:square;v-text-anchor:top" coordsize="45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l3a7xgAA&#10;ANwAAAAPAAAAZHJzL2Rvd25yZXYueG1sRI9Pa8JAFMTvBb/D8oReSrNpi3+IrlIEQXspGuv5JftM&#10;gtm36e5W02/fLQgeh5n5DTNf9qYVF3K+sazgJUlBEJdWN1wpOOTr5ykIH5A1tpZJwS95WC4GD3PM&#10;tL3yji77UIkIYZ+hgjqELpPSlzUZ9IntiKN3ss5giNJVUju8Rrhp5WuajqXBhuNCjR2tairP+x+j&#10;4Phk1sexmxRfudl+TvPVRzgX30o9Dvv3GYhAfbiHb+2NVvA2msD/mXgE5OIP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xl3a7xgAAANwAAAAPAAAAAAAAAAAAAAAAAJcCAABkcnMv&#10;ZG93bnJldi54bWxQSwUGAAAAAAQABAD1AAAAigMAAAAA&#10;" path="m25,45l45,30,30,,,20,25,45xe" fillcolor="#fbcb9a [1300]" stroked="f" strokecolor="#5a5a5a [2109]" strokeweight=".25pt">
                    <v:path arrowok="t" o:connecttype="custom" o:connectlocs="25,45;45,30;30,0;0,20;25,45;25,45" o:connectangles="0,0,0,0,0,0"/>
                  </v:shape>
                  <v:shape id="Freeform 3932" o:spid="_x0000_s1078" style="position:absolute;left:565;top:2095;width:45;height:50;visibility:visible;mso-wrap-style:square;v-text-anchor:top" coordsize="45,5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9wRtwQAA&#10;ANwAAAAPAAAAZHJzL2Rvd25yZXYueG1sRE/LisIwFN0P+A/hCrMbUxVFqlFELLoYYXztL821LW1u&#10;ahNt/XuzEGZ5OO/FqjOVeFLjCssKhoMIBHFqdcGZgss5+ZmBcB5ZY2WZFLzIwWrZ+1pgrG3LR3qe&#10;fCZCCLsYFeTe17GULs3JoBvYmjhwN9sY9AE2mdQNtiHcVHIURVNpsODQkGNNm5zS8vQwCpLdrzkU&#10;u2R/vd+Hf2XXbl/XaanUd79bz0F46vy/+OPeawXjSVgbzoQjIJdv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vcEbcEAAADcAAAADwAAAAAAAAAAAAAAAACXAgAAZHJzL2Rvd25y&#10;ZXYueG1sUEsFBgAAAAAEAAQA9QAAAIUDAAAAAA==&#10;" path="m45,30l20,,,30,25,50,45,30xe" fillcolor="#fbcb9a [1300]" stroked="f" strokecolor="#5a5a5a [2109]" strokeweight=".25pt">
                    <v:path arrowok="t" o:connecttype="custom" o:connectlocs="45,30;20,0;0,30;25,50;45,30;45,30" o:connectangles="0,0,0,0,0,0"/>
                  </v:shape>
                  <v:shape id="Freeform 3933" o:spid="_x0000_s1079" style="position:absolute;left:590;top:2125;width:70;height:65;visibility:visible;mso-wrap-style:square;v-text-anchor:top" coordsize="70,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ExR9xQAA&#10;ANwAAAAPAAAAZHJzL2Rvd25yZXYueG1sRI9BawIxFITvBf9DeIK3mlVp0a1RRC30VOhaisfXzXN3&#10;dfOyJFlN/31TKHgcZuYbZrmOphVXcr6xrGAyzkAQl1Y3XCn4PLw+zkH4gKyxtUwKfsjDejV4WGKu&#10;7Y0/6FqESiQI+xwV1CF0uZS+rMmgH9uOOHkn6wyGJF0ltcNbgptWTrPsWRpsOC3U2NG2pvJS9EbB&#10;rt+c4+LYn798dOb7uC8u775RajSMmxcQgWK4h//bb1rB7GkBf2fSEZCr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ATFH3FAAAA3AAAAA8AAAAAAAAAAAAAAAAAlwIAAGRycy9k&#10;b3ducmV2LnhtbFBLBQYAAAAABAAEAPUAAACJAwAAAAA=&#10;" path="m20,0l0,20,70,65,20,0xe" fillcolor="#b3d5ab [1303]" stroked="f" strokecolor="#5a5a5a [2109]" strokeweight=".25pt">
                    <v:path arrowok="t" o:connecttype="custom" o:connectlocs="20,0;0,20;70,65;20,0;20,0" o:connectangles="0,0,0,0,0"/>
                  </v:shape>
                  <v:shape id="Freeform 3934" o:spid="_x0000_s1080" style="position:absolute;left:450;top:2265;width:40;height:45;visibility:visible;mso-wrap-style:square;v-text-anchor:top" coordsize="4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0EquwQAA&#10;ANwAAAAPAAAAZHJzL2Rvd25yZXYueG1sRE9La8JAEL4X/A/LCL3VjS2KRFcRpWARWnzdx+yYhGRn&#10;QnbV1F/fPRQ8fnzv2aJztbpR60thA8NBAoo4E1tybuB4+HybgPIB2WItTAZ+ycNi3nuZYWrlzju6&#10;7UOuYgj7FA0UITSp1j4ryKEfSEMcuYu0DkOEba5ti/cY7mr9niRj7bDk2FBgQ6uCsmp/dQa+T922&#10;2slkPeKvx895WMnlYcWY1363nIIK1IWn+N+9sQY+xnF+PBOPgJ7/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9NBKrsEAAADcAAAADwAAAAAAAAAAAAAAAACXAgAAZHJzL2Rvd25y&#10;ZXYueG1sUEsFBgAAAAAEAAQA9QAAAIUDAAAAAA==&#10;" path="m35,45l40,20,10,,,35,35,45xe" fillcolor="#fbcb9a [1300]" stroked="f" strokecolor="#5a5a5a [2109]" strokeweight=".25pt">
                    <v:path arrowok="t" o:connecttype="custom" o:connectlocs="35,45;40,20;10,0;0,35;35,45;35,45" o:connectangles="0,0,0,0,0,0"/>
                  </v:shape>
                  <v:shape id="Freeform 3935" o:spid="_x0000_s1081" style="position:absolute;left:485;top:2285;width:75;height:40;visibility:visible;mso-wrap-style:square;v-text-anchor:top" coordsize="75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x8+cwwAA&#10;ANwAAAAPAAAAZHJzL2Rvd25yZXYueG1sRI/BbsIwEETvSPyDtZV6QeAAAqoUg4CqKtcCH7CNFydt&#10;vI5sk6R/jysh9TiamTea9ba3tWjJh8qxgukkA0FcOF2xUXA5v49fQISIrLF2TAp+KcB2MxysMdeu&#10;409qT9GIBOGQo4IyxiaXMhQlWQwT1xAn7+q8xZikN1J77BLc1nKWZUtpseK0UGJDh5KKn9PNKrjW&#10;X/vbmzbfxw978KPWrMKi80o9P/W7VxCR+vgffrSPWsF8OYW/M+kIyM0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Mx8+cwwAAANwAAAAPAAAAAAAAAAAAAAAAAJcCAABkcnMvZG93&#10;bnJldi54bWxQSwUGAAAAAAQABAD1AAAAhwMAAAAA&#10;" path="m5,0l0,25,75,40,5,0xe" fillcolor="#b3d5ab [1303]" stroked="f" strokecolor="#5a5a5a [2109]" strokeweight=".25pt">
                    <v:path arrowok="t" o:connecttype="custom" o:connectlocs="5,0;0,25;75,40;5,0;5,0" o:connectangles="0,0,0,0,0"/>
                  </v:shape>
                  <v:shape id="Freeform 3936" o:spid="_x0000_s1082" style="position:absolute;left:480;top:2485;width:80;height:40;visibility:visible;mso-wrap-style:square;v-text-anchor:top" coordsize="8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bk+XwwAA&#10;ANwAAAAPAAAAZHJzL2Rvd25yZXYueG1sRI9Pi8IwFMTvwn6H8Bb2IpqqIKVrFJXdRY/+wfOjeZsW&#10;m5faxFq/vREEj8PM/IaZLTpbiZYaXzpWMBomIIhzp0s2Co6H30EKwgdkjZVjUnAnD4v5R2+GmXY3&#10;3lG7D0ZECPsMFRQh1JmUPi/Ioh+6mjh6/66xGKJsjNQN3iLcVnKcJFNpseS4UGBN64Ly8/5qFfQv&#10;u1VITundTK7tcnv88ebvnCr19dktv0EE6sI7/GpvtILJdAzPM/EIyPk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bk+XwwAAANwAAAAPAAAAAAAAAAAAAAAAAJcCAABkcnMvZG93&#10;bnJldi54bWxQSwUGAAAAAAQABAD1AAAAhwMAAAAA&#10;" path="m80,0l0,15,5,40,80,0xe" fillcolor="#b3d5ab [1303]" stroked="f" strokecolor="#5a5a5a [2109]" strokeweight=".25pt">
                    <v:path arrowok="t" o:connecttype="custom" o:connectlocs="80,0;0,15;5,40;80,0;80,0" o:connectangles="0,0,0,0,0"/>
                  </v:shape>
                  <v:shape id="Freeform 3937" o:spid="_x0000_s1083" style="position:absolute;left:445;top:2500;width:40;height:40;visibility:visible;mso-wrap-style:square;v-text-anchor:top" coordsize="4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4aQswgAA&#10;ANwAAAAPAAAAZHJzL2Rvd25yZXYueG1sRI9Pi8IwFMTvC36H8ARva+IfilSjiLDgSVAX9fhonmmx&#10;eSlNVuu3N4Kwx2FmfsMsVp2rxZ3aUHnWMBoqEMSFNxVbDb/Hn+8ZiBCRDdaeScOTAqyWva8F5sY/&#10;eE/3Q7QiQTjkqKGMscmlDEVJDsPQN8TJu/rWYUyytdK0+EhwV8uxUpl0WHFaKLGhTUnF7fDnNJz9&#10;Zbs/WxVOVjXT3S4bH+t40nrQ79ZzEJG6+B/+tLdGwySbwPtMOgJy+Q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7hpCzCAAAA3AAAAA8AAAAAAAAAAAAAAAAAlwIAAGRycy9kb3du&#10;cmV2LnhtbFBLBQYAAAAABAAEAPUAAACGAwAAAAA=&#10;" path="m40,25l35,,,5,10,40,40,25xe" fillcolor="#fbcb9a [1300]" stroked="f" strokecolor="#5a5a5a [2109]" strokeweight=".25pt">
                    <v:path arrowok="t" o:connecttype="custom" o:connectlocs="40,25;35,0;0,5;10,40;40,25;40,25" o:connectangles="0,0,0,0,0,0"/>
                  </v:shape>
                  <v:shape id="Freeform 3938" o:spid="_x0000_s1084" style="position:absolute;left:840;top:2645;width:515;height:370;visibility:visible;mso-wrap-style:square;v-text-anchor:top" coordsize="515,3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X15dxQAA&#10;ANwAAAAPAAAAZHJzL2Rvd25yZXYueG1sRI9Ba8JAFITvQv/D8gq91U1jSSXNRopYLYKHGsHrM/ua&#10;hGTfhuyq6b/vCgWPw8x8w2SL0XTiQoNrLCt4mUYgiEurG64UHIrP5zkI55E1dpZJwS85WOQPkwxT&#10;ba/8TZe9r0SAsEtRQe19n0rpypoMuqntiYP3YweDPsihknrAa4CbTsZRlEiDDYeFGnta1lS2+7NR&#10;sB3jeHfmtl0d9ayozOZUJOs3pZ4ex493EJ5Gfw//t7+0glnyCrcz4QjI/A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9fXl3FAAAA3AAAAA8AAAAAAAAAAAAAAAAAlwIAAGRycy9k&#10;b3ducmV2LnhtbFBLBQYAAAAABAAEAPUAAACJAwAAAAA=&#10;" path="m0,0l45,370,515,365,515,,,0xe" fillcolor="#4da4d8 [1942]" stroked="f" strokecolor="#4da4d8 [1942]" strokeweight="1pt">
                    <v:fill color2="#c3e0f2 [662]" angle="-45" focus="-50%" type="gradient"/>
                    <v:shadow color="#0d2b3d [1606]" opacity=".5" offset="1pt"/>
                    <v:path arrowok="t" o:connecttype="custom" o:connectlocs="0,0;45,370;515,365;515,0;0,0;0,0" o:connectangles="0,0,0,0,0,0"/>
                  </v:shape>
                  <v:shape id="Freeform 3939" o:spid="_x0000_s1085" style="position:absolute;left:860;top:2760;width:495;height:110;visibility:visible;mso-wrap-style:square;v-text-anchor:top" coordsize="495,1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wlYRxQAA&#10;ANwAAAAPAAAAZHJzL2Rvd25yZXYueG1sRI9BS8NAFITvQv/D8gRvdtMGQ0m7LVJQRL2YFvH4yL4m&#10;odm3YffZxv56VxB6HGbmG2a1GV2vThRi59nAbJqBIq697bgxsN893S9ARUG22HsmAz8UYbOe3Kyw&#10;tP7MH3SqpFEJwrFEA63IUGod65YcxqkfiJN38MGhJBkabQOeE9z1ep5lhXbYcVpocaBtS/Wx+nYG&#10;5DJ731XHeX6R1+cuD4V7+4qfxtzdjo9LUEKjXMP/7RdrIC8e4O9MOgJ6/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PCVhHFAAAA3AAAAA8AAAAAAAAAAAAAAAAAlwIAAGRycy9k&#10;b3ducmV2LnhtbFBLBQYAAAAABAAEAPUAAACJAwAAAAA=&#10;" path="m0,35l5,110,495,95,495,,,35xe" fillcolor="#14415c [2406]" stroked="f" strokecolor="#5a5a5a [2109]" strokeweight=".25pt">
                    <v:path arrowok="t" o:connecttype="custom" o:connectlocs="0,35;5,110;495,95;495,0;0,35;0,35" o:connectangles="0,0,0,0,0,0"/>
                  </v:shape>
                  <v:shape id="Freeform 3940" o:spid="_x0000_s1086" style="position:absolute;left:1045;top:2645;width:135;height:370;visibility:visible;mso-wrap-style:square;v-text-anchor:top" coordsize="135,3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8ETcPwwAA&#10;ANwAAAAPAAAAZHJzL2Rvd25yZXYueG1sRI9Pi8IwFMTvC36H8ARva6pCWbpGUUEUD4J/yl4fzbMt&#10;Ni+libb66Y0g7HGYmd8w03lnKnGnxpWWFYyGEQjizOqScwXn0/r7B4TzyBory6TgQQ7ms97XFBNt&#10;Wz7Q/ehzESDsElRQeF8nUrqsIINuaGvi4F1sY9AH2eRSN9gGuKnkOIpiabDksFBgTauCsuvxZhQs&#10;z/s03vCSTyn+cXsZP9Pd4qnUoN8tfkF46vx/+NPeagWTOIb3mXAE5Ow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8ETcPwwAAANwAAAAPAAAAAAAAAAAAAAAAAJcCAABkcnMvZG93&#10;bnJldi54bWxQSwUGAAAAAAQABAD1AAAAhwMAAAAA&#10;" path="m115,0l0,,40,370,135,370,115,0xe" fillcolor="#14415c [2406]" stroked="f" strokecolor="#5a5a5a [2109]" strokeweight=".25pt">
                    <v:path arrowok="t" o:connecttype="custom" o:connectlocs="115,0;0,0;40,370;135,370;115,0;115,0" o:connectangles="0,0,0,0,0,0"/>
                  </v:shape>
                  <v:shape id="Freeform 3941" o:spid="_x0000_s1087" style="position:absolute;left:785;top:2560;width:315;height:85;visibility:visible;mso-wrap-style:square;v-text-anchor:top" coordsize="315,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UNVExwAA&#10;ANwAAAAPAAAAZHJzL2Rvd25yZXYueG1sRI9PawIxFMTvhX6H8ITeatYKWrZGKS1SKz34r+Dxkbzu&#10;Lt28xE1ct356UxA8DjPzG2Yy62wtWmpC5VjBoJ+BINbOVFwo2G3nj88gQkQ2WDsmBX8UYDa9v5tg&#10;btyJ19RuYiEShEOOCsoYfS5l0CVZDH3niZP34xqLMcmmkKbBU4LbWj5l2UharDgtlOjprST9uzla&#10;BVv/UbV7j9+r3fvycP5cfg33Wiv10OteX0BE6uItfG0vjILhaAz/Z9IRkNML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GFDVRMcAAADcAAAADwAAAAAAAAAAAAAAAACXAgAAZHJz&#10;L2Rvd25yZXYueG1sUEsFBgAAAAAEAAQA9QAAAIsDAAAAAA==&#10;" path="m30,0l0,50,315,85,30,0xe" fillcolor="#14415c [2406]" stroked="f" strokecolor="#5a5a5a [2109]" strokeweight=".25pt">
                    <v:path arrowok="t" o:connecttype="custom" o:connectlocs="30,0;0,50;315,85;30,0;30,0" o:connectangles="0,0,0,0,0"/>
                  </v:shape>
                  <v:shape id="Freeform 3942" o:spid="_x0000_s1088" style="position:absolute;left:1100;top:2535;width:285;height:110;visibility:visible;mso-wrap-style:square;v-text-anchor:top" coordsize="285,1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DQlPvwAA&#10;ANwAAAAPAAAAZHJzL2Rvd25yZXYueG1sRE9NawIxEL0X/A9hhN5qYqsiq1GkYCneupaeh82YLG4m&#10;S5Ku679vDkKPj/e93Y++EwPF1AbWMJ8pEMRNMC1bDd/n48saRMrIBrvApOFOCfa7ydMWKxNu/EVD&#10;na0oIZwq1OBy7ispU+PIY5qFnrhwlxA95gKjlSbirYT7Tr4qtZIeWy4NDnt6d9Rc61+vwR6NGg6N&#10;ouvSxo+4+KlPvbtr/TwdDxsQmcb8L364P42Gt1VZW86UIyB3f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ENCU+/AAAA3AAAAA8AAAAAAAAAAAAAAAAAlwIAAGRycy9kb3ducmV2&#10;LnhtbFBLBQYAAAAABAAEAPUAAACDAwAAAAA=&#10;" path="m285,45l275,,,110,285,45xe" fillcolor="#14415c [2406]" stroked="f" strokecolor="#5a5a5a [2109]" strokeweight=".25pt">
                    <v:path arrowok="t" o:connecttype="custom" o:connectlocs="285,45;275,0;0,110;285,45;285,45" o:connectangles="0,0,0,0,0"/>
                  </v:shape>
                  <v:shape id="Freeform 3943" o:spid="_x0000_s1089" style="position:absolute;left:1100;top:2310;width:280;height:335;visibility:visible;mso-wrap-style:square;v-text-anchor:top" coordsize="280,3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SDBxwgAA&#10;ANwAAAAPAAAAZHJzL2Rvd25yZXYueG1sRI9Bi8IwFITvC/6H8ARva6q7iFajiCDsda0I3h7Nsyk2&#10;L7WJbfXXbxYEj8PMfMOsNr2tREuNLx0rmIwTEMS50yUXCo7Z/nMOwgdkjZVjUvAgD5v14GOFqXYd&#10;/1J7CIWIEPYpKjAh1KmUPjdk0Y9dTRy9i2sshiibQuoGuwi3lZwmyUxaLDkuGKxpZyi/Hu5Wwe2M&#10;Msse0/Z07Hb37+p5S04GlRoN++0SRKA+vMOv9o9W8DVbwP+ZeATk+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tIMHHCAAAA3AAAAA8AAAAAAAAAAAAAAAAAlwIAAGRycy9kb3du&#10;cmV2LnhtbFBLBQYAAAAABAAEAPUAAACGAwAAAAA=&#10;" path="m0,335l0,335,55,225,75,185,100,150,120,125,140,105,160,100,175,100,185,105,185,120,180,140,160,165,100,235,,335,85,270,155,215,210,165,245,120,270,85,275,65,280,50,275,40,270,25,260,15,250,5,230,,210,,190,,170,5,150,15,135,25,100,60,75,105,45,170,20,245,,335xe" fillcolor="#14415c [2406]" stroked="f" strokecolor="#5a5a5a [2109]" strokeweight=".25pt">
                    <v:path arrowok="t" o:connecttype="custom" o:connectlocs="0,335;0,335;0,335;0,335;55,225;75,185;100,150;120,125;140,105;160,100;175,100;175,100;185,105;185,120;180,140;160,165;100,235;0,335;0,335;85,270;155,215;210,165;245,120;270,85;275,65;280,50;275,40;270,25;260,15;250,5;250,5;230,0;210,0;190,0;170,5;150,15;135,25;100,60;75,105;45,170;20,245;0,335;0,335" o:connectangles="0,0,0,0,0,0,0,0,0,0,0,0,0,0,0,0,0,0,0,0,0,0,0,0,0,0,0,0,0,0,0,0,0,0,0,0,0,0,0,0,0,0,0"/>
                  </v:shape>
                  <v:shape id="Freeform 3944" o:spid="_x0000_s1090" style="position:absolute;left:850;top:2355;width:250;height:290;visibility:visible;mso-wrap-style:square;v-text-anchor:top" coordsize="250,2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nBowwwAA&#10;ANwAAAAPAAAAZHJzL2Rvd25yZXYueG1sRE+7bsIwFN0r9R+sW4mtOLSoQMCJaBESS3kvbFfxTZw2&#10;vo5iA+nf10Oljkfnvch724gbdb52rGA0TEAQF07XXCk4n9bPUxA+IGtsHJOCH/KQZ48PC0y1u/OB&#10;bsdQiRjCPkUFJoQ2ldIXhiz6oWuJI1e6zmKIsKuk7vAew20jX5LkTVqsOTYYbOnDUPF9vFoFy3I/&#10;npUX8374vG6/dnVStquNVGrw1C/nIAL14V/8595oBa+TOD+eiUdAZr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KnBowwwAAANwAAAAPAAAAAAAAAAAAAAAAAJcCAABkcnMvZG93&#10;bnJldi54bWxQSwUGAAAAAAQABAD1AAAAhwMAAAAA&#10;" path="m250,290l250,290,160,205,105,145,85,120,80,105,80,95,90,90,100,90,120,95,135,110,155,130,200,195,250,290,225,210,200,145,175,95,150,55,120,25,90,5,70,5,55,,20,10,10,15,5,25,,35,,45,5,75,25,105,65,145,110,185,175,235,250,290xe" fillcolor="#14415c [2406]" stroked="f" strokecolor="#5a5a5a [2109]" strokeweight=".25pt">
                    <v:path arrowok="t" o:connecttype="custom" o:connectlocs="250,290;250,290;160,205;105,145;85,120;80,105;80,95;90,90;90,90;100,90;120,95;135,110;155,130;200,195;250,290;250,290;250,290;250,290;225,210;200,145;175,95;150,55;120,25;90,5;70,5;55,0;20,10;20,10;10,15;5,25;0,35;0,45;5,75;25,105;65,145;110,185;175,235;250,290;250,290" o:connectangles="0,0,0,0,0,0,0,0,0,0,0,0,0,0,0,0,0,0,0,0,0,0,0,0,0,0,0,0,0,0,0,0,0,0,0,0,0,0,0"/>
                  </v:shape>
                  <v:shape id="Freeform 3945" o:spid="_x0000_s1091" style="position:absolute;left:465;top:2755;width:285;height:165;visibility:visible;mso-wrap-style:square;v-text-anchor:top" coordsize="285,1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gorEwwAA&#10;ANwAAAAPAAAAZHJzL2Rvd25yZXYueG1sRI9LiwIxEITvgv8htOBF1swoqMwaRQQfVx/gHptJz2Od&#10;dMZJ1PHfm4UFj0VVfUXNl62pxIMaV1pWEA8jEMSp1SXnCs6nzdcMhPPIGivLpOBFDpaLbmeOibZP&#10;PtDj6HMRIOwSVFB4XydSurQgg25oa+LgZbYx6INscqkbfAa4qeQoiibSYMlhocCa1gWl1+PdKLjv&#10;fuPR4HLYXrMxU/bTOrrpmVL9Xrv6BuGp9Z/wf3uvFYynMfydCUdALt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bgorEwwAAANwAAAAPAAAAAAAAAAAAAAAAAJcCAABkcnMvZG93&#10;bnJldi54bWxQSwUGAAAAAAQABAD1AAAAhwMAAAAA&#10;" path="m85,80l85,80,60,65,35,60,20,60,5,75,5,80,,90,10,105,30,120,65,135,110,150,155,165,220,145,245,135,265,120,280,110,285,100,280,90,270,85,250,90,230,100,175,125,225,80,240,55,250,35,250,20,240,10,230,5,215,15,200,30,190,55,175,85,160,125,165,85,165,55,160,25,155,10,145,,130,,120,5,110,15,110,35,115,65,125,95,135,125,110,100,85,80xe" fillcolor="#d86b77 [1941]" stroked="f" strokecolor="#5a5a5a [2109]" strokeweight=".25pt">
                    <v:path arrowok="t" o:connecttype="custom" o:connectlocs="85,80;85,80;60,65;35,60;20,60;5,75;5,75;5,80;0,90;10,105;30,120;65,135;65,135;110,150;155,165;220,145;220,145;245,135;265,120;280,110;285,100;285,100;280,90;270,85;250,90;230,100;175,125;175,125;225,80;225,80;240,55;250,35;250,20;240,10;240,10;230,5;215,15;200,30;190,55;190,55;175,85;160,125;160,125;165,85;165,55;165,55;160,25;155,10;145,0;130,0;130,0;120,5;110,15;110,35;115,65;115,65;125,95;135,125;135,125;110,100;85,80;85,80" o:connectangles="0,0,0,0,0,0,0,0,0,0,0,0,0,0,0,0,0,0,0,0,0,0,0,0,0,0,0,0,0,0,0,0,0,0,0,0,0,0,0,0,0,0,0,0,0,0,0,0,0,0,0,0,0,0,0,0,0,0,0,0,0,0"/>
                  </v:shape>
                  <v:shape id="Freeform 3946" o:spid="_x0000_s1092" style="position:absolute;left:310;top:2890;width:625;height:155;visibility:visible;mso-wrap-style:square;v-text-anchor:top" coordsize="625,15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FiTewwAA&#10;ANwAAAAPAAAAZHJzL2Rvd25yZXYueG1sRI9PawIxFMTvBb9DeIXearYWrKxGKUrpevS/x8fmdTe4&#10;eVmS1N1+eyMIPQ4zvxlmtuhtI67kg3Gs4G2YgSAunTZcKdjvvl4nIEJE1tg4JgV/FGAxHzzNMNeu&#10;4w1dt7ESqYRDjgrqGNtcylDWZDEMXUucvB/nLcYkfSW1xy6V20aOsmwsLRpOCzW2tKypvGx/rYL3&#10;wx5Pa7Maf6/85bg2VdHpc6HUy3P/OQURqY//4Qdd6MR9jOB+Jh0BOb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YFiTewwAAANwAAAAPAAAAAAAAAAAAAAAAAJcCAABkcnMvZG93&#10;bnJldi54bWxQSwUGAAAAAAQABAD1AAAAhwMAAAAA&#10;" path="m625,155l625,,,25,20,155,625,155xe" fillcolor="#d86b77 [1941]" stroked="f" strokecolor="#d86b77 [1941]" strokeweight="1pt">
                    <v:fill color2="#f2cdd1 [661]" angle="-45" focus="-50%" type="gradient"/>
                    <v:shadow color="#4e141a [1605]" opacity=".5" offset="1pt"/>
                    <v:path arrowok="t" o:connecttype="custom" o:connectlocs="625,155;625,0;0,25;20,155;625,155;625,155" o:connectangles="0,0,0,0,0,0"/>
                  </v:shape>
                  <v:shape id="Freeform 3947" o:spid="_x0000_s1093" style="position:absolute;left:575;top:2900;width:100;height:145;visibility:visible;mso-wrap-style:square;v-text-anchor:top" coordsize="100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Iq+JxAAA&#10;ANwAAAAPAAAAZHJzL2Rvd25yZXYueG1sRI/BasMwEETvgf6D2EJvsVwbmuBECaXQ0ksPSXxwb1tp&#10;Y5tYK2Optvv3USGQ4zAzb5jtfradGGnwrWMFz0kKglg703KtoDy9L9cgfEA22DkmBX/kYb97WGyx&#10;MG7iA43HUIsIYV+ggiaEvpDS64Ys+sT1xNE7u8FiiHKopRlwinDbySxNX6TFluNCgz29NaQvx1+r&#10;YOq+yg8Zsp+qnC9Z5b+1Y9RKPT3OrxsQgeZwD9/an0ZBvsrh/0w8AnJ3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SKvicQAAADcAAAADwAAAAAAAAAAAAAAAACXAgAAZHJzL2Rv&#10;d25yZXYueG1sUEsFBgAAAAAEAAQA9QAAAIgDAAAAAA==&#10;" path="m0,5l10,145,100,145,100,,,5xe" fillcolor="#d86b77 [1941]" stroked="f" strokecolor="#5a5a5a [2109]" strokeweight=".25pt">
                    <v:path arrowok="t" o:connecttype="custom" o:connectlocs="0,5;10,145;100,145;100,0;0,5;0,5" o:connectangles="0,0,0,0,0,0"/>
                  </v:shape>
                </v:group>
                <v:group id="Group 3948" o:spid="_x0000_s1094" style="position:absolute;left:9012;top:12331;width:1387;height:1767" coordorigin="10,10" coordsize="2506,319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BPYHDxQAAANwAAAAPAAAAZHJzL2Rvd25yZXYueG1sRI9Ba8JAFITvBf/D8gRv&#10;uolaLdFVRFQ8SKFaKL09ss8kmH0bsmsS/71bEHocZuYbZrnuTCkaql1hWUE8ikAQp1YXnCn4vuyH&#10;HyCcR9ZYWiYFD3KwXvXelpho2/IXNWefiQBhl6CC3PsqkdKlORl0I1sRB+9qa4M+yDqTusY2wE0p&#10;x1E0kwYLDgs5VrTNKb2d70bBocV2M4l3zel23T5+L++fP6eYlBr0u80ChKfO/4df7aNWMJlP4e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wT2Bw8UAAADcAAAA&#10;DwAAAAAAAAAAAAAAAACpAgAAZHJzL2Rvd25yZXYueG1sUEsFBgAAAAAEAAQA+gAAAJsDAAAAAA==&#10;">
                  <v:rect id="Rectangle 3949" o:spid="_x0000_s1095" style="position:absolute;left:10;top:270;width:2506;height:293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ZsB7xgAA&#10;ANwAAAAPAAAAZHJzL2Rvd25yZXYueG1sRI9Ba8JAFITvQv/D8gredFOlrUZXKYrQ0kMxFcHbM/ua&#10;hGbfhuzTxH/fLRR6HGbmG2a57l2trtSGyrOBh3ECijj3tuLCwOFzN5qBCoJssfZMBm4UYL26Gywx&#10;tb7jPV0zKVSEcEjRQCnSpFqHvCSHYewb4uh9+dahRNkW2rbYRbir9SRJnrTDiuNCiQ1tSsq/s4sz&#10;kGnJD8n7sav3t+n849ycZNu9GTO8718WoIR6+Q//tV+tgenzI/yeiUdAr3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fZsB7xgAAANwAAAAPAAAAAAAAAAAAAAAAAJcCAABkcnMv&#10;ZG93bnJldi54bWxQSwUGAAAAAAQABAD1AAAAigMAAAAA&#10;" filled="f" fillcolor="white [3212]" stroked="f" strokecolor="gray [1629]" strokeweight=".25pt"/>
                  <v:shape id="Freeform 3950" o:spid="_x0000_s1096" style="position:absolute;left:10;top:1956;width:2506;height:1250;visibility:visible;mso-wrap-style:square;v-text-anchor:top" coordsize="2506,125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4PInxAAA&#10;ANwAAAAPAAAAZHJzL2Rvd25yZXYueG1sRI/BasMwEETvhf6D2EIvpZHTQhKcKCEESnJtmtDrxlpb&#10;wtbKSKrt/n1VKPQ4zMwbZrObXCcGCtF6VjCfFSCIK68tNwouH2/PKxAxIWvsPJOCb4qw297fbbDU&#10;fuR3Gs6pERnCsUQFJqW+lDJWhhzGme+Js1f74DBlGRqpA44Z7jr5UhQL6dByXjDY08FQ1Z6/nIJ6&#10;NdS39tPYp9G2+zBUx9M1HJV6fJj2axCJpvQf/muftILX5QJ+z+QjILc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+DyJ8QAAADcAAAADwAAAAAAAAAAAAAAAACXAgAAZHJzL2Rv&#10;d25yZXYueG1sUEsFBgAAAAAEAAQA9QAAAIgDAAAAAA==&#10;" path="m1341,235l1341,235,1256,225,1170,210,1005,175,845,135,680,85,600,60,515,40,430,20,340,5,255,,165,,80,15,40,25,,40,,1250,2506,1250,2506,175,2491,170,2476,165,2441,145,2401,120,2356,95,2306,75,2276,65,2241,60,2206,55,2171,55,2131,60,2086,70,1981,100,1886,135,1716,195,1631,220,1541,235,1496,240,1446,245,1396,240,1341,235xe" filled="f" fillcolor="white [3212]" stroked="f" strokecolor="gray [1629]" strokeweight=".25pt">
                    <v:path arrowok="t" o:connecttype="custom" o:connectlocs="1341,235;1341,235;1256,225;1170,210;1005,175;845,135;680,85;680,85;600,60;515,40;430,20;340,5;255,0;165,0;80,15;40,25;0,40;0,1250;2506,1250;2506,175;2506,175;2491,170;2476,165;2441,145;2401,120;2356,95;2306,75;2276,65;2241,60;2206,55;2171,55;2131,60;2086,70;2086,70;1981,100;1886,135;1716,195;1631,220;1541,235;1496,240;1446,245;1396,240;1341,235;1341,235" o:connectangles="0,0,0,0,0,0,0,0,0,0,0,0,0,0,0,0,0,0,0,0,0,0,0,0,0,0,0,0,0,0,0,0,0,0,0,0,0,0,0,0,0,0,0,0"/>
                  </v:shape>
                  <v:shape id="Freeform 3951" o:spid="_x0000_s1097" style="position:absolute;left:145;top:2586;width:2371;height:620;visibility:visible;mso-wrap-style:square;v-text-anchor:top" coordsize="2371,6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JjnFxQAA&#10;ANwAAAAPAAAAZHJzL2Rvd25yZXYueG1sRI9Ba8JAFITvBf/D8oTezEYLtU3dBJEWelCwSRGPj+wz&#10;Cc2+Dburxn/vFgo9DjPzDbMqRtOLCznfWVYwT1IQxLXVHTcKvquP2QsIH5A19pZJwY08FPnkYYWZ&#10;tlf+oksZGhEh7DNU0IYwZFL6uiWDPrEDcfRO1hkMUbpGaofXCDe9XKTpszTYcVxocaBNS/VPeTYK&#10;jtv36nR4HRyTk3TepZ3eb29KPU7H9RuIQGP4D/+1P7WCp+USfs/EIyDz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wmOcXFAAAA3AAAAA8AAAAAAAAAAAAAAAAAlwIAAGRycy9k&#10;b3ducmV2LnhtbFBLBQYAAAAABAAEAPUAAACJAwAAAAA=&#10;" path="m0,415l0,415,,440,10,470,30,495,50,520,80,545,115,570,160,595,205,620,2371,620,2371,55,2191,30,2001,15,1801,5,1596,,1431,5,1276,10,1121,20,975,35,835,50,700,70,580,95,465,120,365,150,270,185,190,220,125,255,70,290,30,330,15,350,5,375,,395,,415xe" fillcolor="#d9c19b [1945]" stroked="f" strokecolor="#c19859 [3209]" strokeweight="1pt">
                    <v:shadow color="#664c26 [1609]" opacity="49150f" offset="1pt"/>
                    <v:path arrowok="t" o:connecttype="custom" o:connectlocs="0,415;0,415;0,440;10,470;30,495;50,520;80,545;115,570;160,595;205,620;2371,620;2371,55;2371,55;2191,30;2001,15;1801,5;1596,0;1596,0;1431,5;1276,10;1121,20;975,35;835,50;700,70;580,95;465,120;365,150;270,185;190,220;125,255;70,290;30,330;15,350;5,375;0,395;0,415;0,415" o:connectangles="0,0,0,0,0,0,0,0,0,0,0,0,0,0,0,0,0,0,0,0,0,0,0,0,0,0,0,0,0,0,0,0,0,0,0,0,0"/>
                  </v:shape>
                  <v:shape id="Freeform 3952" o:spid="_x0000_s1098" style="position:absolute;left:1105;top:15;width:926;height:2681;visibility:visible;mso-wrap-style:square;v-text-anchor:top" coordsize="926,268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m3UaxAAA&#10;ANwAAAAPAAAAZHJzL2Rvd25yZXYueG1sRE9Na8JAEL0L/odlCr2IblpBJc1GbKG09JZECd7G7DRJ&#10;zc6G7FbTf989CB4f7zvZjqYTFxpca1nB0yICQVxZ3XKtYF+8zzcgnEfW2FkmBX/kYJtOJwnG2l45&#10;o0vuaxFC2MWooPG+j6V0VUMG3cL2xIH7toNBH+BQSz3gNYSbTj5H0UoabDk0NNjTW0PVOf81Ckr/&#10;ky/Lqjjl/bHOvo6H19nHOVPq8WHcvYDwNPq7+Ob+1AqW67A2nAlHQKb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5t1GsQAAADcAAAADwAAAAAAAAAAAAAAAACXAgAAZHJzL2Rv&#10;d25yZXYueG1sUEsFBgAAAAAEAAQA9QAAAIgDAAAAAA==&#10;" path="m0,0l0,70,866,2676,896,2681,926,2681,50,50,,0xe" fillcolor="#997339 [2409]" stroked="f" strokecolor="#f2eadd [665]" strokeweight=".25pt">
                    <v:path arrowok="t" o:connecttype="custom" o:connectlocs="0,0;0,70;866,2676;866,2676;896,2681;926,2681;50,50;0,0;0,0" o:connectangles="0,0,0,0,0,0,0,0,0"/>
                  </v:shape>
                  <v:shape id="Freeform 3953" o:spid="_x0000_s1099" style="position:absolute;left:725;top:2431;width:941;height:610;visibility:visible;mso-wrap-style:square;v-text-anchor:top" coordsize="941,6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YMwoxwAA&#10;ANwAAAAPAAAAZHJzL2Rvd25yZXYueG1sRI9Pa8JAFMTvBb/D8oReim7aQtWYVUpLIVAQ/x309si+&#10;JKvZtyG7avrtu4WCx2FmfsNky9424kqdN44VPI8TEMSF04YrBfvd12gKwgdkjY1jUvBDHpaLwUOG&#10;qXY33tB1GyoRIexTVFCH0KZS+qImi37sWuLola6zGKLsKqk7vEW4beRLkrxJi4bjQo0tfdRUnLcX&#10;qyBf2el3UmJ+XH/uT/pyMJvVk1Hqcdi/z0EE6sM9/N/OtYLXyQz+zsQjIBe/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v2DMKMcAAADcAAAADwAAAAAAAAAAAAAAAACXAgAAZHJz&#10;L2Rvd25yZXYueG1sUEsFBgAAAAAEAAQA9QAAAIsDAAAAAA==&#10;" path="m561,610l661,395,941,465,821,145,305,,,435,561,610xe" fillcolor="#d9c19b [1945]" strokecolor="#f2eadd [665]" strokeweight=".25pt">
                    <v:path arrowok="t" o:connecttype="custom" o:connectlocs="561,610;661,395;941,465;821,145;305,0;0,435;561,610;561,610" o:connectangles="0,0,0,0,0,0,0,0"/>
                  </v:shape>
                  <v:shape id="Freeform 3954" o:spid="_x0000_s1100" style="position:absolute;left:1286;top:2576;width:450;height:465;visibility:visible;mso-wrap-style:square;v-text-anchor:top" coordsize="450,4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ZgsKwgAA&#10;ANwAAAAPAAAAZHJzL2Rvd25yZXYueG1sRE9LawIxEL4X/A9hBC9Fs9oishqllBbsoQVf93EzblY3&#10;k2Uz1a2/vjkUevz43otV52t1pTZWgQ2MRxko4iLYiksD+937cAYqCrLFOjAZ+KEIq2XvYYG5DTfe&#10;0HUrpUohHHM04ESaXOtYOPIYR6EhTtwptB4lwbbUtsVbCve1nmTZVHusODU4bOjVUXHZfnsDUnx4&#10;cZ/d7iDH8fP57fR1v68fjRn0u5c5KKFO/sV/7rU18DRL89OZdAT08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ZmCwrCAAAA3AAAAA8AAAAAAAAAAAAAAAAAlwIAAGRycy9kb3du&#10;cmV2LnhtbFBLBQYAAAAABAAEAPUAAACGAwAAAAA=&#10;" path="m260,0l160,110,,465,75,450,240,70,380,320,450,290,260,0xe" fillcolor="#997339 [2409]" strokecolor="#f2eadd [665]" strokeweight=".25pt">
                    <v:path arrowok="t" o:connecttype="custom" o:connectlocs="260,0;160,110;0,465;75,450;240,70;380,320;450,290;260,0;260,0" o:connectangles="0,0,0,0,0,0,0,0,0"/>
                  </v:shape>
                  <v:shape id="Freeform 3955" o:spid="_x0000_s1101" style="position:absolute;left:230;top:1505;width:1861;height:1371;visibility:visible;mso-wrap-style:square;v-text-anchor:top" coordsize="1861,13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BkYoxAAA&#10;ANwAAAAPAAAAZHJzL2Rvd25yZXYueG1sRI/RasJAFETfC/2H5RZ8qxsrFomuUlpEBRET/YBr9ppN&#10;m70bsqvGv3eFgo/DzJxhpvPO1uJCra8cKxj0ExDEhdMVlwoO+8X7GIQPyBprx6TgRh7ms9eXKaba&#10;XTmjSx5KESHsU1RgQmhSKX1hyKLvu4Y4eifXWgxRtqXULV4j3NbyI0k+pcWK44LBhr4NFX/52Soo&#10;NhiWP7ncnddDzBa/2+zoRkap3lv3NQERqAvP8H97pRUMxwN4nIlHQM7u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wZGKMQAAADcAAAADwAAAAAAAAAAAAAAAACXAgAAZHJzL2Rv&#10;d25yZXYueG1sUEsFBgAAAAAEAAQA9QAAAIgDAAAAAA==&#10;" path="m1116,0l1116,,1086,95,1051,191,1010,281,965,366,915,446,855,526,795,606,730,676,655,746,575,811,495,876,405,936,310,991,215,1046,110,1096,,1141,710,1371,865,1326,1010,1276,1146,1216,1266,1156,1376,1091,1476,1021,1561,946,1636,866,1701,781,1731,741,1756,696,1781,646,1801,601,1816,551,1831,501,1851,396,1861,286,1856,176,1841,55,1116,0xe" fillcolor="#e6d5bc [1305]" strokecolor="#f2eadd [665]" strokeweight=".25pt">
                    <v:path arrowok="t" o:connecttype="custom" o:connectlocs="1116,0;1116,0;1086,95;1051,191;1010,281;965,366;915,446;855,526;795,606;730,676;655,746;575,811;495,876;405,936;310,991;215,1046;110,1096;0,1141;710,1371;710,1371;865,1326;1010,1276;1146,1216;1266,1156;1376,1091;1476,1021;1561,946;1636,866;1701,781;1731,741;1756,696;1781,646;1801,601;1816,551;1831,501;1851,396;1861,286;1856,176;1841,55;1116,0;1116,0" o:connectangles="0,0,0,0,0,0,0,0,0,0,0,0,0,0,0,0,0,0,0,0,0,0,0,0,0,0,0,0,0,0,0,0,0,0,0,0,0,0,0,0,0"/>
                  </v:shape>
                  <v:shape id="Freeform 3956" o:spid="_x0000_s1102" style="position:absolute;left:940;top:1560;width:1151;height:1316;visibility:visible;mso-wrap-style:square;v-text-anchor:top" coordsize="1151,13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GuYhxQAA&#10;ANwAAAAPAAAAZHJzL2Rvd25yZXYueG1sRI/dagIxFITvhb5DOAVvRLNdwcpqFCkIIhSqFn/uDpvj&#10;ZnFzsmyibt++EQQvh5n5hpnOW1uJGzW+dKzgY5CAIM6dLrlQ8Ltb9scgfEDWWDkmBX/kYT5760wx&#10;0+7OG7ptQyEihH2GCkwIdSalzw1Z9ANXE0fv7BqLIcqmkLrBe4TbSqZJMpIWS44LBmv6MpRftler&#10;4LTWq3P7SQtn0n353RseDz/2qFT3vV1MQARqwyv8bK+0guE4hceZeATk7B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a5iHFAAAA3AAAAA8AAAAAAAAAAAAAAAAAlwIAAGRycy9k&#10;b3ducmV2LnhtbFBLBQYAAAAABAAEAPUAAACJAwAAAAA=&#10;" path="m0,1316l0,1316,155,1271,300,1221,436,1161,556,1101,666,1036,766,966,851,891,926,811,991,726,1021,686,1046,641,1071,591,1091,546,1106,496,1121,446,1141,341,1151,231,1146,121,1131,,1116,116,1096,226,1066,331,1026,431,986,526,931,621,871,706,806,791,731,871,651,946,561,1021,461,1086,361,1151,245,1211,125,1266,,1316xe" fillcolor="#d9c19b [1945]" strokecolor="#f2eadd [665]" strokeweight=".25pt">
                    <v:path arrowok="t" o:connecttype="custom" o:connectlocs="0,1316;0,1316;155,1271;300,1221;436,1161;556,1101;666,1036;766,966;851,891;926,811;991,726;1021,686;1046,641;1071,591;1091,546;1106,496;1121,446;1141,341;1151,231;1146,121;1131,0;1131,0;1116,116;1096,226;1066,331;1026,431;986,526;931,621;871,706;806,791;731,871;651,946;561,1021;461,1086;361,1151;245,1211;125,1266;0,1316;0,1316" o:connectangles="0,0,0,0,0,0,0,0,0,0,0,0,0,0,0,0,0,0,0,0,0,0,0,0,0,0,0,0,0,0,0,0,0,0,0,0,0,0,0"/>
                  </v:shape>
                  <v:shape id="Freeform 3957" o:spid="_x0000_s1103" style="position:absolute;left:1195;top:1651;width:846;height:360;visibility:visible;mso-wrap-style:square;v-text-anchor:top" coordsize="846,3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ZzT8xAAA&#10;ANwAAAAPAAAAZHJzL2Rvd25yZXYueG1sRI9BawIxFITvQv9DeIVeRLPtUpXVKFIQWvDQWvH82Dx3&#10;FzcvMYm6/nsjCB6HmfmGmS0604oz+dBYVvA+zEAQl1Y3XCnY/q8GExAhImtsLZOCKwVYzF96Myy0&#10;vfAfnTexEgnCoUAFdYyukDKUNRkMQ+uIk7e33mBM0ldSe7wkuGnlR5aNpMGG00KNjr5qKg+bk1HA&#10;5nek135fjnd5/+jd6fP6s3JKvb12yymISF18hh/tb60gn+RwP5OOgJz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2c0/MQAAADcAAAADwAAAAAAAAAAAAAAAACXAgAAZHJzL2Rv&#10;d25yZXYueG1sUEsFBgAAAAAEAAQA9QAAAIgDAAAAAA==&#10;" path="m101,0l101,,55,110,,215,766,360,791,295,811,235,831,170,846,100,101,0xe" fillcolor="#d9c19b [1945]" strokecolor="#f2eadd [665]" strokeweight=".25pt">
                    <v:path arrowok="t" o:connecttype="custom" o:connectlocs="101,0;101,0;55,110;0,215;766,360;766,360;791,295;811,235;831,170;846,100;846,100;101,0;101,0" o:connectangles="0,0,0,0,0,0,0,0,0,0,0,0,0"/>
                  </v:shape>
                  <v:shape id="Freeform 3958" o:spid="_x0000_s1104" style="position:absolute;left:1961;top:1751;width:130;height:345;visibility:visible;mso-wrap-style:square;v-text-anchor:top" coordsize="130,3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I7mgxQAA&#10;ANwAAAAPAAAAZHJzL2Rvd25yZXYueG1sRI9bawIxFITfC/6HcAp9KZrVellWo5SC0D55xefD5rhZ&#10;uzlZNqmu/fVGEHwcZuYbZrZobSXO1PjSsYJ+LwFBnDtdcqFgv1t2UxA+IGusHJOCK3lYzDsvM8y0&#10;u/CGzttQiAhhn6ECE0KdSelzQxZ9z9XE0Tu6xmKIsimkbvAS4baSgyQZS4slxwWDNX0Zyn+3f1bB&#10;8mAn16Mp/0fj9Od9sFrr02allXp7bT+nIAK14Rl+tL+1go90CPcz8QjI+Q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4juaDFAAAA3AAAAA8AAAAAAAAAAAAAAAAAlwIAAGRycy9k&#10;b3ducmV2LnhtbFBLBQYAAAAABAAEAPUAAACJAwAAAAA=&#10;" path="m0,260l0,260,70,345,95,275,110,200,120,125,130,45,80,,65,70,45,135,25,195,,260xe" fillcolor="#997339 [2409]" strokecolor="#f2eadd [665]" strokeweight=".25pt">
                    <v:path arrowok="t" o:connecttype="custom" o:connectlocs="0,260;0,260;70,345;70,345;95,275;110,200;120,125;130,45;80,0;80,0;65,70;45,135;25,195;0,260;0,260" o:connectangles="0,0,0,0,0,0,0,0,0,0,0,0,0,0,0"/>
                  </v:shape>
                  <v:shape id="Freeform 3959" o:spid="_x0000_s1105" style="position:absolute;left:1646;top:2251;width:245;height:295;visibility:visible;mso-wrap-style:square;v-text-anchor:top" coordsize="245,2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DJ1ixQAA&#10;ANwAAAAPAAAAZHJzL2Rvd25yZXYueG1sRI/dagIxFITvC75DOELvNOsvy9YoKgjtjajtA5xujrtp&#10;NydLEt3t25tCoZfDzHzDrDa9bcSdfDCOFUzGGQji0mnDlYKP98MoBxEissbGMSn4oQCb9eBphYV2&#10;HZ/pfomVSBAOBSqoY2wLKUNZk8Uwdi1x8q7OW4xJ+kpqj12C20ZOs2wpLRpOCzW2tK+p/L7crIKu&#10;MfnEXL+Op7fq8zDfnno/v+2Ueh722xcQkfr4H/5rv2oFs3wBv2fSEZDr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0MnWLFAAAA3AAAAA8AAAAAAAAAAAAAAAAAlwIAAGRycy9k&#10;b3ducmV2LnhtbFBLBQYAAAAABAAEAPUAAACJAwAAAAA=&#10;" path="m245,90l175,,135,55,95,105,50,155,,205,30,295,95,250,150,200,200,145,245,90xe" fillcolor="#997339 [2409]" strokecolor="#f2eadd [665]" strokeweight=".25pt">
                    <v:path arrowok="t" o:connecttype="custom" o:connectlocs="245,90;175,0;175,0;135,55;95,105;50,155;0,205;30,295;30,295;95,250;150,200;200,145;245,90;245,90" o:connectangles="0,0,0,0,0,0,0,0,0,0,0,0,0,0"/>
                  </v:shape>
                  <v:shape id="Freeform 3960" o:spid="_x0000_s1106" style="position:absolute;left:890;top:2066;width:931;height:390;visibility:visible;mso-wrap-style:square;v-text-anchor:top" coordsize="931,3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jY+0xQAA&#10;ANwAAAAPAAAAZHJzL2Rvd25yZXYueG1sRI9Ba8JAFITvhf6H5RV6q7s1IDZmI0W0VKEHUy/entln&#10;Es2+Ddmtxn/vFgo9DjPzDZPNB9uKC/W+cazhdaRAEJfONFxp2H2vXqYgfEA22DomDTfyMM8fHzJM&#10;jbvyli5FqESEsE9RQx1Cl0rpy5os+pHriKN3dL3FEGVfSdPjNcJtK8dKTaTFhuNCjR0tairPxY/V&#10;oNz448vv3w72tF4eNoskJKo0Wj8/De8zEIGG8B/+a38aDcl0Ar9n4hGQ+R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6Nj7TFAAAA3AAAAA8AAAAAAAAAAAAAAAAAlwIAAGRycy9k&#10;b3ducmV2LnhtbFBLBQYAAAAABAAEAPUAAACJAwAAAAA=&#10;" path="m931,185l931,185,170,,90,90,,180,756,390,806,340,851,290,891,240,931,185xe" fillcolor="#d9c19b [1945]" strokecolor="#f2eadd [665]" strokeweight=".25pt">
                    <v:path arrowok="t" o:connecttype="custom" o:connectlocs="931,185;931,185;170,0;170,0;90,90;0,180;756,390;756,390;806,340;851,290;891,240;931,185;931,185" o:connectangles="0,0,0,0,0,0,0,0,0,0,0,0,0"/>
                  </v:shape>
                  <v:shape id="Freeform 3961" o:spid="_x0000_s1107" style="position:absolute;left:510;top:2391;width:951;height:365;visibility:visible;mso-wrap-style:square;v-text-anchor:top" coordsize="951,3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kcYZxgAA&#10;ANwAAAAPAAAAZHJzL2Rvd25yZXYueG1sRI/dagIxFITvC32HcAq9Ec22pbquRimCVCiCrj7AYXP2&#10;p92cbJO4bt++KQi9HGbmG2a5HkwrenK+sazgaZKAIC6sbrhScD5txykIH5A1tpZJwQ95WK/u75aY&#10;aXvlI/V5qESEsM9QQR1Cl0npi5oM+ontiKNXWmcwROkqqR1eI9y08jlJptJgw3Ghxo42NRVf+cUo&#10;KDbf5W7Wb/ejQ/mazj/eL/mnI6UeH4a3BYhAQ/gP39o7reAlncHfmXgE5OoX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JkcYZxgAAANwAAAAPAAAAAAAAAAAAAAAAAJcCAABkcnMv&#10;ZG93bnJldi54bWxQSwUGAAAAAAQABAD1AAAAigMAAAAA&#10;" path="m951,220l951,215,200,,105,65,,125,700,365,831,295,951,220xe" fillcolor="#d9c19b [1945]" strokecolor="#f2eadd [665]" strokeweight=".25pt">
                    <v:path arrowok="t" o:connecttype="custom" o:connectlocs="951,220;951,215;200,0;200,0;105,65;0,125;700,365;700,365;831,295;951,220;951,220" o:connectangles="0,0,0,0,0,0,0,0,0,0,0"/>
                  </v:shape>
                  <v:shape id="Freeform 3962" o:spid="_x0000_s1108" style="position:absolute;left:1210;top:2611;width:266;height:175;visibility:visible;mso-wrap-style:square;v-text-anchor:top" coordsize="266,1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46u/wwAA&#10;ANwAAAAPAAAAZHJzL2Rvd25yZXYueG1sRE9Na8JAEL0X/A/LCL0U3djUEqKbIIJge2u0B29DdkyC&#10;2dmQ3cTYX989FHp8vO9tPplWjNS7xrKC1TICQVxa3XCl4Hw6LBIQziNrbC2Tggc5yLPZ0xZTbe/8&#10;RWPhKxFC2KWooPa+S6V0ZU0G3dJ2xIG72t6gD7CvpO7xHsJNK1+j6F0abDg01NjRvqbyVgxGwXr9&#10;6eO3l26Ykvb88xF/u+J2cUo9z6fdBoSnyf+L/9xHrSBOwtpwJhwBmf0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n46u/wwAAANwAAAAPAAAAAAAAAAAAAAAAAJcCAABkcnMvZG93&#10;bnJldi54bWxQSwUGAAAAAAQABAD1AAAAhwMAAAAA&#10;" path="m0,145l5,175,141,120,266,60,251,,131,75,,145xe" fillcolor="#997339 [2409]" strokecolor="#f2eadd [665]" strokeweight=".25pt">
                    <v:path arrowok="t" o:connecttype="custom" o:connectlocs="0,145;5,175;5,175;141,120;266,60;251,0;251,0;131,75;0,145;0,145" o:connectangles="0,0,0,0,0,0,0,0,0,0"/>
                  </v:shape>
                  <v:shape id="Freeform 3963" o:spid="_x0000_s1109" style="position:absolute;left:710;top:1205;width:300;height:541;visibility:visible;mso-wrap-style:square;v-text-anchor:top" coordsize="300,54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0a5TwgAA&#10;ANwAAAAPAAAAZHJzL2Rvd25yZXYueG1sRI/NasMwEITvhbyD2EBujdyGlNSNEkKaGB+bv/tibW1h&#10;a2UsxXbfvgoUehxm5htmvR1tI3rqvHGs4GWegCAunDZcKrhejs8rED4ga2wck4If8rDdTJ7WmGo3&#10;8In6cyhFhLBPUUEVQptK6YuKLPq5a4mj9+06iyHKrpS6wyHCbSNfk+RNWjQcFypsaV9RUZ/vVkFG&#10;t/qUZxSWN2NxYejgP79qpWbTcfcBItAY/sN/7VwrWKze4XEmHgG5+Q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zRrlPCAAAA3AAAAA8AAAAAAAAAAAAAAAAAlwIAAGRycy9kb3du&#10;cmV2LnhtbFBLBQYAAAAABAAEAPUAAACGAwAAAAA=&#10;" path="m140,90l300,35,285,15,285,5,290,,115,75,,531,20,541,140,90xe" fillcolor="#e59ca4 [1301]" stroked="f" strokecolor="#7f7f7f [1612]" strokeweight=".25pt">
                    <v:path arrowok="t" o:connecttype="custom" o:connectlocs="140,90;300,35;300,35;285,15;285,5;290,0;115,75;0,531;20,541;140,90;140,90" o:connectangles="0,0,0,0,0,0,0,0,0,0,0"/>
                  </v:shape>
                  <v:shape id="Freeform 3964" o:spid="_x0000_s1110" style="position:absolute;left:525;top:1315;width:195;height:190;visibility:visible;mso-wrap-style:square;v-text-anchor:top" coordsize="195,1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5XbJwgAA&#10;ANwAAAAPAAAAZHJzL2Rvd25yZXYueG1sRE/LisIwFN0L/kO4gjtNtYxoNYodZoZxIeJj4+7SXNtq&#10;c1OaqJ2/nywEl4fzXqxaU4kHNa60rGA0jEAQZ1aXnCs4Hb8HUxDOI2usLJOCP3KwWnY7C0y0ffKe&#10;HgefixDCLkEFhfd1IqXLCjLohrYmDtzFNgZ9gE0udYPPEG4qOY6iiTRYcmgosKbPgrLb4W4U0MfX&#10;2cdT6bandNP+XOPUml2qVL/XrucgPLX+LX65f7WCeBbmhzPhCMjl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DldsnCAAAA3AAAAA8AAAAAAAAAAAAAAAAAlwIAAGRycy9kb3du&#10;cmV2LnhtbFBLBQYAAAAABAAEAPUAAACGAwAAAAA=&#10;" path="m5,70l5,70,,95,,120,15,145,30,170,55,185,90,190,90,100,105,190,135,185,160,165,170,150,180,135,190,120,195,100,190,70,180,45,165,25,140,10,115,,90,,60,5,35,20,15,40,5,70xe" fillcolor="#fbcb9a [1300]" stroked="f" strokecolor="#7f7f7f [1612]" strokeweight=".25pt">
                    <v:path arrowok="t" o:connecttype="custom" o:connectlocs="5,70;5,70;0,95;0,120;0,120;15,145;30,170;30,170;55,185;90,190;90,100;105,190;105,190;135,185;160,165;160,165;170,150;180,135;190,120;195,100;195,100;190,70;180,45;180,45;165,25;140,10;140,10;115,0;90,0;90,0;60,5;35,20;35,20;15,40;5,70;5,70" o:connectangles="0,0,0,0,0,0,0,0,0,0,0,0,0,0,0,0,0,0,0,0,0,0,0,0,0,0,0,0,0,0,0,0,0,0,0,0"/>
                  </v:shape>
                  <v:shape id="Freeform 3965" o:spid="_x0000_s1111" style="position:absolute;left:615;top:1410;width:245;height:391;visibility:visible;mso-wrap-style:square;v-text-anchor:top" coordsize="245,39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iTRJxQAA&#10;ANwAAAAPAAAAZHJzL2Rvd25yZXYueG1sRI9Ba8JAFITvgv9heUJvdWNDxaZZRVpKBVEwCu3xkX3J&#10;BrNvQ3ar6b/vCgWPw8x8w+SrwbbiQr1vHCuYTRMQxKXTDdcKTsePxwUIH5A1to5JwS95WC3Hoxwz&#10;7a58oEsRahEh7DNUYELoMil9aciin7qOOHqV6y2GKPta6h6vEW5b+ZQkc2mx4bhgsKM3Q+W5+LEK&#10;ntvPne+236dQvae2/krN3m2MUg+TYf0KItAQ7uH/9kYrSF9mcDsTj4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iJNEnFAAAA3AAAAA8AAAAAAAAAAAAAAAAAlwIAAGRycy9k&#10;b3ducmV2LnhtbFBLBQYAAAAABAAEAPUAAACJAwAAAAA=&#10;" path="m245,40l245,40,185,15,120,5,60,,,5,,366,140,391,245,40xe" filled="f" fillcolor="white [3212]" strokecolor="#7f7f7f [1612]" strokeweight=".25pt">
                    <v:path arrowok="t" o:connecttype="custom" o:connectlocs="245,40;245,40;185,15;120,5;60,0;0,5;0,366;140,391;245,40;245,40" o:connectangles="0,0,0,0,0,0,0,0,0,0"/>
                  </v:shape>
                  <v:shape id="Freeform 3966" o:spid="_x0000_s1112" style="position:absolute;left:635;top:1540;width:170;height:231;visibility:visible;mso-wrap-style:square;v-text-anchor:top" coordsize="170,2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AMP6xgAA&#10;ANwAAAAPAAAAZHJzL2Rvd25yZXYueG1sRI9PawIxFMTvhX6H8IRepGZVULs1Si0IKnjwD+31dfPc&#10;Xdy8LEl0129vBKHHYWZ+w0znranElZwvLSvo9xIQxJnVJecKjofl+wSED8gaK8uk4EYe5rPXlymm&#10;2ja8o+s+5CJC2KeooAihTqX0WUEGfc/WxNE7WWcwROlyqR02EW4qOUiSkTRYclwosKbvgrLz/mIU&#10;jGm9uax/kvOxGf6FfLH97boNK/XWab8+QQRqw3/42V5pBcOPATzOxCMgZ3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eAMP6xgAAANwAAAAPAAAAAAAAAAAAAAAAAJcCAABkcnMv&#10;ZG93bnJldi54bWxQSwUGAAAAAAQABAD1AAAAigMAAAAA&#10;" path="m170,0l0,,,216,25,211,50,211,75,221,100,231,170,0xe" fillcolor="#89c2e5 [1302]" stroked="f" strokecolor="#7f7f7f [1612]" strokeweight=".25pt">
                    <v:path arrowok="t" o:connecttype="custom" o:connectlocs="170,0;0,0;0,216;0,216;25,211;50,211;75,221;100,231;170,0;170,0" o:connectangles="0,0,0,0,0,0,0,0,0,0"/>
                  </v:shape>
                  <v:shape id="Freeform 3967" o:spid="_x0000_s1113" style="position:absolute;left:375;top:2571;width:445;height:505;visibility:visible;mso-wrap-style:square;v-text-anchor:top" coordsize="445,50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b2ZCxQAA&#10;ANwAAAAPAAAAZHJzL2Rvd25yZXYueG1sRI/NasMwEITvhbyD2EBujewYSuNGCSHFEAIp2An0ulhb&#10;29RauZb807evCoUeh5n5htkdZtOKkXrXWFYQryMQxKXVDVcK7rfs8RmE88gaW8uk4JscHPaLhx2m&#10;2k6c01j4SgQIuxQV1N53qZSurMmgW9uOOHgftjfog+wrqXucAty0chNFT9Jgw2Ghxo5ONZWfxWAU&#10;6HigbXItL9lrnF+L/Cu5ybd3pVbL+fgCwtPs/8N/7bNWkGwT+D0TjoDc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hvZkLFAAAA3AAAAA8AAAAAAAAAAAAAAAAAlwIAAGRycy9k&#10;b3ducmV2LnhtbFBLBQYAAAAABAAEAPUAAACJAwAAAAA=&#10;" path="m25,175l25,175,15,210,5,245,,280,5,320,10,365,15,410,30,455,50,505,55,415,65,340,80,305,90,275,105,250,125,225,165,190,190,175,215,160,250,150,285,145,320,145,360,145,400,150,445,155,290,,220,20,160,45,110,75,70,110,45,140,25,175xe" fillcolor="#f2eadd [665]" strokecolor="#a5a5a5 [2092]" strokeweight=".25pt">
                    <v:path arrowok="t" o:connecttype="custom" o:connectlocs="25,175;25,175;25,175;15,210;5,245;0,280;5,320;10,365;15,410;30,455;50,505;50,505;55,415;65,340;80,305;90,275;105,250;125,225;125,225;165,190;165,190;190,175;215,160;250,150;285,145;320,145;360,145;400,150;445,155;290,0;290,0;220,20;160,45;110,75;70,110;70,110;45,140;25,175;25,175;25,175;25,175" o:connectangles="0,0,0,0,0,0,0,0,0,0,0,0,0,0,0,0,0,0,0,0,0,0,0,0,0,0,0,0,0,0,0,0,0,0,0,0,0,0,0,0,0"/>
                  </v:shape>
                  <v:shape id="Freeform 3968" o:spid="_x0000_s1114" style="position:absolute;left:245;top:3046;width:180;height:100;visibility:visible;mso-wrap-style:square;v-text-anchor:top" coordsize="180,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wWdrxgAA&#10;ANwAAAAPAAAAZHJzL2Rvd25yZXYueG1sRI/dasJAFITvhb7DcoTeSN00KdJGVymFQAVF6k/x8pA9&#10;JqHZsyG7TeLbu0Khl8PMfMMsVoOpRUetqywreJ5GIIhzqysuFBwP2dMrCOeRNdaWScGVHKyWD6MF&#10;ptr2/EXd3hciQNilqKD0vkmldHlJBt3UNsTBu9jWoA+yLaRusQ9wU8s4imbSYMVhocSGPkrKf/a/&#10;RoE7DOfY5ttk/b2RE3vKOtSznVKP4+F9DsLT4P/Df+1PrSB5e4H7mXAE5PIG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nwWdrxgAAANwAAAAPAAAAAAAAAAAAAAAAAJcCAABkcnMv&#10;ZG93bnJldi54bWxQSwUGAAAAAAQABAD1AAAAigMAAAAA&#10;" path="m50,20l0,,25,40,,55,40,60,20,100,180,30,50,20xe" fillcolor="#f2eadd [665]" strokecolor="#a5a5a5 [2092]" strokeweight=".25pt">
                    <v:path arrowok="t" o:connecttype="custom" o:connectlocs="50,20;0,0;25,40;0,55;40,60;20,100;180,30;50,20;50,20" o:connectangles="0,0,0,0,0,0,0,0,0"/>
                  </v:shape>
                  <v:shape id="Freeform 3969" o:spid="_x0000_s1115" style="position:absolute;left:270;top:2366;width:405;height:485;visibility:visible;mso-wrap-style:square;v-text-anchor:top" coordsize="405,4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08Z+wwAA&#10;ANwAAAAPAAAAZHJzL2Rvd25yZXYueG1sRI/dagIxFITvC32HcITe1azaiq5GKYLWm4J/D3DcHHcX&#10;Nydxk2p8eyMUejnMzDfMdB5NI67U+tqygl43A0FcWF1zqeCwX76PQPiArLGxTAru5GE+e32ZYq7t&#10;jbd03YVSJAj7HBVUIbhcSl9UZNB3rSNO3sm2BkOSbSl1i7cEN43sZ9lQGqw5LVToaFFRcd79GgV0&#10;XLrvD3arwWozjNkP1/FyWCj11olfExCBYvgP/7XXWsFg/AnPM+kIyNk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608Z+wwAAANwAAAAPAAAAAAAAAAAAAAAAAJcCAABkcnMvZG93&#10;bnJldi54bWxQSwUGAAAAAAQABAD1AAAAhwMAAAAA&#10;" path="m345,135l230,,170,20,115,50,75,75,40,110,15,140,5,175,,210,10,245,25,280,50,315,85,350,130,380,180,405,230,430,315,460,405,485,330,440,270,395,215,355,175,315,145,275,130,245,125,230,125,215,130,200,140,190,155,180,170,170,215,155,270,140,345,135xe" fillcolor="#f2eadd [665]" strokecolor="#a5a5a5 [2092]" strokeweight=".25pt">
                    <v:path arrowok="t" o:connecttype="custom" o:connectlocs="345,135;230,0;230,0;170,20;115,50;75,75;40,110;40,110;15,140;5,175;0,210;10,245;10,245;25,280;50,315;85,350;130,380;130,380;130,380;130,380;180,405;230,430;230,430;315,460;405,485;405,485;330,440;270,395;270,395;215,355;175,315;175,315;145,275;130,245;125,230;125,215;130,200;140,190;155,180;170,170;215,155;270,140;345,135;345,135" o:connectangles="0,0,0,0,0,0,0,0,0,0,0,0,0,0,0,0,0,0,0,0,0,0,0,0,0,0,0,0,0,0,0,0,0,0,0,0,0,0,0,0,0,0,0,0"/>
                  </v:shape>
                  <v:shape id="Freeform 3970" o:spid="_x0000_s1116" style="position:absolute;left:520;top:2851;width:155;height:180;visibility:visible;mso-wrap-style:square;v-text-anchor:top" coordsize="155,1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gK8vxwAA&#10;ANwAAAAPAAAAZHJzL2Rvd25yZXYueG1sRI/dasJAFITvC77DcgreNZtqiZq6ij8USgXFnwc4Zk+T&#10;aPZszK6a9um7hUIvh5n5hhlPW1OJGzWutKzgOYpBEGdWl5wrOOzfnoYgnEfWWFkmBV/kYDrpPIwx&#10;1fbOW7rtfC4ChF2KCgrv61RKlxVk0EW2Jg7ep20M+iCbXOoG7wFuKtmL40QaLDksFFjToqDsvLsa&#10;BYvD8WP5faqPm/XgpVqO5km2wotS3cd29grCU+v/w3/td62gP0rg90w4AnLyAw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eICvL8cAAADcAAAADwAAAAAAAAAAAAAAAACXAgAAZHJz&#10;L2Rvd25yZXYueG1sUEsFBgAAAAAEAAQA9QAAAIsDAAAAAA==&#10;" path="m0,110l40,110,40,170,85,135,85,180,155,,,110xe" fillcolor="#f2eadd [665]" strokecolor="#a5a5a5 [2092]" strokeweight=".25pt">
                    <v:path arrowok="t" o:connecttype="custom" o:connectlocs="0,110;40,110;40,170;85,135;85,180;155,0;0,110;0,110" o:connectangles="0,0,0,0,0,0,0,0"/>
                  </v:shape>
                  <v:shape id="Freeform 3971" o:spid="_x0000_s1117" style="position:absolute;left:545;top:1666;width:575;height:340;visibility:visible;mso-wrap-style:square;v-text-anchor:top" coordsize="575,3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TLt8xQAA&#10;ANwAAAAPAAAAZHJzL2Rvd25yZXYueG1sRI9PawIxFMTvBb9DeEIvRbNa6OpqFCkt9CAF/+D5kbzd&#10;DW5elk26rt++EQo9DjPzG2a9HVwjeuqC9axgNs1AEGtvLFcKzqfPyQJEiMgGG8+k4E4BtpvR0xoL&#10;4298oP4YK5EgHApUUMfYFlIGXZPDMPUtcfJK3zmMSXaVNB3eEtw1cp5lb9Kh5bRQY0vvNenr8ccp&#10;mL/kZd7EcP/e6+zDlBfb99oq9TwedisQkYb4H/5rfxkFr8scHmfSEZCb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ZMu3zFAAAA3AAAAA8AAAAAAAAAAAAAAAAAlwIAAGRycy9k&#10;b3ducmV2LnhtbFBLBQYAAAAABAAEAPUAAACJAwAAAAA=&#10;" path="m575,0l575,,535,60,490,110,445,160,395,195,350,225,300,245,255,260,210,265,170,265,130,255,100,240,70,215,45,185,30,145,20,100,20,50,5,95,,135,5,175,20,215,40,250,65,280,100,305,135,325,180,335,230,340,275,335,325,320,380,295,435,260,485,210,535,150,575,0xe" fillcolor="#f2eadd [665]" strokecolor="#a5a5a5 [2092]" strokeweight=".25pt">
                    <v:path arrowok="t" o:connecttype="custom" o:connectlocs="575,0;575,0;535,60;490,110;445,160;395,195;395,195;350,225;300,245;255,260;210,265;210,265;170,265;130,255;100,240;70,215;70,215;45,185;30,145;20,100;20,50;20,50;5,95;0,135;5,175;20,215;20,215;40,250;65,280;100,305;135,325;135,325;180,335;230,340;275,335;325,320;325,320;380,295;435,260;485,210;535,150;575,0;575,0" o:connectangles="0,0,0,0,0,0,0,0,0,0,0,0,0,0,0,0,0,0,0,0,0,0,0,0,0,0,0,0,0,0,0,0,0,0,0,0,0,0,0,0,0,0,0"/>
                  </v:shape>
                  <v:shape id="Freeform 3972" o:spid="_x0000_s1118" style="position:absolute;left:560;top:1590;width:140;height:126;visibility:visible;mso-wrap-style:square;v-text-anchor:top" coordsize="140,1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l2SXwAAA&#10;ANwAAAAPAAAAZHJzL2Rvd25yZXYueG1sRE9Na8JAEL0X+h+WKXirGxWlRlcpiuKtGAteh+yYxGZm&#10;Q3aN8d+7h4LHx/ternuuVUetr5wYGA0TUCS5s5UUBn5Pu88vUD6gWKydkIEHeViv3t+WmFp3lyN1&#10;WShUDBGfooEyhCbV2uclMfqha0gid3EtY4iwLbRt8R7DudbjJJlpxkpiQ4kNbUrK/7IbGzjOf/bM&#10;02YySqZ+253Hpz1nV2MGH/33AlSgPrzE/+6DNTCZx7XxTDwCevUE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nl2SXwAAAANwAAAAPAAAAAAAAAAAAAAAAAJcCAABkcnMvZG93bnJl&#10;di54bWxQSwUGAAAAAAQABAD1AAAAhAMAAAAA&#10;" path="m120,116l70,91,140,61,55,51,110,,80,5,55,15,35,26,20,41,10,61,5,81,,101,5,126,120,116xe" fillcolor="#f2eadd [665]" strokecolor="#a5a5a5 [2092]" strokeweight=".25pt">
                    <v:path arrowok="t" o:connecttype="custom" o:connectlocs="120,116;70,91;140,61;55,51;110,0;110,0;80,5;55,15;35,26;20,41;10,61;5,81;0,101;5,126;120,116;120,116" o:connectangles="0,0,0,0,0,0,0,0,0,0,0,0,0,0,0,0"/>
                  </v:shape>
                  <v:shape id="Freeform 3973" o:spid="_x0000_s1119" style="position:absolute;left:470;top:1590;width:1296;height:1151;visibility:visible;mso-wrap-style:square;v-text-anchor:top" coordsize="1296,115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ys12wwAA&#10;ANwAAAAPAAAAZHJzL2Rvd25yZXYueG1sRI/BbsIwEETvSP0Hayv1RhxAgjqNQVCphSuhH7CNt0lK&#10;vI5sF9K/x0iVehzNzBtNuRltLy7kQ+dYwyzLQRDXznTcaPg4vU2fQYSIbLB3TBp+KcBm/TApsTDu&#10;yke6VLERCcKhQA1tjEMhZahbshgyNxAn78t5izFJ30jj8ZrgtpfzPF9Kix2nhRYHem2pPlc/VsP+&#10;fVzsVW6XtEP1PawO3rrdp9ZPj+P2BUSkMf6H/9oHo2GhFNzPpCMg1z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Zys12wwAAANwAAAAPAAAAAAAAAAAAAAAAAJcCAABkcnMvZG93&#10;bnJldi54bWxQSwUGAAAAAAQABAD1AAAAhwMAAAAA&#10;" path="m595,121l595,121,570,181,535,231,500,281,460,321,430,346,395,371,305,426,210,481,155,511,115,541,80,576,50,611,25,651,15,676,5,696,,721,,746,5,801,20,856,45,911,80,966,125,1011,180,1056,240,1096,310,1126,385,1141,460,1151,505,1151,550,1146,600,1136,645,1126,690,1111,740,1091,785,1066,831,1041,911,981,976,921,1041,861,1096,801,1146,741,1186,676,1221,611,1251,546,1271,486,1286,421,1291,356,1296,286,1291,216,1281,146,1261,76,1241,,595,121xe" fillcolor="#f2eadd [665]" strokecolor="#a5a5a5 [2092]" strokeweight=".25pt">
                    <v:path arrowok="t" o:connecttype="custom" o:connectlocs="595,121;535,231;460,321;430,346;305,426;210,481;155,511;80,576;25,651;15,676;0,721;5,801;20,856;80,966;180,1056;240,1096;385,1141;460,1151;550,1146;645,1126;740,1091;831,1041;911,981;1041,861;1146,741;1221,611;1251,546;1286,421;1296,286;1281,146;1241,0;595,121" o:connectangles="0,0,0,0,0,0,0,0,0,0,0,0,0,0,0,0,0,0,0,0,0,0,0,0,0,0,0,0,0,0,0,0"/>
                  </v:shape>
                  <v:shape id="Freeform 3974" o:spid="_x0000_s1120" style="position:absolute;left:935;top:695;width:1211;height:1511;visibility:visible;mso-wrap-style:square;v-text-anchor:top" coordsize="1211,15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RkmNwwAA&#10;ANwAAAAPAAAAZHJzL2Rvd25yZXYueG1sRE9NawIxEL0X/A9hhN5qVlFpV6OoWLCFUmpF8TZuxmRx&#10;M1k2Ubf/vjkUeny87+m8dZW4URNKzwr6vQwEceF1yUbB7vv16RlEiMgaK8+k4IcCzGedhynm2t/5&#10;i27baEQK4ZCjAhtjnUsZCksOQ8/XxIk7+8ZhTLAxUjd4T+GukoMsG0uHJacGizWtLBWX7dUpMB/v&#10;q2pcHw+fxtmXZbF/W49OI6Ueu+1iAiJSG//Ff+6NVjDM0vx0Jh0BOfs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IRkmNwwAAANwAAAAPAAAAAAAAAAAAAAAAAJcCAABkcnMvZG93&#10;bnJldi54bWxQSwUGAAAAAAQABAD1AAAAhwMAAAAA&#10;" path="m556,25l556,25,516,40,481,60,441,80,411,100,381,125,351,155,325,185,305,220,280,260,265,300,250,345,240,395,230,440,230,490,230,545,235,600,235,640,230,680,210,725,185,770,130,855,65,936,40,981,15,1026,5,1071,,1111,,1136,5,1161,10,1191,20,1216,50,1266,95,1321,130,1361,150,1396,170,1446,185,1511,200,1481,220,1456,240,1436,260,1416,300,1396,351,1381,451,1356,516,1336,571,1311,621,1281,666,1251,706,1216,741,1176,766,1141,786,1096,801,1056,811,1011,816,971,811,926,806,880,801,835,776,750,741,645,726,595,716,540,716,485,721,430,736,380,751,330,776,290,806,250,846,215,886,185,931,170,976,160,1036,160,1091,170,1151,195,1211,225,1176,190,1141,160,1101,130,1066,100,1021,80,981,60,936,40,891,25,851,15,806,5,761,,721,,681,,636,5,596,15,556,25xe" fillcolor="#eaeaea [351]" strokecolor="#a5a5a5 [2092]" strokeweight=".25pt">
                    <v:path arrowok="t" o:connecttype="custom" o:connectlocs="556,25;481,60;411,100;351,155;305,220;280,260;250,345;230,440;230,545;235,600;230,680;185,770;130,855;65,936;40,981;5,1071;0,1111;5,1161;20,1216;95,1321;130,1361;150,1396;185,1511;200,1481;240,1436;260,1416;351,1381;451,1356;516,1336;571,1311;666,1251;741,1176;786,1096;811,1011;816,971;806,880;801,835;741,645;726,595;716,485;721,430;751,330;806,250;846,215;931,170;976,160;1091,170;1211,225;1176,190;1101,130;1021,80;936,40;891,25;806,5;721,0;636,5;556,25" o:connectangles="0,0,0,0,0,0,0,0,0,0,0,0,0,0,0,0,0,0,0,0,0,0,0,0,0,0,0,0,0,0,0,0,0,0,0,0,0,0,0,0,0,0,0,0,0,0,0,0,0,0,0,0,0,0,0,0,0"/>
                  </v:shape>
                  <v:shape id="Freeform 3975" o:spid="_x0000_s1121" style="position:absolute;left:1165;top:695;width:981;height:560;visibility:visible;mso-wrap-style:square;v-text-anchor:top" coordsize="981,5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0mtyxAAA&#10;ANwAAAAPAAAAZHJzL2Rvd25yZXYueG1sRI9BSwMxFITvhf6H8ARvNruiUrZNixQtXkS7be+vm9dk&#10;6eZlSWK7+uuNIPQ4zMw3zHw5uE6cKcTWs4JyUoAgbrxu2SjYbV/vpiBiQtbYeSYF3xRhuRiP5lhp&#10;f+ENnetkRIZwrFCBTamvpIyNJYdx4nvi7B19cJiyDEbqgJcMd528L4on6bDlvGCxp5Wl5lR/OQV7&#10;+/5hwuP6xXweDmv340va2U6p25vheQYi0ZCu4f/2m1bwUJTwdyYfAbn4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dJrcsQAAADcAAAADwAAAAAAAAAAAAAAAACXAgAAZHJzL2Rv&#10;d25yZXYueG1sUEsFBgAAAAAEAAQA9QAAAIgDAAAAAA==&#10;" path="m326,25l326,25,286,40,251,60,211,80,181,100,151,125,121,155,95,185,75,220,40,285,15,355,5,430,,510,60,530,116,540,176,550,236,560,301,560,361,560,421,555,486,550,486,490,491,430,506,380,521,330,546,290,576,250,616,215,656,185,701,170,746,160,806,160,861,170,921,195,981,225,946,190,911,160,871,130,836,100,791,80,751,60,706,40,661,25,621,15,576,5,531,,491,,451,,406,5,366,15,326,25xe" fillcolor="#d86b77 [1941]" stroked="f" strokecolor="#c00000" strokeweight=".25pt">
                    <v:path arrowok="t" o:connecttype="custom" o:connectlocs="326,25;326,25;286,40;251,60;211,80;181,100;151,125;121,155;95,185;75,220;75,220;40,285;15,355;5,430;0,510;0,510;60,530;116,540;176,550;236,560;301,560;361,560;421,555;486,550;486,550;486,490;491,430;491,430;506,380;521,330;546,290;576,250;576,250;616,215;656,185;701,170;746,160;746,160;806,160;861,170;921,195;981,225;981,225;946,190;911,160;871,130;836,100;791,80;751,60;706,40;661,25;661,25;621,15;576,5;531,0;491,0;451,0;406,5;366,15;326,25;326,25" o:connectangles="0,0,0,0,0,0,0,0,0,0,0,0,0,0,0,0,0,0,0,0,0,0,0,0,0,0,0,0,0,0,0,0,0,0,0,0,0,0,0,0,0,0,0,0,0,0,0,0,0,0,0,0,0,0,0,0,0,0,0,0,0"/>
                  </v:shape>
                  <v:shape id="Freeform 3976" o:spid="_x0000_s1122" style="position:absolute;left:2101;top:885;width:250;height:250;visibility:visible;mso-wrap-style:square;v-text-anchor:top" coordsize="250,25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WbA9wwAA&#10;ANwAAAAPAAAAZHJzL2Rvd25yZXYueG1sRI9Pi8IwFMTvC36H8ARva6qILNUoUtzF01L/HDw+kmdb&#10;bF5KE2v1028EYY/DzPyGWa57W4uOWl85VjAZJyCItTMVFwpOx+/PLxA+IBusHZOCB3lYrwYfS0yN&#10;u/OeukMoRISwT1FBGUKTSul1SRb92DXE0bu41mKIsi2kafEe4baW0ySZS4sVx4USG8pK0tfDzSrI&#10;b+deH+2Pn+XZ7/aZd3mmqVBqNOw3CxCB+vAffrd3RsEsmcLrTDwCcvU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kWbA9wwAAANwAAAAPAAAAAAAAAAAAAAAAAJcCAABkcnMvZG93&#10;bnJldi54bWxQSwUGAAAAAAQABAD1AAAAhwMAAAAA&#10;" path="m150,0l150,,125,,95,5,70,15,45,35,20,65,5,90,,120,,150,10,175,20,200,40,220,65,235,85,240,105,245,125,250,145,245,180,235,210,215,235,185,245,150,250,130,250,110,245,90,240,70,225,45,205,25,180,10,150,0xe" fillcolor="#eaeaea [351]" strokecolor="#a5a5a5 [2092]" strokeweight=".25pt">
                    <v:path arrowok="t" o:connecttype="custom" o:connectlocs="150,0;150,0;125,0;95,5;70,15;45,35;45,35;20,65;5,90;0,120;0,150;0,150;10,175;20,200;40,220;65,235;65,235;85,240;105,245;125,250;145,245;145,245;180,235;210,215;210,215;235,185;245,150;245,150;250,130;250,110;245,90;240,70;240,70;225,45;205,25;180,10;150,0;150,0" o:connectangles="0,0,0,0,0,0,0,0,0,0,0,0,0,0,0,0,0,0,0,0,0,0,0,0,0,0,0,0,0,0,0,0,0,0,0,0,0,0"/>
                  </v:shape>
                  <v:shape id="Freeform 3977" o:spid="_x0000_s1123" style="position:absolute;left:1150;top:1265;width:471;height:411;visibility:visible;mso-wrap-style:square;v-text-anchor:top" coordsize="4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C8rHxQAA&#10;ANwAAAAPAAAAZHJzL2Rvd25yZXYueG1sRI9fSwMxEMTfhX6HsIJvNmctUs6mpVSk4lv/UR+Xy/Zy&#10;9LI5k7U9/fRGEPo4zMxvmOm89606U0xNYAMPwwIUcRVsw7WB3fb1fgIqCbLFNjAZ+KYE89ngZoql&#10;DRde03kjtcoQTiUacCJdqXWqHHlMw9ARZ+8YokfJMtbaRrxkuG/1qCietMeG84LDjpaOqtPmyxvo&#10;3b7+XI+28Wf/sVodXhbyvhuLMXe3/eIZlFAv1/B/+80aGBeP8HcmHwE9+w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MLysfFAAAA3AAAAA8AAAAAAAAAAAAAAAAAlwIAAGRycy9k&#10;b3ducmV2LnhtbFBLBQYAAAAABAAEAPUAAACJAwAAAAA=&#10;" path="m456,30l85,,40,100,15,190,5,225,,260,,290,,320,5,346,20,366,30,381,50,396,70,406,95,411,126,411,156,411,201,406,241,401,281,391,316,381,346,366,376,351,396,330,421,305,436,280,451,255,461,225,466,190,471,155,471,115,466,75,456,30xe" fillcolor="#f2eadd [665]" strokecolor="#a5a5a5 [2092]" strokeweight=".25pt">
                    <v:path arrowok="t" o:connecttype="custom" o:connectlocs="456,30;85,0;85,0;40,100;15,190;5,225;0,260;0,290;0,320;5,346;20,366;30,381;50,396;70,406;95,411;126,411;156,411;156,411;201,406;241,401;281,391;316,381;346,366;376,351;396,330;421,305;436,280;451,255;461,225;466,190;471,155;471,115;466,75;456,30;456,30" o:connectangles="0,0,0,0,0,0,0,0,0,0,0,0,0,0,0,0,0,0,0,0,0,0,0,0,0,0,0,0,0,0,0,0,0,0,0"/>
                  </v:shape>
                  <v:shape id="Freeform 3978" o:spid="_x0000_s1124" style="position:absolute;left:995;top:1595;width:536;height:416;visibility:visible;mso-wrap-style:square;v-text-anchor:top" coordsize="536,4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kcZLwwAA&#10;ANwAAAAPAAAAZHJzL2Rvd25yZXYueG1sRI9PawIxFMTvBb9DeEJvNalIKVujSME/pQfpqvfH5nWz&#10;uHlZNtFNv30jCB6HmfkNM18m14or9aHxrOF1okAQV940XGs4HtYv7yBCRDbYeiYNfxRguRg9zbEw&#10;fuAfupaxFhnCoUANNsaukDJUlhyGie+Is/fre4cxy76Wpschw10rp0q9SYcN5wWLHX1aqs7lxWlQ&#10;Zp2+Nt+DDT7sh1QettGdtlo/j9PqA0SkFB/he3tnNMzUDG5n8hGQi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hkcZLwwAAANwAAAAPAAAAAAAAAAAAAAAAAJcCAABkcnMvZG93&#10;bnJldi54bWxQSwUGAAAAAAQABAD1AAAAhwMAAAAA&#10;" path="m155,16l155,16,120,26,90,46,65,71,45,96,25,126,15,161,5,196,,236,,281,5,326,15,371,30,416,45,391,70,366,105,336,150,306,220,251,260,221,286,191,306,226,326,261,351,291,376,321,406,346,436,371,471,396,506,416,526,331,536,256,536,221,536,191,526,161,516,136,506,111,486,86,466,71,446,51,421,36,391,26,356,16,321,5,276,,230,,190,5,155,16xe" fillcolor="#eaeaea [351]" strokecolor="#a5a5a5 [2092]" strokeweight=".25pt">
                    <v:path arrowok="t" o:connecttype="custom" o:connectlocs="155,16;155,16;120,26;90,46;65,71;45,96;45,96;25,126;15,161;5,196;0,236;0,236;0,281;5,326;15,371;30,416;30,416;45,391;70,366;105,336;150,306;150,306;220,251;220,251;260,221;286,191;286,191;306,226;326,261;351,291;376,321;406,346;436,371;471,396;506,416;506,416;526,331;536,256;536,221;536,191;526,161;516,136;506,111;486,86;466,71;446,51;421,36;391,26;356,16;321,5;321,5;276,0;230,0;190,5;155,16;155,16" o:connectangles="0,0,0,0,0,0,0,0,0,0,0,0,0,0,0,0,0,0,0,0,0,0,0,0,0,0,0,0,0,0,0,0,0,0,0,0,0,0,0,0,0,0,0,0,0,0,0,0,0,0,0,0,0,0,0,0"/>
                  </v:shape>
                  <v:shape id="Freeform 3979" o:spid="_x0000_s1125" style="position:absolute;left:1170;top:1315;width:276;height:471;visibility:visible;mso-wrap-style:square;v-text-anchor:top" coordsize="276,4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PINoxgAA&#10;ANwAAAAPAAAAZHJzL2Rvd25yZXYueG1sRI9Ba8JAEIXvBf/DMgVvddNSrcasIgVL8WZsoccxO2ZD&#10;srNpdtXor3eFQo+PN+9787Jlbxtxos5XjhU8jxIQxIXTFZcKvnbrpykIH5A1No5JwYU8LBeDhwxT&#10;7c68pVMeShEh7FNUYEJoUyl9YciiH7mWOHoH11kMUXal1B2eI9w28iVJJtJixbHBYEvvhoo6P9r4&#10;xu/H5mezK7/r3F/Meprvr3r2ptTwsV/NQQTqw//xX/pTK3hNxnAfEwkgFz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0PINoxgAAANwAAAAPAAAAAAAAAAAAAAAAAJcCAABkcnMv&#10;ZG93bnJldi54bWxQSwUGAAAAAAQABAD1AAAAigMAAAAA&#10;" path="m90,471l90,471,121,471,151,466,181,456,206,436,226,416,246,391,256,361,266,326,276,290,276,250,276,210,271,170,261,125,246,85,226,40,201,,131,85,75,170,35,245,20,280,10,316,5,346,,376,5,401,15,421,25,441,40,451,60,461,90,471xe" fillcolor="#e6d5bc [1305]" strokecolor="#7f7f7f [1612]" strokeweight=".25pt">
                    <v:path arrowok="t" o:connecttype="custom" o:connectlocs="90,471;90,471;121,471;151,466;181,456;206,436;206,436;226,416;246,391;256,361;266,326;266,326;276,290;276,250;276,210;271,170;271,170;261,125;246,85;226,40;201,0;201,0;131,85;75,170;35,245;20,280;10,316;10,316;5,346;0,376;5,401;15,421;15,421;25,441;40,451;60,461;90,471;90,471" o:connectangles="0,0,0,0,0,0,0,0,0,0,0,0,0,0,0,0,0,0,0,0,0,0,0,0,0,0,0,0,0,0,0,0,0,0,0,0,0,0"/>
                  </v:shape>
                  <v:shape id="Freeform 3980" o:spid="_x0000_s1126" style="position:absolute;left:1165;top:1205;width:511;height:135;visibility:visible;mso-wrap-style:square;v-text-anchor:top" coordsize="511,1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ksKmwgAA&#10;ANwAAAAPAAAAZHJzL2Rvd25yZXYueG1sRI9Pi8IwFMTvgt8hPGFvmrosRapRRBEWPfj34u3ZPNti&#10;81KSqPXbm4UFj8P8ZoaZzFpTiwc5X1lWMBwkIIhzqysuFJyOq/4IhA/IGmvLpOBFHmbTbmeCmbZP&#10;3tPjEAoRS9hnqKAMocmk9HlJBv3ANsTRu1pnMETpCqkdPmO5qeV3kqTSYMVxocSGFiXlt8PdKAjp&#10;0kV+azer/aXW5936vkvXSn312vkYRKA2fOD/9K9W8JOk8HcmHgE5f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OSwqbCAAAA3AAAAA8AAAAAAAAAAAAAAAAAlwIAAGRycy9kb3du&#10;cmV2LnhtbFBLBQYAAAAABAAEAPUAAACGAwAAAAA=&#10;" path="m5,90l5,90,5,95,511,135,496,85,486,40,,,5,90xe" fillcolor="#eaeaea [351]" strokecolor="#7f7f7f [1612]" strokeweight=".25pt">
                    <v:path arrowok="t" o:connecttype="custom" o:connectlocs="5,90;5,90;5,95;511,135;511,135;511,135;496,85;486,40;486,40;0,0;0,0;5,90;5,90" o:connectangles="0,0,0,0,0,0,0,0,0,0,0,0,0"/>
                  </v:shape>
                  <v:shape id="Freeform 3981" o:spid="_x0000_s1127" style="position:absolute;left:1240;top:1305;width:51;height:45;visibility:visible;mso-wrap-style:square;v-text-anchor:top" coordsize="51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wFcZxQAA&#10;ANwAAAAPAAAAZHJzL2Rvd25yZXYueG1sRI9Pa8JAFMTvhX6H5Qm91V2lthKzCVYQevRPFY8v2dck&#10;NPs2ZFdN/fRuodDjMDO/YdJ8sK24UO8bxxomYwWCuHSm4UrD5379PAfhA7LB1jFp+CEPefb4kGJi&#10;3JW3dNmFSkQI+wQ11CF0iZS+rMmiH7uOOHpfrrcYouwraXq8Rrht5VSpV2mx4bhQY0ermsrv3dlq&#10;CEuzMdvivfDqOJ2f/OxAt3Or9dNoWC5ABBrCf/iv/WE0vKg3+D0Tj4DM7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TAVxnFAAAA3AAAAA8AAAAAAAAAAAAAAAAAlwIAAGRycy9k&#10;b3ducmV2LnhtbFBLBQYAAAAABAAEAPUAAACJAwAAAAA=&#10;" path="m31,45l31,45,41,40,46,35,51,20,51,5,,,,20,10,35,20,40,31,45xe" fillcolor="#14415c [2406]" strokecolor="#7f7f7f [1612]" strokeweight=".25pt">
                    <v:path arrowok="t" o:connecttype="custom" o:connectlocs="31,45;31,45;41,40;46,35;51,20;51,5;0,0;0,0;0,20;10,35;20,40;31,45;31,45" o:connectangles="0,0,0,0,0,0,0,0,0,0,0,0,0"/>
                  </v:shape>
                  <v:shape id="Freeform 3982" o:spid="_x0000_s1128" style="position:absolute;left:1496;top:1325;width:50;height:45;visibility:visible;mso-wrap-style:square;v-text-anchor:top" coordsize="5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f3smwwAA&#10;ANwAAAAPAAAAZHJzL2Rvd25yZXYueG1sRE/LasJAFN0X/IfhCu7qxKaUEh2lKIKKFJqIdnnJ3Cah&#10;mTtpZvLo3zuLQpeH815tRlOLnlpXWVawmEcgiHOrKy4UXLL94ysI55E11pZJwS852KwnDytMtB34&#10;g/rUFyKEsEtQQel9k0jp8pIMurltiAP3ZVuDPsC2kLrFIYSbWj5F0Ys0WHFoKLGhbUn5d9oZBbtT&#10;Ht/Ox6sbbLX7+cxiit/3nVKz6fi2BOFp9P/iP/dBK3iOwtpwJhwBub4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Rf3smwwAAANwAAAAPAAAAAAAAAAAAAAAAAJcCAABkcnMvZG93&#10;bnJldi54bWxQSwUGAAAAAAQABAD1AAAAhwMAAAAA&#10;" path="m0,0l0,,5,20,10,35,20,45,30,45,40,40,45,35,50,20,45,5,,0xe" fillcolor="#14415c [2406]" strokecolor="#7f7f7f [1612]" strokeweight=".25pt">
                    <v:path arrowok="t" o:connecttype="custom" o:connectlocs="0,0;0,0;5,20;10,35;20,45;30,45;30,45;40,40;45,35;50,20;45,5;0,0;0,0" o:connectangles="0,0,0,0,0,0,0,0,0,0,0,0,0"/>
                  </v:shape>
                  <v:shape id="Freeform 3983" o:spid="_x0000_s1129" style="position:absolute;left:470;top:2241;width:831;height:500;visibility:visible;mso-wrap-style:square;v-text-anchor:top" coordsize="831,5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NAsnwwAA&#10;ANwAAAAPAAAAZHJzL2Rvd25yZXYueG1sRI/fasIwFMbvBd8hHGF3Nu0Yw3ZGcWObE6+se4BDc2yK&#10;zUlpsrZ7ezMYePnx/fnxrbeTbcVAvW8cK8iSFARx5XTDtYLv88dyBcIHZI2tY1LwSx62m/lsjYV2&#10;I59oKEMt4gj7AhWYELpCSl8ZsugT1xFH7+J6iyHKvpa6xzGO21Y+pumztNhwJBjs6M1QdS1/bITs&#10;Xw+rz8uYy+N744JxWptMK/WwmHYvIAJN4R7+b39pBU9pDn9n4hGQmx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mNAsnwwAAANwAAAAPAAAAAAAAAAAAAAAAAJcCAABkcnMvZG93&#10;bnJldi54bWxQSwUGAAAAAAQABAD1AAAAhwMAAAAA&#10;" path="m25,0l25,,15,25,5,45,,70,,95,5,150,20,205,45,260,80,315,125,360,180,405,240,445,310,475,385,490,460,500,505,500,550,495,600,485,645,475,690,460,740,440,785,415,831,390,740,315,640,245,545,185,445,135,345,90,240,50,135,25,25,0xe" fillcolor="#d86b77 [1941]" stroked="f" strokecolor="#c00000" strokeweight=".25pt">
                    <v:path arrowok="t" o:connecttype="custom" o:connectlocs="25,0;25,0;15,25;5,45;0,70;0,95;5,150;20,205;20,205;45,260;80,315;125,360;180,405;180,405;240,445;310,475;385,490;460,500;460,500;505,500;550,495;600,485;645,475;690,460;740,440;785,415;831,390;831,390;740,315;640,245;545,185;445,135;345,90;240,50;135,25;25,0;25,0" o:connectangles="0,0,0,0,0,0,0,0,0,0,0,0,0,0,0,0,0,0,0,0,0,0,0,0,0,0,0,0,0,0,0,0,0,0,0,0,0"/>
                  </v:shape>
                  <v:shape id="Freeform 3984" o:spid="_x0000_s1130" style="position:absolute;left:1491;top:2191;width:145;height:120;visibility:visible;mso-wrap-style:square;v-text-anchor:top" coordsize="145,1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qs5pwAAA&#10;ANwAAAAPAAAAZHJzL2Rvd25yZXYueG1sRE/LisIwFN0P+A/hCrMb0zoqUo0i4jC69AnuLs21DTY3&#10;pYla/94sBJeH857OW1uJOzXeOFaQ9hIQxLnThgsFh/3fzxiED8gaK8ek4Eke5rPO1xQz7R68pfsu&#10;FCKGsM9QQRlCnUnp85Is+p6riSN3cY3FEGFTSN3gI4bbSvaTZCQtGo4NJda0LCm/7m5Wwcmk4+P6&#10;F6vD6L8+r5bDS39jpFLf3XYxARGoDR/x273WCgZpnB/PxCMgZy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lqs5pwAAAANwAAAAPAAAAAAAAAAAAAAAAAJcCAABkcnMvZG93bnJl&#10;di54bWxQSwUGAAAAAAQABAD1AAAAhAMAAAAA&#10;" path="m90,30l0,40,60,55,10,85,75,80,40,120,75,100,105,80,130,55,145,30,125,20,105,10,75,5,45,,90,30xe" fillcolor="#f2eadd [665]" strokecolor="#a5a5a5 [2092]" strokeweight=".25pt">
                    <v:path arrowok="t" o:connecttype="custom" o:connectlocs="90,30;0,40;60,55;10,85;75,80;40,120;40,120;75,100;105,80;130,55;145,30;145,30;125,20;105,10;75,5;45,0;90,30;90,30" o:connectangles="0,0,0,0,0,0,0,0,0,0,0,0,0,0,0,0,0,0"/>
                  </v:shape>
                  <v:shape id="Freeform 3985" o:spid="_x0000_s1131" style="position:absolute;left:1636;top:1756;width:355;height:465;visibility:visible;mso-wrap-style:square;v-text-anchor:top" coordsize="355,4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KGPUxQAA&#10;ANwAAAAPAAAAZHJzL2Rvd25yZXYueG1sRI9Pa8JAFMTvQr/D8gredJOiUVJXaQXBk8W0h/b2mn0m&#10;wezbkF3z59u7BaHHYWZ+w2x2g6lFR62rLCuI5xEI4tzqigsFX5+H2RqE88gaa8ukYCQHu+3TZIOp&#10;tj2fqct8IQKEXYoKSu+bVEqXl2TQzW1DHLyLbQ36INtC6hb7ADe1fImiRBqsOCyU2NC+pPya3YyC&#10;1W+H43q1TOyVfk500d+Hj3er1PR5eHsF4Wnw/+FH+6gVLOIY/s6EIyC3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woY9TFAAAA3AAAAA8AAAAAAAAAAAAAAAAAlwIAAGRycy9k&#10;b3ducmV2LnhtbFBLBQYAAAAABAAEAPUAAACJAwAAAAA=&#10;" path="m115,0l115,,100,45,95,80,100,100,105,110,115,120,130,125,155,140,180,155,200,175,215,195,220,215,225,240,225,260,220,285,210,315,195,340,175,365,150,385,115,410,80,430,40,450,,465,75,455,145,435,205,410,255,375,295,345,325,310,345,270,355,230,355,190,350,155,330,120,305,85,270,55,225,30,175,10,115,0xe" fillcolor="#f2eadd [665]" strokecolor="#a5a5a5 [2092]" strokeweight=".25pt">
                    <v:path arrowok="t" o:connecttype="custom" o:connectlocs="115,0;115,0;100,45;95,80;95,80;100,100;105,110;115,120;130,125;130,125;155,140;180,155;200,175;215,195;215,195;220,215;225,240;225,260;220,285;220,285;210,315;195,340;175,365;150,385;150,385;115,410;80,430;40,450;0,465;0,465;75,455;145,435;205,410;255,375;255,375;295,345;325,310;345,270;355,230;355,230;355,190;350,155;330,120;305,85;305,85;270,55;225,30;175,10;115,0;115,0" o:connectangles="0,0,0,0,0,0,0,0,0,0,0,0,0,0,0,0,0,0,0,0,0,0,0,0,0,0,0,0,0,0,0,0,0,0,0,0,0,0,0,0,0,0,0,0,0,0,0,0,0,0"/>
                  </v:shape>
                  <v:shape id="Freeform 3986" o:spid="_x0000_s1132" style="position:absolute;left:825;top:2266;width:40;height:30;visibility:visible;mso-wrap-style:square;v-text-anchor:top" coordsize="40,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ZP9YxgAA&#10;ANwAAAAPAAAAZHJzL2Rvd25yZXYueG1sRI9Ba8JAFITvBf/D8gq9lLoxFanRVayild4SvXh7ZJ/Z&#10;0OzbkF017a/vFoQeh5n5hpkve9uIK3W+dqxgNExAEJdO11wpOB62L28gfEDW2DgmBd/kYbkYPMwx&#10;0+7GOV2LUIkIYZ+hAhNCm0npS0MW/dC1xNE7u85iiLKrpO7wFuG2kWmSTKTFmuOCwZbWhsqv4mIV&#10;PE/yac7vr6dNuvv4qbe7dWU+C6WeHvvVDESgPvyH7+29VjAepfB3Jh4BufgF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WZP9YxgAAANwAAAAPAAAAAAAAAAAAAAAAAJcCAABkcnMv&#10;ZG93bnJldi54bWxQSwUGAAAAAAQABAD1AAAAigMAAAAA&#10;" path="m0,0l0,30,40,15,,0xe" fillcolor="#d86b77" strokecolor="#7f7f7f [1612]" strokeweight=".25pt">
                    <v:path arrowok="t" o:connecttype="custom" o:connectlocs="0,0;0,30;40,15;0,0;0,0" o:connectangles="0,0,0,0,0"/>
                  </v:shape>
                  <v:shape id="Freeform 3987" o:spid="_x0000_s1133" style="position:absolute;left:935;top:2021;width:25;height:40;visibility:visible;mso-wrap-style:square;v-text-anchor:top" coordsize="25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aQEqxgAA&#10;ANwAAAAPAAAAZHJzL2Rvd25yZXYueG1sRI/BbsIwEETvlfoP1lbiBg7QFppiUFWKhDhR4MBxG2+T&#10;iHgdbJOEv8eVkHoczcwbzWzRmUo05HxpWcFwkIAgzqwuOVdw2K/6UxA+IGusLJOCK3lYzB8fZphq&#10;2/I3NbuQiwhhn6KCIoQ6ldJnBRn0A1sTR+/XOoMhSpdL7bCNcFPJUZK8SoMlx4UCa/osKDvtLkbB&#10;eSnzY7Jt35bN1+HnvHlx5jJxSvWeuo93EIG68B++t9dawfNwDH9n4hGQ8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SaQEqxgAAANwAAAAPAAAAAAAAAAAAAAAAAJcCAABkcnMv&#10;ZG93bnJldi54bWxQSwUGAAAAAAQABAD1AAAAigMAAAAA&#10;" path="m0,0l0,40,25,25,,0xe" fillcolor="#d86b77" strokecolor="#7f7f7f [1612]" strokeweight=".25pt">
                    <v:path arrowok="t" o:connecttype="custom" o:connectlocs="0,0;0,40;25,25;0,0;0,0" o:connectangles="0,0,0,0,0"/>
                  </v:shape>
                  <v:shape id="Freeform 3988" o:spid="_x0000_s1134" style="position:absolute;left:1361;top:2146;width:40;height:35;visibility:visible;mso-wrap-style:square;v-text-anchor:top" coordsize="40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Ja13xQAA&#10;ANwAAAAPAAAAZHJzL2Rvd25yZXYueG1sRI/RasJAFETfBf9huQVfitkkhLamriJiSxF8aJoPuGRv&#10;k9Ds3ZhdY/r33YLg4zAzZ5j1djKdGGlwrWUFSRSDIK6sbrlWUH69LV9AOI+ssbNMCn7JwXYzn60x&#10;1/bKnzQWvhYBwi5HBY33fS6lqxoy6CLbEwfv2w4GfZBDLfWA1wA3nUzj+EkabDksNNjTvqHqp7gY&#10;Bef4uZWc0WOfHsd33K0O/lSXSi0ept0rCE+Tv4dv7Q+tIEsy+D8TjoDc/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ElrXfFAAAA3AAAAA8AAAAAAAAAAAAAAAAAlwIAAGRycy9k&#10;b3ducmV2LnhtbFBLBQYAAAAABAAEAPUAAACJAwAAAAA=&#10;" path="m0,10l25,35,40,,,10xe" fillcolor="#d86b77" strokecolor="#7f7f7f [1612]" strokeweight=".25pt">
                    <v:path arrowok="t" o:connecttype="custom" o:connectlocs="0,10;25,35;40,0;0,10;0,10" o:connectangles="0,0,0,0,0"/>
                  </v:shape>
                  <v:shape id="Freeform 3989" o:spid="_x0000_s1135" style="position:absolute;left:615;top:1410;width:105;height:95;visibility:visible;mso-wrap-style:square;v-text-anchor:top" coordsize="105,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Gp/UwwAA&#10;ANwAAAAPAAAAZHJzL2Rvd25yZXYueG1sRI9Ra8IwFIXfB/6HcIW9zbRq5+iMosLQt7HqD7hrbpuy&#10;5qYkUbt/vwwGezycc77DWW9H24sb+dA5VpDPMhDEtdMdtwou57enFxAhImvsHZOCbwqw3Uwe1lhq&#10;d+cPulWxFQnCoUQFJsahlDLUhiyGmRuIk9c4bzEm6VupPd4T3PZynmXP0mLHacHgQAdD9Vd1tQqG&#10;z71vxsqvVovWHPNT0RTo35V6nI67VxCRxvgf/muftIJlXsDvmXQE5OY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TGp/UwwAAANwAAAAPAAAAAAAAAAAAAAAAAJcCAABkcnMvZG93&#10;bnJldi54bWxQSwUGAAAAAAQABAD1AAAAhwMAAAAA&#10;" path="m105,5l105,,50,,,5,15,95,45,90,70,70,80,55,90,40,100,25,105,5xe" fillcolor="#fbcb9a [1300]" stroked="f" strokecolor="yellow" strokeweight=".25pt">
                    <v:path arrowok="t" o:connecttype="custom" o:connectlocs="105,5;105,0;105,0;50,0;0,5;15,95;15,95;45,90;70,70;70,70;80,55;90,40;100,25;105,5;105,5" o:connectangles="0,0,0,0,0,0,0,0,0,0,0,0,0,0,0"/>
                  </v:shape>
                  <v:shape id="Freeform 3990" o:spid="_x0000_s1136" style="position:absolute;left:760;top:1425;width:55;height:115;visibility:visible;mso-wrap-style:square;v-text-anchor:top" coordsize="55,11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mCrexQAA&#10;ANwAAAAPAAAAZHJzL2Rvd25yZXYueG1sRI9BawIxFITvhf6H8Aq91axFF9kaRaRKiwddW/D6SF53&#10;t25ewibV9d8bQehxmJlvmOm8t604URcaxwqGgwwEsXam4UrB99fqZQIiRGSDrWNScKEA89njwxQL&#10;485c0mkfK5EgHApUUMfoCymDrsliGDhPnLwf11mMSXaVNB2eE9y28jXLcmmx4bRQo6dlTfq4/7MK&#10;3j93efN7GI3XE71bHjZael9ulXp+6hdvICL18T98b38YBaNhDrcz6QjI2R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uYKt7FAAAA3AAAAA8AAAAAAAAAAAAAAAAAlwIAAGRycy9k&#10;b3ducmV2LnhtbFBLBQYAAAAABAAEAPUAAACJAwAAAAA=&#10;" path="m55,5l55,5,30,,,115,25,115,55,5xe" fillcolor="#e59ca4 [1301]" stroked="f" strokecolor="#7f7f7f [1612]" strokeweight=".25pt">
                    <v:path arrowok="t" o:connecttype="custom" o:connectlocs="55,5;55,5;30,0;0,115;25,115;55,5;55,5" o:connectangles="0,0,0,0,0,0,0"/>
                  </v:shape>
                  <v:shape id="Freeform 3991" o:spid="_x0000_s1137" style="position:absolute;left:710;top:1540;width:75;height:206;visibility:visible;mso-wrap-style:square;v-text-anchor:top" coordsize="75,20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f6XuxQAA&#10;ANwAAAAPAAAAZHJzL2Rvd25yZXYueG1sRI/dasJAFITvC77DcgTvdGMNVaKrlEJtCaH17wGO2WMS&#10;zJ4N2a0mb98tCL0cZuYbZrXpTC1u1LrKsoLpJAJBnFtdcaHgdHwfL0A4j6yxtkwKenKwWQ+eVpho&#10;e+c93Q6+EAHCLkEFpfdNIqXLSzLoJrYhDt7FtgZ9kG0hdYv3ADe1fI6iF2mw4rBQYkNvJeXXw49R&#10;sJ2dc9zu4/Tro19kqd+56jtzSo2G3esShKfO/4cf7U+tIJ7O4e9MOAJy/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d/pe7FAAAA3AAAAA8AAAAAAAAAAAAAAAAAlwIAAGRycy9k&#10;b3ducmV2LnhtbFBLBQYAAAAABAAEAPUAAACJAwAAAAA=&#10;" path="m50,0l0,196,20,206,75,,50,0xe" fillcolor="#761e28 [2405]" stroked="f" strokecolor="#7f7f7f [1612]" strokeweight=".25pt">
                    <v:path arrowok="t" o:connecttype="custom" o:connectlocs="50,0;0,196;20,206;75,0;50,0;50,0" o:connectangles="0,0,0,0,0,0"/>
                  </v:shape>
                  <v:shape id="Freeform 3992" o:spid="_x0000_s1138" style="position:absolute;left:275;top:10;width:2161;height:920;visibility:visible;mso-wrap-style:square;v-text-anchor:top" coordsize="2161,9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SiTPwQAA&#10;ANwAAAAPAAAAZHJzL2Rvd25yZXYueG1sRE/LTgIxFN2b8A/NNXEnHcAoDBRiDKAsTHh9wKW9zjRM&#10;b5tpZca/twsTlyfnvVj1rhE3aqP1rGA0LEAQa28sVwrOp83jFERMyAYbz6TghyKsloO7BZbGd3yg&#10;2zFVIodwLFFBnVIopYy6Jodx6ANx5r586zBl2FbStNjlcNfIcVE8S4eWc0ONgd5q0tfjt1Pgtms9&#10;voS9nO3eK/0SJvaTO6vUw33/OgeRqE//4j/3h1HwNMpr85l8BOTyF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90okz8EAAADcAAAADwAAAAAAAAAAAAAAAACXAgAAZHJzL2Rvd25y&#10;ZXYueG1sUEsFBgAAAAAEAAQA9QAAAIUDAAAAAA==&#10;" path="m0,920l0,920,80,870,155,830,230,800,300,780,375,770,440,770,510,780,575,800,610,745,655,695,695,645,740,605,790,570,840,535,890,510,945,490,1001,470,1061,460,1121,450,1186,450,1251,450,1321,460,1391,470,1461,490,1481,460,1501,430,1526,400,1556,375,1591,350,1626,330,1706,285,1801,250,1906,225,2026,200,2161,185,1976,115,1886,90,1801,65,1716,45,1631,25,1546,15,1466,5,1386,,1311,,1236,,1161,5,1086,15,1016,30,945,50,875,70,810,95,745,125,680,155,620,190,560,230,500,275,445,320,385,375,335,430,280,485,230,550,180,615,135,685,85,760,45,835,,920xe" fillcolor="#8dc182 [1943]" strokecolor="#8dc182 [1943]" strokeweight=".5pt">
                    <v:fill color2="#d9ead5 [663]" angle="-45" focus="-50%" type="gradient"/>
                    <v:shadow color="#264221 [1607]" opacity=".5" offset="1pt"/>
                    <v:path arrowok="t" o:connecttype="custom" o:connectlocs="0,920;155,830;300,780;440,770;575,800;610,745;695,645;790,570;890,510;1001,470;1121,450;1251,450;1391,470;1461,490;1501,430;1556,375;1626,330;1801,250;2026,200;2161,185;1886,90;1716,45;1546,15;1386,0;1236,0;1086,15;945,50;810,95;680,155;560,230;445,320;335,430;230,550;135,685;45,835;0,920" o:connectangles="0,0,0,0,0,0,0,0,0,0,0,0,0,0,0,0,0,0,0,0,0,0,0,0,0,0,0,0,0,0,0,0,0,0,0,0"/>
                  </v:shape>
                </v:group>
                <v:group id="Group 3993" o:spid="_x0000_s1139" style="position:absolute;left:3047;top:13305;width:551;height:451" coordorigin="10,10" coordsize="3114,255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JJBpjGAAAA3AAA&#10;AA8AAAAAAAAAAAAAAAAAqQIAAGRycy9kb3ducmV2LnhtbFBLBQYAAAAABAAEAPoAAACcAwAAAAA=&#10;">
                  <v:shape id="Freeform 3994" o:spid="_x0000_s1140" style="position:absolute;left:70;top:10;width:1040;height:926;visibility:visible;mso-wrap-style:square;v-text-anchor:top" coordsize="1040,9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KSptxQAA&#10;ANwAAAAPAAAAZHJzL2Rvd25yZXYueG1sRI9Na8JAEIbvBf/DMkJvdaOUUqKriBD86KH1CzwO2TEJ&#10;ZmdDdo3x33cOhR6Hd95nnpktelerjtpQeTYwHiWgiHNvKy4MnI7Z2yeoEJEt1p7JwJMCLOaDlxmm&#10;1j94T90hFkogHFI0UMbYpFqHvCSHYeQbYsmuvnUYZWwLbVt8CNzVepIkH9phxXKhxIZWJeW3w92J&#10;xnq3/7756+lne9b2q1pl3SUbG/M67JdTUJH6+L/8195YA+8T0ZdnhAB6/g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kpKm3FAAAA3AAAAA8AAAAAAAAAAAAAAAAAlwIAAGRycy9k&#10;b3ducmV2LnhtbFBLBQYAAAAABAAEAPUAAACJAwAAAAA=&#10;" path="m30,385l30,385,5,460,,500,,535,,575,5,610,10,651,20,686,30,721,45,751,65,781,85,806,110,831,135,846,165,866,195,876,300,906,400,921,500,926,600,916,690,896,770,871,810,851,845,831,880,811,910,786,940,756,965,726,985,696,1005,666,1020,636,1030,600,1035,565,1040,525,1040,485,1035,445,1025,400,1010,360,995,315,970,270,940,230,910,185,330,736,645,5,585,,525,5,475,10,420,25,370,40,320,55,275,80,235,110,200,135,165,165,135,195,110,230,85,265,65,300,45,340,30,385xe" fillcolor="#d86b77 [1941]" strokecolor="#d86b77 [1941]" strokeweight=".25pt">
                    <v:path arrowok="t" o:connecttype="custom" o:connectlocs="30,385;0,500;0,575;10,651;20,686;45,751;85,806;135,846;195,876;300,906;500,926;600,916;770,871;845,831;910,786;940,756;985,696;1020,636;1035,565;1040,525;1035,445;1010,360;970,270;910,185;645,5;585,0;475,10;370,40;275,80;235,110;165,165;110,230;65,300;30,385" o:connectangles="0,0,0,0,0,0,0,0,0,0,0,0,0,0,0,0,0,0,0,0,0,0,0,0,0,0,0,0,0,0,0,0,0,0"/>
                  </v:shape>
                  <v:shape id="Freeform 3995" o:spid="_x0000_s1141" style="position:absolute;left:1979;top:1846;width:920;height:721;visibility:visible;mso-wrap-style:square;v-text-anchor:top" coordsize="920,7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zC1RxQAA&#10;ANwAAAAPAAAAZHJzL2Rvd25yZXYueG1sRI/dasJAFITvC32H5RS8q5ufViS6ighFLVQx+gCH7DEJ&#10;Zs+m2dXEt+8WCr0cZuYbZr4cTCPu1LnasoJ4HIEgLqyuuVRwPn28TkE4j6yxsUwKHuRguXh+mmOm&#10;bc9Huue+FAHCLkMFlfdtJqUrKjLoxrYlDt7FdgZ9kF0pdYd9gJtGJlE0kQZrDgsVtrSuqLjmN6Mg&#10;ffRp/F0fvt43+90mOeafRZuiUqOXYTUD4Wnw/+G/9lYreEti+D0TjoBc/A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jMLVHFAAAA3AAAAA8AAAAAAAAAAAAAAAAAlwIAAGRycy9k&#10;b3ducmV2LnhtbFBLBQYAAAAABAAEAPUAAACJAwAAAAA=&#10;" path="m870,146l870,146,795,96,720,55,635,25,545,10,465,,385,,305,10,235,30,165,55,110,91,85,106,60,126,45,151,30,171,15,201,5,226,,256,,286,,311,10,341,20,376,35,406,675,221,190,651,275,686,355,706,440,721,520,721,595,711,660,691,725,666,780,631,830,586,865,536,895,486,915,426,920,391,920,356,920,321,915,286,900,216,870,146xe" fillcolor="#d86b77 [1941]" strokecolor="#d86b77 [1941]" strokeweight=".25pt">
                    <v:path arrowok="t" o:connecttype="custom" o:connectlocs="870,146;870,146;795,96;720,55;635,25;545,10;545,10;465,0;385,0;305,10;235,30;235,30;165,55;110,91;85,106;60,126;45,151;30,171;30,171;15,201;5,226;0,256;0,286;0,311;10,341;20,376;35,406;675,221;190,651;190,651;275,686;355,706;440,721;520,721;520,721;595,711;660,691;725,666;780,631;780,631;830,586;865,536;895,486;915,426;915,426;920,391;920,356;920,321;915,286;900,216;870,146;870,146" o:connectangles="0,0,0,0,0,0,0,0,0,0,0,0,0,0,0,0,0,0,0,0,0,0,0,0,0,0,0,0,0,0,0,0,0,0,0,0,0,0,0,0,0,0,0,0,0,0,0,0,0,0,0,0"/>
                  </v:shape>
                  <v:shape id="Freeform 3996" o:spid="_x0000_s1142" style="position:absolute;left:10;top:866;width:410;height:575;visibility:visible;mso-wrap-style:square;v-text-anchor:top" coordsize="410,5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7ogtxAAA&#10;ANwAAAAPAAAAZHJzL2Rvd25yZXYueG1sRI9BawIxFITvhf6H8AreatZFRFejiCJ46MVtodfH5pks&#10;bl7WTVxXf31TKPQ4zMw3zGozuEb01IXas4LJOANBXHlds1Hw9Xl4n4MIEVlj45kUPCjAZv36ssJC&#10;+zufqC+jEQnCoUAFNsa2kDJUlhyGsW+Jk3f2ncOYZGek7vCe4K6ReZbNpMOa04LFlnaWqkt5cwrM&#10;4WmuF7mYf5z3C35s+9Jm37VSo7dhuwQRaYj/4b/2USuY5jn8nklHQK5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e6ILcQAAADcAAAADwAAAAAAAAAAAAAAAACXAgAAZHJzL2Rv&#10;d25yZXYueG1sUEsFBgAAAAAEAAQA9QAAAIgDAAAAAA==&#10;" path="m10,405l10,405,30,455,60,495,95,525,140,550,170,560,200,570,230,575,265,575,335,570,410,555,360,535,315,515,270,490,235,465,205,440,180,410,160,380,145,345,135,310,130,270,130,230,135,190,145,145,165,100,185,50,210,,150,45,100,90,60,140,30,200,10,250,,305,,355,10,405xe" fillcolor="#e59ca4 [1301]" strokecolor="#d86b77 [1941]" strokeweight=".25pt">
                    <v:path arrowok="t" o:connecttype="custom" o:connectlocs="10,405;10,405;30,455;60,495;95,525;140,550;140,550;170,560;200,570;230,575;265,575;335,570;410,555;410,555;360,535;315,515;270,490;235,465;205,440;180,410;160,380;145,345;135,310;130,270;130,230;135,190;145,145;165,100;185,50;210,0;210,0;150,45;100,90;60,140;30,200;30,200;10,250;0,305;0,355;10,405;10,405" o:connectangles="0,0,0,0,0,0,0,0,0,0,0,0,0,0,0,0,0,0,0,0,0,0,0,0,0,0,0,0,0,0,0,0,0,0,0,0,0,0,0,0,0"/>
                  </v:shape>
                  <v:shape id="Freeform 3997" o:spid="_x0000_s1143" style="position:absolute;left:2794;top:1421;width:285;height:571;visibility:visible;mso-wrap-style:square;v-text-anchor:top" coordsize="285,5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yMWSxgAA&#10;ANwAAAAPAAAAZHJzL2Rvd25yZXYueG1sRI9RT8IwFIXfTfwPzTXhxUDnNCCTQohgNDxB8Qdc2uu2&#10;sN4uaxnz31sTEx9PzjnfyVmsBteInrpQe1bwMMlAEBtvay4VfB7fxs8gQkS22HgmBd8UYLW8vVlg&#10;Yf2VD9TrWIoE4VCggirGtpAymIocholviZP35TuHMcmulLbDa4K7RuZZNpUOa04LFbb0WpE564tT&#10;4M1amzNvd5v3+/3stJvrvOy1UqO7Yf0CItIQ/8N/7Q+r4Cl/hN8z6QjI5Q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UyMWSxgAAANwAAAAPAAAAAAAAAAAAAAAAAJcCAABkcnMv&#10;ZG93bnJldi54bWxQSwUGAAAAAAQABAD1AAAAigMAAAAA&#10;" path="m0,0l0,,60,75,85,115,110,150,125,185,140,225,150,260,155,295,155,330,155,365,145,400,135,435,120,470,105,505,80,536,55,571,110,546,160,521,200,495,235,465,260,435,275,400,285,370,285,335,280,295,260,260,240,220,205,180,165,135,120,90,65,45,,0xe" fillcolor="#e59ca4 [1301]" strokecolor="#d86b77 [1941]" strokeweight=".25pt">
                    <v:path arrowok="t" o:connecttype="custom" o:connectlocs="0,0;0,0;60,75;85,115;110,150;125,185;140,225;150,260;155,295;155,330;155,365;145,400;135,435;120,470;105,505;80,536;55,571;55,571;110,546;160,521;200,495;235,465;260,435;275,400;285,370;285,335;280,295;260,260;240,220;205,180;165,135;120,90;65,45;0,0;0,0" o:connectangles="0,0,0,0,0,0,0,0,0,0,0,0,0,0,0,0,0,0,0,0,0,0,0,0,0,0,0,0,0,0,0,0,0,0,0"/>
                  </v:shape>
                  <v:shape id="Freeform 3998" o:spid="_x0000_s1144" style="position:absolute;left:420;top:856;width:2374;height:945;visibility:visible;mso-wrap-style:square;v-text-anchor:top" coordsize="2374,9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+IWewgAA&#10;ANwAAAAPAAAAZHJzL2Rvd25yZXYueG1sRI9Bi8IwFITvwv6H8Ba8aboislSjiLKoeKoWz4/mmVab&#10;l9LEWv+9WVjY4zAz3zCLVW9r0VHrK8cKvsYJCOLC6YqNgvz8M/oG4QOyxtoxKXiRh9XyY7DAVLsn&#10;Z9SdghERwj5FBWUITSqlL0qy6MeuIY7e1bUWQ5StkbrFZ4TbWk6SZCYtVhwXSmxoU1JxPz2sArOj&#10;bd7UN9tdttfikGVH4+VRqeFnv56DCNSH//Bfe68VTCdT+D0Tj4Bcv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H4hZ7CAAAA3AAAAA8AAAAAAAAAAAAAAAAAlwIAAGRycy9kb3du&#10;cmV2LnhtbFBLBQYAAAAABAAEAPUAAACGAwAAAAA=&#10;" path="m1789,860l1789,860,1874,835,1954,805,2034,770,2109,735,2179,695,2249,655,2314,610,2374,565,2324,500,2274,435,2224,380,2169,325,2109,275,2044,230,1979,190,1914,150,1844,115,1774,85,1699,60,1629,40,1554,25,1474,10,1394,5,1314,,1234,,1149,10,1070,15,985,30,905,50,820,75,735,100,655,135,570,175,485,215,400,265,315,315,235,370,155,430,80,495,,565,40,605,85,645,135,685,190,720,250,755,315,785,380,815,455,840,530,865,605,885,685,900,760,915,845,930,930,935,1100,945,1189,945,1279,945,1369,935,1454,930,1539,915,1624,900,1704,880,1789,860xe" fillcolor="#d86b77 [1941]" strokecolor="#d86b77 [1941]" strokeweight=".25pt">
                    <v:fill color2="#f2cdd1 [661]" angle="-45" focus="-50%" type="gradient"/>
                    <v:shadow color="#4e141a [1605]" opacity=".5" offset="1pt"/>
                    <v:path arrowok="t" o:connecttype="custom" o:connectlocs="1789,860;1954,805;2109,735;2249,655;2374,565;2324,500;2224,380;2109,275;1979,190;1914,150;1774,85;1629,40;1474,10;1314,0;1234,0;1070,15;905,50;735,100;655,135;485,215;315,315;155,430;0,565;40,605;135,685;250,755;380,815;455,840;605,885;760,915;930,935;1100,945;1279,945;1454,930;1624,900;1789,860" o:connectangles="0,0,0,0,0,0,0,0,0,0,0,0,0,0,0,0,0,0,0,0,0,0,0,0,0,0,0,0,0,0,0,0,0,0,0,0"/>
                  </v:shape>
                  <v:shape id="Freeform 3999" o:spid="_x0000_s1145" style="position:absolute;left:250;top:991;width:405;height:270;visibility:visible;mso-wrap-style:square;v-text-anchor:top" coordsize="405,2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wZwbwgAA&#10;ANwAAAAPAAAAZHJzL2Rvd25yZXYueG1sRI9Bi8IwFITvgv8hPMGbphaV3WoUqSsInmzF86N5tsXm&#10;pTRZrf/eLCx4HGbmG2a97U0jHtS52rKC2TQCQVxYXXOp4JIfJl8gnEfW2FgmBS9ysN0MB2tMtH3y&#10;mR6ZL0WAsEtQQeV9m0jpiooMuqltiYN3s51BH2RXSt3hM8BNI+MoWkqDNYeFCltKKyru2a9R8JNm&#10;TXa/Xq6a9yf92n/npeVcqfGo361AeOr9J/zfPmoF83gBf2fCEZCbN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7BnBvCAAAA3AAAAA8AAAAAAAAAAAAAAAAAlwIAAGRycy9kb3du&#10;cmV2LnhtbFBLBQYAAAAABAAEAPUAAACGAwAAAAA=&#10;" path="m355,55l355,55,330,30,300,10,270,,240,,205,5,170,15,135,40,105,65,70,105,45,155,20,205,,270,55,190,80,160,110,135,135,115,160,100,190,90,215,85,240,85,265,90,285,100,310,120,335,140,360,165,380,200,405,235,400,180,390,135,375,95,355,55xe" fillcolor="#e59ca4 [1301]" strokecolor="#d86b77 [1941]" strokeweight=".25pt">
                    <v:path arrowok="t" o:connecttype="custom" o:connectlocs="355,55;355,55;330,30;300,10;270,0;240,0;240,0;205,5;170,15;135,40;105,65;105,65;70,105;45,155;20,205;0,270;0,270;55,190;80,160;110,135;135,115;160,100;190,90;215,85;240,85;265,90;285,100;310,120;335,140;360,165;380,200;405,235;405,235;400,180;390,135;375,95;355,55;355,55" o:connectangles="0,0,0,0,0,0,0,0,0,0,0,0,0,0,0,0,0,0,0,0,0,0,0,0,0,0,0,0,0,0,0,0,0,0,0,0,0,0"/>
                  </v:shape>
                  <v:shape id="Freeform 4000" o:spid="_x0000_s1146" style="position:absolute;left:175;top:1496;width:385;height:410;visibility:visible;mso-wrap-style:square;v-text-anchor:top" coordsize="385,4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RgqmwwAA&#10;ANwAAAAPAAAAZHJzL2Rvd25yZXYueG1sRI/LasMwEEX3hfyDmEB3jZxQTOJGCSXUYG+K8/iAwZpa&#10;ptbIWGps/31VKGR5uY/D3R8n24k7Db51rGC9SkAQ10633Ci4XfOXLQgfkDV2jknBTB6Oh8XTHjPt&#10;Rj7T/RIaEUfYZ6jAhNBnUvrakEW/cj1x9L7cYDFEOTRSDzjGcdvJTZKk0mLLkWCwp5Oh+vvyYyME&#10;i88z1+1oqnznq4+izGddKvW8nN7fQASawiP83y60gtdNCn9n4hGQh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gRgqmwwAAANwAAAAPAAAAAAAAAAAAAAAAAJcCAABkcnMvZG93&#10;bnJldi54bWxQSwUGAAAAAAQABAD1AAAAhwMAAAAA&#10;" path="m45,410l45,410,40,360,40,315,40,275,50,240,60,205,70,175,90,145,110,120,130,100,155,85,185,70,220,60,255,50,295,45,335,45,385,45,320,25,265,15,215,5,170,,130,5,95,15,65,25,40,45,20,75,10,105,,140,,185,,230,10,285,25,345,45,410xe" fillcolor="#e59ca4 [1301]" strokecolor="#d86b77 [1941]" strokeweight=".25pt">
                    <v:path arrowok="t" o:connecttype="custom" o:connectlocs="45,410;45,410;40,360;40,315;40,275;50,240;60,205;70,175;90,145;110,120;130,100;155,85;185,70;220,60;255,50;295,45;335,45;385,45;385,45;320,25;265,15;215,5;170,0;130,5;95,15;65,25;40,45;20,75;10,105;0,140;0,185;0,230;10,285;25,345;45,410;45,410" o:connectangles="0,0,0,0,0,0,0,0,0,0,0,0,0,0,0,0,0,0,0,0,0,0,0,0,0,0,0,0,0,0,0,0,0,0,0,0"/>
                  </v:shape>
                  <v:shape id="Freeform 4001" o:spid="_x0000_s1147" style="position:absolute;left:475;top:1641;width:255;height:336;visibility:visible;mso-wrap-style:square;v-text-anchor:top" coordsize="255,3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KKc3wwAA&#10;ANwAAAAPAAAAZHJzL2Rvd25yZXYueG1sRI9Ba8JAFITvhf6H5Qne6kYp1qauUgRLribSenxkX7Oh&#10;2bchuybRX+8KQo/DzHzDrLejbURPna8dK5jPEhDEpdM1VwqOxf5lBcIHZI2NY1JwIQ/bzfPTGlPt&#10;Bj5Qn4dKRAj7FBWYENpUSl8asuhnriWO3q/rLIYou0rqDocIt41cJMlSWqw5LhhsaWeo/MvPVsEp&#10;JMc9/pRUr67v+clkX7ItvpWaTsbPDxCBxvAffrQzreB18Qb3M/EIyM0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TKKc3wwAAANwAAAAPAAAAAAAAAAAAAAAAAJcCAABkcnMvZG93&#10;bnJldi54bWxQSwUGAAAAAAQABAD1AAAAhwMAAAAA&#10;" path="m255,0l255,,175,,140,5,110,10,80,20,55,35,40,50,25,70,10,95,5,120,,145,5,180,10,215,20,250,50,336,45,275,50,220,65,170,85,125,115,85,155,50,200,25,255,0xe" fillcolor="#e59ca4 [1301]" strokecolor="#d86b77 [1941]" strokeweight=".25pt">
                    <v:path arrowok="t" o:connecttype="custom" o:connectlocs="255,0;255,0;175,0;140,5;110,10;80,20;55,35;40,50;25,70;10,95;5,120;0,145;5,180;10,215;20,250;50,336;50,336;45,275;50,220;65,170;85,125;115,85;155,50;200,25;255,0;255,0" o:connectangles="0,0,0,0,0,0,0,0,0,0,0,0,0,0,0,0,0,0,0,0,0,0,0,0,0,0"/>
                  </v:shape>
                  <v:shape id="Freeform 4002" o:spid="_x0000_s1148" style="position:absolute;left:2459;top:786;width:285;height:305;visibility:visible;mso-wrap-style:square;v-text-anchor:top" coordsize="285,30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26HxwAAA&#10;ANwAAAAPAAAAZHJzL2Rvd25yZXYueG1sRE/NisIwEL4v+A5hBC+LphZXpBpFFMWDLFp9gKEZ22Iz&#10;KU209e3NQfD48f0vVp2pxJMaV1pWMB5FIIgzq0vOFVwvu+EMhPPIGivLpOBFDlbL3s8CE21bPtMz&#10;9bkIIewSVFB4XydSuqwgg25ka+LA3Wxj0AfY5FI32IZwU8k4iqbSYMmhocCaNgVl9/RhFBw4+70/&#10;ytO2/Yv4uP9/7VOpY6UG/W49B+Gp81/xx33QCiZxWBvOhCMgl2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A26HxwAAAANwAAAAPAAAAAAAAAAAAAAAAAJcCAABkcnMvZG93bnJl&#10;di54bWxQSwUGAAAAAAQABAD1AAAAhAMAAAAA&#10;" path="m285,20l285,20,205,5,170,,135,5,105,10,80,15,60,30,40,45,25,65,15,90,5,115,,145,,180,5,220,15,305,25,245,40,195,65,150,95,110,130,80,175,50,225,35,285,20xe" fillcolor="#e59ca4 [1301]" strokecolor="#d86b77 [1941]" strokeweight=".25pt">
                    <v:path arrowok="t" o:connecttype="custom" o:connectlocs="285,20;285,20;205,5;170,0;135,5;105,10;80,15;60,30;40,45;25,65;15,90;5,115;0,145;0,180;5,220;15,305;15,305;25,245;40,195;65,150;95,110;130,80;175,50;225,35;285,20;285,20" o:connectangles="0,0,0,0,0,0,0,0,0,0,0,0,0,0,0,0,0,0,0,0,0,0,0,0,0,0"/>
                  </v:shape>
                  <v:shape id="Freeform 4003" o:spid="_x0000_s1149" style="position:absolute;left:2714;top:1166;width:410;height:300;visibility:visible;mso-wrap-style:square;v-text-anchor:top" coordsize="410,3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CK1LxgAA&#10;ANwAAAAPAAAAZHJzL2Rvd25yZXYueG1sRI/dasJAFITvhb7Dcgq9001tKJq6iqYUCoXi7/0xe0yi&#10;2bMhu01in75bELwcZuYbZrboTSVaalxpWcHzKAJBnFldcq5gv/sYTkA4j6yxskwKruRgMX8YzDDR&#10;tuMNtVufiwBhl6CCwvs6kdJlBRl0I1sTB+9kG4M+yCaXusEuwE0lx1H0Kg2WHBYKrCktKLtsf4wC&#10;PJ54/b16qePV+WvqD9F7ev09K/X02C/fQHjq/T18a39qBfF4Cv9nwhGQ8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3CK1LxgAAANwAAAAPAAAAAAAAAAAAAAAAAJcCAABkcnMv&#10;ZG93bnJldi54bWxQSwUGAAAAAAQABAD1AAAAigMAAAAA&#10;" path="m180,15l180,15,135,35,90,65,45,105,,150,85,105,120,90,155,80,190,70,220,70,245,75,270,80,295,90,315,105,330,130,345,155,355,185,365,215,370,255,375,300,395,250,410,200,410,155,410,115,395,80,380,55,360,30,330,10,295,,260,,220,5,180,15xe" fillcolor="#e59ca4 [1301]" strokecolor="#d86b77 [1941]" strokeweight=".25pt">
                    <v:path arrowok="t" o:connecttype="custom" o:connectlocs="180,15;180,15;135,35;90,65;45,105;0,150;0,150;0,150;0,150;85,105;120,90;155,80;190,70;220,70;245,75;270,80;295,90;315,105;330,130;345,155;355,185;365,215;370,255;375,300;375,300;395,250;410,200;410,155;410,115;410,115;395,80;380,55;360,30;330,10;330,10;295,0;260,0;220,5;180,15;180,15" o:connectangles="0,0,0,0,0,0,0,0,0,0,0,0,0,0,0,0,0,0,0,0,0,0,0,0,0,0,0,0,0,0,0,0,0,0,0,0,0,0,0,0"/>
                  </v:shape>
                  <v:shape id="Freeform 4004" o:spid="_x0000_s1150" style="position:absolute;left:2629;top:896;width:475;height:320;visibility:visible;mso-wrap-style:square;v-text-anchor:top" coordsize="475,3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3YdewgAA&#10;ANwAAAAPAAAAZHJzL2Rvd25yZXYueG1sRE9Ni8IwEL0v+B/CCF6WNdVdFqlGEUH0sAe3luJxaMa2&#10;2ExKE23115uD4PHxvher3tTiRq2rLCuYjCMQxLnVFRcK0uP2awbCeWSNtWVScCcHq+XgY4Gxth3/&#10;0y3xhQgh7GJUUHrfxFK6vCSDbmwb4sCdbWvQB9gWUrfYhXBTy2kU/UqDFYeGEhvalJRfkqtRwNkx&#10;+7x0jy5NshSjQ/132s1ypUbDfj0H4an3b/HLvdcKfr7D/HAmHAG5fA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jdh17CAAAA3AAAAA8AAAAAAAAAAAAAAAAAlwIAAGRycy9kb3du&#10;cmV2LnhtbFBLBQYAAAAABAAEAPUAAACGAwAAAAA=&#10;" path="m475,175l475,175,430,130,390,90,350,55,310,30,275,15,240,5,205,,175,5,150,20,120,40,95,70,70,105,50,145,30,200,15,255,,320,20,280,40,240,65,205,90,175,115,155,140,130,170,115,200,105,230,100,260,95,290,100,325,105,360,115,400,130,435,150,475,175xe" fillcolor="#e59ca4 [1301]" strokecolor="#d86b77 [1941]" strokeweight=".25pt">
                    <v:path arrowok="t" o:connecttype="custom" o:connectlocs="475,175;475,175;430,130;390,90;350,55;310,30;275,15;240,5;205,0;175,5;150,20;120,40;95,70;70,105;50,145;30,200;15,255;0,320;0,320;20,280;40,240;65,205;90,175;115,155;140,130;170,115;200,105;230,100;260,95;290,100;325,105;360,115;400,130;435,150;475,175;475,175" o:connectangles="0,0,0,0,0,0,0,0,0,0,0,0,0,0,0,0,0,0,0,0,0,0,0,0,0,0,0,0,0,0,0,0,0,0,0,0"/>
                  </v:shape>
                  <v:shape id="Freeform 4005" o:spid="_x0000_s1151" style="position:absolute;left:1739;top:1376;width:890;height:235;visibility:visible;mso-wrap-style:square;v-text-anchor:top" coordsize="890,2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e687wwAA&#10;ANwAAAAPAAAAZHJzL2Rvd25yZXYueG1sRI/NisJAEITvC/sOQy/sbZ2YFZHoKCIsLB4Ufx6gybRJ&#10;MNMTZlqNb+8Igseiqr6iZovetepKITaeDQwHGSji0tuGKwPHw9/PBFQUZIutZzJwpwiL+efHDAvr&#10;b7yj614qlSAcCzRQi3SF1rGsyWEc+I44eScfHEqSodI24C3BXavzLBtrhw2nhRo7WtVUnvcXZyBf&#10;j/Jqtbm47XaM60N2kns4ijHfX/1yCkqol3f41f63Bka/Q3ieSUdAz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se687wwAAANwAAAAPAAAAAAAAAAAAAAAAAJcCAABkcnMvZG93&#10;bnJldi54bWxQSwUGAAAAAAQABAD1AAAAhwMAAAAA&#10;" path="m540,40l540,40,515,25,485,10,460,5,435,,410,5,385,10,360,20,335,30,275,70,220,120,160,170,100,205,75,220,50,230,25,235,,235,50,235,150,235,245,230,420,215,590,190,670,175,745,155,820,135,890,110,815,130,750,135,720,135,690,130,660,120,635,110,540,40xe" fillcolor="#0d0d0d [3069]" strokecolor="#d86b77 [1941]" strokeweight=".25pt">
                    <v:path arrowok="t" o:connecttype="custom" o:connectlocs="540,40;540,40;515,25;485,10;460,5;435,0;435,0;410,5;385,10;360,20;335,30;275,70;220,120;220,120;160,170;100,205;75,220;50,230;25,235;0,235;0,235;50,235;50,235;150,235;245,230;245,230;420,215;590,190;670,175;745,155;820,135;890,110;890,110;815,130;750,135;720,135;690,130;660,120;635,110;635,110;540,40;540,40" o:connectangles="0,0,0,0,0,0,0,0,0,0,0,0,0,0,0,0,0,0,0,0,0,0,0,0,0,0,0,0,0,0,0,0,0,0,0,0,0,0,0,0,0,0"/>
                  </v:shape>
                  <v:shape id="Freeform 4006" o:spid="_x0000_s1152" style="position:absolute;left:605;top:1346;width:1109;height:265;visibility:visible;mso-wrap-style:square;v-text-anchor:top" coordsize="1109,2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mKNtxQAA&#10;ANwAAAAPAAAAZHJzL2Rvd25yZXYueG1sRI9Pa8JAFMTvQr/D8oRepG6MRUp0lVJQ6kn8c/H2yD6z&#10;Idm3aXaNaT+9KxQ8DjPzG2ax6m0tOmp96VjBZJyAIM6dLrlQcDqu3z5A+ICssXZMCn7Jw2r5Mlhg&#10;pt2N99QdQiEihH2GCkwITSalzw1Z9GPXEEfv4lqLIcq2kLrFW4TbWqZJMpMWS44LBhv6MpRXh6tV&#10;gBez2XbbP/rZj6rzKaXZrqpRqddh/zkHEagPz/B/+1sreJ+m8DgTj4Bc3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+Yo23FAAAA3AAAAA8AAAAAAAAAAAAAAAAAlwIAAGRycy9k&#10;b3ducmV2LnhtbFBLBQYAAAAABAAEAPUAAACJAwAAAAA=&#10;" path="m490,25l490,25,370,95,330,110,295,120,250,125,205,130,160,130,110,130,,115,215,160,425,200,620,225,815,245,940,255,1064,265,1109,265,1079,260,1044,255,1009,245,979,230,945,215,910,195,845,145,780,85,740,50,705,30,670,15,635,5,595,,570,,545,5,515,10,490,25xe" fillcolor="#0d0d0d [3069]" strokecolor="#d86b77 [1941]" strokeweight=".25pt">
                    <v:path arrowok="t" o:connecttype="custom" o:connectlocs="490,25;490,25;370,95;370,95;330,110;295,120;250,125;205,130;160,130;110,130;0,115;0,115;215,160;425,200;620,225;815,245;815,245;940,255;1064,265;1064,265;1109,265;1109,265;1079,260;1044,255;1009,245;979,230;945,215;910,195;845,145;845,145;780,85;740,50;740,50;705,30;670,15;635,5;595,0;595,0;570,0;545,5;515,10;490,25;490,25" o:connectangles="0,0,0,0,0,0,0,0,0,0,0,0,0,0,0,0,0,0,0,0,0,0,0,0,0,0,0,0,0,0,0,0,0,0,0,0,0,0,0,0,0,0,0"/>
                  </v:shape>
                  <v:shape id="Freeform 4007" o:spid="_x0000_s1153" style="position:absolute;left:420;top:1421;width:2374;height:380;visibility:visible;mso-wrap-style:square;v-text-anchor:top" coordsize="2374,3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mQQrxAAA&#10;ANwAAAAPAAAAZHJzL2Rvd25yZXYueG1sRI9Bi8IwFITvgv8hPMHbmrqKSDWKCAvrRVF3QW+P5tkW&#10;m5duEzX6642w4HGYmW+Y6TyYSlypcaVlBf1eAoI4s7rkXMHP/utjDMJ5ZI2VZVJwJwfzWbs1xVTb&#10;G2/puvO5iBB2KSoovK9TKV1WkEHXszVx9E62MeijbHKpG7xFuKnkZ5KMpMGS40KBNS0Lys67i1FA&#10;4XL6zVaH+2OIy7BZJ7g9jv+U6nbCYgLCU/Dv8H/7WysYDgbwOhOPgJw9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JkEK8QAAADcAAAADwAAAAAAAAAAAAAAAACXAgAAZHJzL2Rv&#10;d25yZXYueG1sUEsFBgAAAAAEAAQA9QAAAIgDAAAAAA==&#10;" path="m2374,0l2374,,2294,35,2214,65,2139,90,2064,110,1989,130,1909,145,1739,170,1564,185,1469,190,1369,190,1319,190,1294,190,1249,190,1125,180,1000,170,805,150,610,125,400,85,185,40,,,40,40,85,80,135,120,190,155,250,190,315,220,380,250,455,275,475,280,550,305,620,320,775,355,935,370,1100,380,1269,380,1354,375,1434,365,1524,355,1614,335,1699,320,1789,295,1804,290,1884,265,1964,235,2044,205,2114,170,2184,130,2249,90,2314,45,2374,0xe" fillcolor="#e59ca4 [1301]" strokecolor="#d86b77 [1941]" strokeweight=".25pt">
                    <v:path arrowok="t" o:connecttype="custom" o:connectlocs="2374,0;2214,65;2139,90;1989,130;1739,170;1564,185;1369,190;1319,190;1294,190;1249,190;1125,180;1000,170;610,125;185,40;0,0;40,40;135,120;250,190;380,250;455,275;475,280;620,320;935,370;1100,380;1100,380;1354,375;1434,365;1614,335;1789,295;1804,290;1884,265;2044,205;2184,130;2314,45;2374,0" o:connectangles="0,0,0,0,0,0,0,0,0,0,0,0,0,0,0,0,0,0,0,0,0,0,0,0,0,0,0,0,0,0,0,0,0,0,0"/>
                  </v:shape>
                  <v:shape id="Freeform 4008" o:spid="_x0000_s1154" style="position:absolute;left:1984;top:1421;width:810;height:290;visibility:visible;mso-wrap-style:square;v-text-anchor:top" coordsize="810,2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rEkXxQAA&#10;ANwAAAAPAAAAZHJzL2Rvd25yZXYueG1sRI/dasJAFITvC77DcgTv6iYqJUZXEUHxxlJ/HuCQPSbR&#10;7NmYXWPap+8WCl4OM/MNM192phItNa60rCAeRiCIM6tLzhWcT5v3BITzyBory6TgmxwsF723Oaba&#10;PvlA7dHnIkDYpaig8L5OpXRZQQbd0NbEwbvYxqAPssmlbvAZ4KaSoyj6kAZLDgsF1rQuKLsdH0aB&#10;vcZfefmzn9532ySJP/e0bs+k1KDfrWYgPHX+Ff5v77SCyXgCf2fCEZCL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GsSRfFAAAA3AAAAA8AAAAAAAAAAAAAAAAAlwIAAGRycy9k&#10;b3ducmV2LnhtbFBLBQYAAAAABAAEAPUAAACJAwAAAAA=&#10;" path="m810,0l810,,730,35,650,65,575,90,500,110,425,130,345,145,175,170,,185,240,290,320,265,400,235,480,205,550,170,620,130,685,90,750,45,810,0xe" fillcolor="#761e28 [2405]" strokecolor="#d86b77 [1941]" strokeweight=".25pt">
                    <v:path arrowok="t" o:connecttype="custom" o:connectlocs="810,0;810,0;730,35;650,65;650,65;575,90;500,110;425,130;345,145;175,170;0,185;240,290;240,290;320,265;400,235;480,205;550,170;620,130;685,90;750,45;810,0;810,0" o:connectangles="0,0,0,0,0,0,0,0,0,0,0,0,0,0,0,0,0,0,0,0,0,0"/>
                  </v:shape>
                  <v:shape id="Freeform 4009" o:spid="_x0000_s1155" style="position:absolute;left:420;top:1421;width:1000;height:280;visibility:visible;mso-wrap-style:square;v-text-anchor:top" coordsize=",2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Ksq9xQAA&#10;ANwAAAAPAAAAZHJzL2Rvd25yZXYueG1sRI9ba8JAFITfhf6H5RR80029tCXNKhoQrD4U0/b9kD25&#10;0OzZkF1N/PddQfBxmJlvmGQ9mEZcqHO1ZQUv0wgEcW51zaWCn+/d5B2E88gaG8uk4EoO1qunUYKx&#10;tj2f6JL5UgQIuxgVVN63sZQur8igm9qWOHiF7Qz6ILtS6g77ADeNnEXRqzRYc1iosKW0ovwvOxsF&#10;WRp97d6Ox3RWHj6L6++Jtv2ZlBo/D5sPEJ4G/wjf23utYDFfwu1MOAJy9Q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sqyr3FAAAA3AAAAA8AAAAAAAAAAAAAAAAAlwIAAGRycy9k&#10;b3ducmV2LnhtbFBLBQYAAAAABAAEAPUAAACJAwAAAAA=&#10;" path="m455,275l455,275,475,280,620,270,690,260,760,250,820,235,885,215,940,195,1000,170,805,150,610,125,400,85,185,40,,,40,40,85,80,135,120,190,155,250,190,315,220,380,250,455,275xe" fillcolor="#761e28 [2405]" strokecolor="#d86b77 [1941]" strokeweight=".25pt">
                    <v:path arrowok="t" o:connecttype="custom" o:connectlocs="455,275;455,275;475,280;475,280;620,270;690,260;760,250;820,235;885,215;940,195;1000,170;1000,170;805,150;610,125;400,85;185,40;185,40;0,0;0,0;40,40;85,80;135,120;190,155;250,190;315,220;380,250;455,275;455,275" o:connectangles="0,0,0,0,0,0,0,0,0,0,0,0,0,0,0,0,0,0,0,0,0,0,0,0,0,0,0,0"/>
                  </v:shape>
                  <v:shape id="Freeform 4010" o:spid="_x0000_s1156" style="position:absolute;left:1520;top:1611;width:334;height:190;visibility:visible;mso-wrap-style:square;v-text-anchor:top" coordsize="334,1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9vFfxAAA&#10;ANwAAAAPAAAAZHJzL2Rvd25yZXYueG1sRI9Pa8JAFMTvhX6H5RW81Y3aiKSuIkIkhx6Mf+6P7GuS&#10;Nvs2ZFdNvr0rCB6HmfkNs1z3phFX6lxtWcFkHIEgLqyuuVRwOqafCxDOI2tsLJOCgRysV+9vS0y0&#10;vXFO14MvRYCwS1BB5X2bSOmKigy6sW2Jg/drO4M+yK6UusNbgJtGTqNoLg3WHBYqbGlbUfF/uBgF&#10;059zvM92myGfxMMfF3GqszxVavTRb75BeOr9K/xsZ1rB12wOjzPhCMjVH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fbxX8QAAADcAAAADwAAAAAAAAAAAAAAAACXAgAAZHJzL2Rv&#10;d25yZXYueG1sUEsFBgAAAAAEAAQA9QAAAIgDAAAAAA==&#10;" path="m219,0l219,,194,,149,,129,40,94,85,54,135,,190,169,190,254,185,334,175,269,,219,0xe" fillcolor="#761e28 [2405]" strokecolor="#d86b77 [1941]" strokeweight=".25pt">
                    <v:path arrowok="t" o:connecttype="custom" o:connectlocs="219,0;219,0;194,0;194,0;149,0;149,0;129,40;94,85;54,135;0,190;0,190;0,190;0,190;169,190;254,185;334,175;269,0;269,0;219,0;219,0" o:connectangles="0,0,0,0,0,0,0,0,0,0,0,0,0,0,0,0,0,0,0,0"/>
                  </v:shape>
                  <v:shape id="Freeform 4011" o:spid="_x0000_s1157" style="position:absolute;left:2029;top:1431;width:210;height:125;visibility:visible;mso-wrap-style:square;v-text-anchor:top" coordsize="210,1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wBwVxQAA&#10;ANwAAAAPAAAAZHJzL2Rvd25yZXYueG1sRI9Ba8JAFITvhf6H5RW81Y1arERXaQVbr0aDeHtkn9lo&#10;9m3IbjX217sFocdhZr5hZovO1uJCra8cKxj0ExDEhdMVlwp229XrBIQPyBprx6TgRh4W8+enGaba&#10;XXlDlyyUIkLYp6jAhNCkUvrCkEXfdw1x9I6utRiibEupW7xGuK3lMEnG0mLFccFgQ0tDxTn7sQo+&#10;9en7PMxvv3nztc+2h7XJNW6U6r10H1MQgbrwH36011rB2+gd/s7EIyDn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DAHBXFAAAA3AAAAA8AAAAAAAAAAAAAAAAAlwIAAGRycy9k&#10;b3ducmV2LnhtbFBLBQYAAAAABAAEAPUAAACJAwAAAAA=&#10;" path="m210,40l210,40,200,25,195,15,185,5,175,,160,,140,5,120,15,95,25,70,45,45,65,20,90,,115,65,120,120,125,160,115,180,105,190,95,205,85,210,70,210,55,210,40xe" fillcolor="#f9b268 [1940]" strokecolor="#d86b77 [1941]" strokeweight=".25pt">
                    <v:path arrowok="t" o:connecttype="custom" o:connectlocs="210,40;210,40;200,25;195,15;185,5;175,0;175,0;160,0;140,5;120,15;95,25;95,25;70,45;45,65;20,90;0,115;0,115;65,120;120,125;160,115;180,105;190,95;190,95;205,85;210,70;210,55;210,40;210,40" o:connectangles="0,0,0,0,0,0,0,0,0,0,0,0,0,0,0,0,0,0,0,0,0,0,0,0,0,0,0,0"/>
                  </v:shape>
                  <v:shape id="Freeform 4012" o:spid="_x0000_s1158" style="position:absolute;left:1135;top:1396;width:200;height:130;visibility:visible;mso-wrap-style:square;v-text-anchor:top" coordsize="200,1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Y711wwAA&#10;ANwAAAAPAAAAZHJzL2Rvd25yZXYueG1sRE/LasJAFN0X/IfhCt3VibaUEjORIghZ2KrxQZeXmdsk&#10;NHMnZKaa/L2zKHR5OO9sNdhWXKn3jWMF81kCglg703Cl4HTcPL2B8AHZYOuYFIzkYZVPHjJMjbvx&#10;ga5lqEQMYZ+igjqELpXS65os+pnriCP37XqLIcK+kqbHWwy3rVwkyau02HBsqLGjdU36p/y1Ci5f&#10;48d2VxV03CTndtwfdPG510o9Tof3JYhAQ/gX/7kLo+DlOa6NZ+IRkPk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6Y711wwAAANwAAAAPAAAAAAAAAAAAAAAAAJcCAABkcnMvZG93&#10;bnJldi54bWxQSwUGAAAAAAQABAD1AAAAhwMAAAAA&#10;" path="m5,35l5,35,,50,,65,5,80,15,95,25,105,40,115,85,125,135,130,200,125,185,100,165,75,140,55,120,35,95,15,70,5,55,,40,,30,5,20,10,5,35xe" fillcolor="#f9b268 [1940]" strokecolor="#d86b77 [1941]" strokeweight=".25pt">
                    <v:path arrowok="t" o:connecttype="custom" o:connectlocs="5,35;5,35;0,50;0,65;5,80;15,95;15,95;25,105;40,115;85,125;135,130;200,125;200,125;185,100;165,75;140,55;120,35;120,35;95,15;70,5;55,0;40,0;40,0;30,5;20,10;5,35;5,35" o:connectangles="0,0,0,0,0,0,0,0,0,0,0,0,0,0,0,0,0,0,0,0,0,0,0,0,0,0,0"/>
                  </v:shape>
                </v:group>
                <v:shapetype id="_x0000_t183" coordsize="21600,21600" o:spt="183" adj="5400" path="m21600,10800l@15@14@15@18xem18436,3163l@17@12@16@13xem10800,0l@14@10@18@10xem3163,3163l@12@13@13@12xem0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4013" o:spid="_x0000_s1159" type="#_x0000_t183" style="position:absolute;left:8676;top:10647;width:671;height:672;rotation:2333235fd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Lz18xQAA&#10;ANwAAAAPAAAAZHJzL2Rvd25yZXYueG1sRI/dasJAFITvhb7Dcgq9040/SI2uUhSLF62l1gc4ZI9J&#10;bPZsyB419um7guDlMDPfMLNF6yp1piaUng30ewko4szbknMD+5919xVUEGSLlWcycKUAi/lTZ4ap&#10;9Rf+pvNOchUhHFI0UIjUqdYhK8hh6PmaOHoH3ziUKJtc2wYvEe4qPUiSsXZYclwosKZlQdnv7uQM&#10;fJ6W9dGv+u+TLY0s7v8OIh9fxrw8t29TUEKtPML39sYaGA0ncDsTj4Ce/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MvPXzFAAAA3AAAAA8AAAAAAAAAAAAAAAAAlwIAAGRycy9k&#10;b3ducmV2LnhtbFBLBQYAAAAABAAEAPUAAACJAwAAAAA=&#10;" fillcolor="white [3212]" stroked="f" strokecolor="#d9c19b [1945]" strokeweight="1pt">
                  <v:fill opacity="39321f"/>
                  <v:shadow color="#664c26 [1609]" opacity=".5" offset="1pt"/>
                </v:shape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955193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3364230</wp:posOffset>
                </wp:positionV>
                <wp:extent cx="5668645" cy="2447925"/>
                <wp:effectExtent l="0" t="0" r="635" b="4445"/>
                <wp:wrapNone/>
                <wp:docPr id="172" name="Group 4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8645" cy="2447925"/>
                          <a:chOff x="1672" y="6018"/>
                          <a:chExt cx="8927" cy="3855"/>
                        </a:xfrm>
                      </wpg:grpSpPr>
                      <wps:wsp>
                        <wps:cNvPr id="173" name="Rectangle 3735"/>
                        <wps:cNvSpPr>
                          <a:spLocks noChangeArrowheads="1"/>
                        </wps:cNvSpPr>
                        <wps:spPr bwMode="auto">
                          <a:xfrm>
                            <a:off x="1672" y="6018"/>
                            <a:ext cx="8927" cy="3801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  <a:alpha val="60001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29783" dir="3885598" algn="ctr" rotWithShape="0">
                                    <a:schemeClr val="accent3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3736"/>
                        <wps:cNvSpPr>
                          <a:spLocks/>
                        </wps:cNvSpPr>
                        <wps:spPr bwMode="auto">
                          <a:xfrm>
                            <a:off x="1672" y="7742"/>
                            <a:ext cx="8911" cy="2131"/>
                          </a:xfrm>
                          <a:custGeom>
                            <a:avLst/>
                            <a:gdLst>
                              <a:gd name="T0" fmla="*/ 10091 w 11748"/>
                              <a:gd name="T1" fmla="*/ 27 h 4104"/>
                              <a:gd name="T2" fmla="*/ 10091 w 11748"/>
                              <a:gd name="T3" fmla="*/ 27 h 4104"/>
                              <a:gd name="T4" fmla="*/ 9649 w 11748"/>
                              <a:gd name="T5" fmla="*/ 71 h 4104"/>
                              <a:gd name="T6" fmla="*/ 9188 w 11748"/>
                              <a:gd name="T7" fmla="*/ 125 h 4104"/>
                              <a:gd name="T8" fmla="*/ 8701 w 11748"/>
                              <a:gd name="T9" fmla="*/ 204 h 4104"/>
                              <a:gd name="T10" fmla="*/ 8204 w 11748"/>
                              <a:gd name="T11" fmla="*/ 293 h 4104"/>
                              <a:gd name="T12" fmla="*/ 8204 w 11748"/>
                              <a:gd name="T13" fmla="*/ 293 h 4104"/>
                              <a:gd name="T14" fmla="*/ 7841 w 11748"/>
                              <a:gd name="T15" fmla="*/ 364 h 4104"/>
                              <a:gd name="T16" fmla="*/ 7407 w 11748"/>
                              <a:gd name="T17" fmla="*/ 461 h 4104"/>
                              <a:gd name="T18" fmla="*/ 6300 w 11748"/>
                              <a:gd name="T19" fmla="*/ 718 h 4104"/>
                              <a:gd name="T20" fmla="*/ 6300 w 11748"/>
                              <a:gd name="T21" fmla="*/ 718 h 4104"/>
                              <a:gd name="T22" fmla="*/ 5103 w 11748"/>
                              <a:gd name="T23" fmla="*/ 993 h 4104"/>
                              <a:gd name="T24" fmla="*/ 4226 w 11748"/>
                              <a:gd name="T25" fmla="*/ 1188 h 4104"/>
                              <a:gd name="T26" fmla="*/ 4226 w 11748"/>
                              <a:gd name="T27" fmla="*/ 1188 h 4104"/>
                              <a:gd name="T28" fmla="*/ 4085 w 11748"/>
                              <a:gd name="T29" fmla="*/ 1215 h 4104"/>
                              <a:gd name="T30" fmla="*/ 3943 w 11748"/>
                              <a:gd name="T31" fmla="*/ 1232 h 4104"/>
                              <a:gd name="T32" fmla="*/ 3801 w 11748"/>
                              <a:gd name="T33" fmla="*/ 1241 h 4104"/>
                              <a:gd name="T34" fmla="*/ 3642 w 11748"/>
                              <a:gd name="T35" fmla="*/ 1250 h 4104"/>
                              <a:gd name="T36" fmla="*/ 3482 w 11748"/>
                              <a:gd name="T37" fmla="*/ 1250 h 4104"/>
                              <a:gd name="T38" fmla="*/ 3323 w 11748"/>
                              <a:gd name="T39" fmla="*/ 1241 h 4104"/>
                              <a:gd name="T40" fmla="*/ 3154 w 11748"/>
                              <a:gd name="T41" fmla="*/ 1232 h 4104"/>
                              <a:gd name="T42" fmla="*/ 2977 w 11748"/>
                              <a:gd name="T43" fmla="*/ 1206 h 4104"/>
                              <a:gd name="T44" fmla="*/ 2977 w 11748"/>
                              <a:gd name="T45" fmla="*/ 1206 h 4104"/>
                              <a:gd name="T46" fmla="*/ 2756 w 11748"/>
                              <a:gd name="T47" fmla="*/ 1170 h 4104"/>
                              <a:gd name="T48" fmla="*/ 2481 w 11748"/>
                              <a:gd name="T49" fmla="*/ 1126 h 4104"/>
                              <a:gd name="T50" fmla="*/ 2144 w 11748"/>
                              <a:gd name="T51" fmla="*/ 1055 h 4104"/>
                              <a:gd name="T52" fmla="*/ 1746 w 11748"/>
                              <a:gd name="T53" fmla="*/ 966 h 4104"/>
                              <a:gd name="T54" fmla="*/ 1746 w 11748"/>
                              <a:gd name="T55" fmla="*/ 966 h 4104"/>
                              <a:gd name="T56" fmla="*/ 1400 w 11748"/>
                              <a:gd name="T57" fmla="*/ 896 h 4104"/>
                              <a:gd name="T58" fmla="*/ 1090 w 11748"/>
                              <a:gd name="T59" fmla="*/ 834 h 4104"/>
                              <a:gd name="T60" fmla="*/ 842 w 11748"/>
                              <a:gd name="T61" fmla="*/ 798 h 4104"/>
                              <a:gd name="T62" fmla="*/ 629 w 11748"/>
                              <a:gd name="T63" fmla="*/ 772 h 4104"/>
                              <a:gd name="T64" fmla="*/ 629 w 11748"/>
                              <a:gd name="T65" fmla="*/ 772 h 4104"/>
                              <a:gd name="T66" fmla="*/ 461 w 11748"/>
                              <a:gd name="T67" fmla="*/ 772 h 4104"/>
                              <a:gd name="T68" fmla="*/ 293 w 11748"/>
                              <a:gd name="T69" fmla="*/ 772 h 4104"/>
                              <a:gd name="T70" fmla="*/ 142 w 11748"/>
                              <a:gd name="T71" fmla="*/ 789 h 4104"/>
                              <a:gd name="T72" fmla="*/ 0 w 11748"/>
                              <a:gd name="T73" fmla="*/ 816 h 4104"/>
                              <a:gd name="T74" fmla="*/ 0 w 11748"/>
                              <a:gd name="T75" fmla="*/ 4104 h 4104"/>
                              <a:gd name="T76" fmla="*/ 11748 w 11748"/>
                              <a:gd name="T77" fmla="*/ 4104 h 4104"/>
                              <a:gd name="T78" fmla="*/ 11748 w 11748"/>
                              <a:gd name="T79" fmla="*/ 18 h 4104"/>
                              <a:gd name="T80" fmla="*/ 11748 w 11748"/>
                              <a:gd name="T81" fmla="*/ 18 h 4104"/>
                              <a:gd name="T82" fmla="*/ 11332 w 11748"/>
                              <a:gd name="T83" fmla="*/ 0 h 4104"/>
                              <a:gd name="T84" fmla="*/ 10915 w 11748"/>
                              <a:gd name="T85" fmla="*/ 0 h 4104"/>
                              <a:gd name="T86" fmla="*/ 10508 w 11748"/>
                              <a:gd name="T87" fmla="*/ 9 h 4104"/>
                              <a:gd name="T88" fmla="*/ 10091 w 11748"/>
                              <a:gd name="T89" fmla="*/ 27 h 4104"/>
                              <a:gd name="T90" fmla="*/ 10091 w 11748"/>
                              <a:gd name="T91" fmla="*/ 27 h 4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1748" h="4104">
                                <a:moveTo>
                                  <a:pt x="10091" y="27"/>
                                </a:moveTo>
                                <a:lnTo>
                                  <a:pt x="10091" y="27"/>
                                </a:lnTo>
                                <a:lnTo>
                                  <a:pt x="9649" y="71"/>
                                </a:lnTo>
                                <a:lnTo>
                                  <a:pt x="9188" y="125"/>
                                </a:lnTo>
                                <a:lnTo>
                                  <a:pt x="8701" y="204"/>
                                </a:lnTo>
                                <a:lnTo>
                                  <a:pt x="8204" y="293"/>
                                </a:lnTo>
                                <a:lnTo>
                                  <a:pt x="7841" y="364"/>
                                </a:lnTo>
                                <a:lnTo>
                                  <a:pt x="7407" y="461"/>
                                </a:lnTo>
                                <a:lnTo>
                                  <a:pt x="6300" y="718"/>
                                </a:lnTo>
                                <a:lnTo>
                                  <a:pt x="5103" y="993"/>
                                </a:lnTo>
                                <a:lnTo>
                                  <a:pt x="4226" y="1188"/>
                                </a:lnTo>
                                <a:lnTo>
                                  <a:pt x="4085" y="1215"/>
                                </a:lnTo>
                                <a:lnTo>
                                  <a:pt x="3943" y="1232"/>
                                </a:lnTo>
                                <a:lnTo>
                                  <a:pt x="3801" y="1241"/>
                                </a:lnTo>
                                <a:lnTo>
                                  <a:pt x="3642" y="1250"/>
                                </a:lnTo>
                                <a:lnTo>
                                  <a:pt x="3482" y="1250"/>
                                </a:lnTo>
                                <a:lnTo>
                                  <a:pt x="3323" y="1241"/>
                                </a:lnTo>
                                <a:lnTo>
                                  <a:pt x="3154" y="1232"/>
                                </a:lnTo>
                                <a:lnTo>
                                  <a:pt x="2977" y="1206"/>
                                </a:lnTo>
                                <a:lnTo>
                                  <a:pt x="2756" y="1170"/>
                                </a:lnTo>
                                <a:lnTo>
                                  <a:pt x="2481" y="1126"/>
                                </a:lnTo>
                                <a:lnTo>
                                  <a:pt x="2144" y="1055"/>
                                </a:lnTo>
                                <a:lnTo>
                                  <a:pt x="1746" y="966"/>
                                </a:lnTo>
                                <a:lnTo>
                                  <a:pt x="1400" y="896"/>
                                </a:lnTo>
                                <a:lnTo>
                                  <a:pt x="1090" y="834"/>
                                </a:lnTo>
                                <a:lnTo>
                                  <a:pt x="842" y="798"/>
                                </a:lnTo>
                                <a:lnTo>
                                  <a:pt x="629" y="772"/>
                                </a:lnTo>
                                <a:lnTo>
                                  <a:pt x="461" y="772"/>
                                </a:lnTo>
                                <a:lnTo>
                                  <a:pt x="293" y="772"/>
                                </a:lnTo>
                                <a:lnTo>
                                  <a:pt x="142" y="789"/>
                                </a:lnTo>
                                <a:lnTo>
                                  <a:pt x="0" y="816"/>
                                </a:lnTo>
                                <a:lnTo>
                                  <a:pt x="0" y="4104"/>
                                </a:lnTo>
                                <a:lnTo>
                                  <a:pt x="11748" y="4104"/>
                                </a:lnTo>
                                <a:lnTo>
                                  <a:pt x="11748" y="18"/>
                                </a:lnTo>
                                <a:lnTo>
                                  <a:pt x="11332" y="0"/>
                                </a:lnTo>
                                <a:lnTo>
                                  <a:pt x="10915" y="0"/>
                                </a:lnTo>
                                <a:lnTo>
                                  <a:pt x="10508" y="9"/>
                                </a:lnTo>
                                <a:lnTo>
                                  <a:pt x="10091" y="27"/>
                                </a:lnTo>
                                <a:close/>
                              </a:path>
                            </a:pathLst>
                          </a:custGeom>
                          <a:gradFill rotWithShape="0">
                            <a:gsLst>
                              <a:gs pos="0">
                                <a:schemeClr val="lt1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chemeClr val="accent6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29783" dir="3885598" algn="ctr" rotWithShape="0">
                                    <a:schemeClr val="accent6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5" name="Group 3737"/>
                        <wpg:cNvGrpSpPr>
                          <a:grpSpLocks/>
                        </wpg:cNvGrpSpPr>
                        <wpg:grpSpPr bwMode="auto">
                          <a:xfrm rot="187344">
                            <a:off x="1910" y="6302"/>
                            <a:ext cx="1173" cy="1926"/>
                            <a:chOff x="10" y="10"/>
                            <a:chExt cx="2315" cy="3035"/>
                          </a:xfrm>
                        </wpg:grpSpPr>
                        <wps:wsp>
                          <wps:cNvPr id="176" name="Freeform 3738"/>
                          <wps:cNvSpPr>
                            <a:spLocks/>
                          </wps:cNvSpPr>
                          <wps:spPr bwMode="auto">
                            <a:xfrm>
                              <a:off x="255" y="10"/>
                              <a:ext cx="800" cy="665"/>
                            </a:xfrm>
                            <a:custGeom>
                              <a:avLst/>
                              <a:gdLst>
                                <a:gd name="T0" fmla="*/ 395 w 800"/>
                                <a:gd name="T1" fmla="*/ 30 h 665"/>
                                <a:gd name="T2" fmla="*/ 395 w 800"/>
                                <a:gd name="T3" fmla="*/ 30 h 665"/>
                                <a:gd name="T4" fmla="*/ 340 w 800"/>
                                <a:gd name="T5" fmla="*/ 10 h 665"/>
                                <a:gd name="T6" fmla="*/ 310 w 800"/>
                                <a:gd name="T7" fmla="*/ 5 h 665"/>
                                <a:gd name="T8" fmla="*/ 285 w 800"/>
                                <a:gd name="T9" fmla="*/ 0 h 665"/>
                                <a:gd name="T10" fmla="*/ 255 w 800"/>
                                <a:gd name="T11" fmla="*/ 5 h 665"/>
                                <a:gd name="T12" fmla="*/ 230 w 800"/>
                                <a:gd name="T13" fmla="*/ 5 h 665"/>
                                <a:gd name="T14" fmla="*/ 205 w 800"/>
                                <a:gd name="T15" fmla="*/ 15 h 665"/>
                                <a:gd name="T16" fmla="*/ 180 w 800"/>
                                <a:gd name="T17" fmla="*/ 25 h 665"/>
                                <a:gd name="T18" fmla="*/ 180 w 800"/>
                                <a:gd name="T19" fmla="*/ 25 h 665"/>
                                <a:gd name="T20" fmla="*/ 155 w 800"/>
                                <a:gd name="T21" fmla="*/ 40 h 665"/>
                                <a:gd name="T22" fmla="*/ 130 w 800"/>
                                <a:gd name="T23" fmla="*/ 60 h 665"/>
                                <a:gd name="T24" fmla="*/ 105 w 800"/>
                                <a:gd name="T25" fmla="*/ 80 h 665"/>
                                <a:gd name="T26" fmla="*/ 85 w 800"/>
                                <a:gd name="T27" fmla="*/ 105 h 665"/>
                                <a:gd name="T28" fmla="*/ 40 w 800"/>
                                <a:gd name="T29" fmla="*/ 170 h 665"/>
                                <a:gd name="T30" fmla="*/ 0 w 800"/>
                                <a:gd name="T31" fmla="*/ 250 h 665"/>
                                <a:gd name="T32" fmla="*/ 0 w 800"/>
                                <a:gd name="T33" fmla="*/ 250 h 665"/>
                                <a:gd name="T34" fmla="*/ 40 w 800"/>
                                <a:gd name="T35" fmla="*/ 235 h 665"/>
                                <a:gd name="T36" fmla="*/ 80 w 800"/>
                                <a:gd name="T37" fmla="*/ 225 h 665"/>
                                <a:gd name="T38" fmla="*/ 115 w 800"/>
                                <a:gd name="T39" fmla="*/ 220 h 665"/>
                                <a:gd name="T40" fmla="*/ 155 w 800"/>
                                <a:gd name="T41" fmla="*/ 220 h 665"/>
                                <a:gd name="T42" fmla="*/ 225 w 800"/>
                                <a:gd name="T43" fmla="*/ 120 h 665"/>
                                <a:gd name="T44" fmla="*/ 200 w 800"/>
                                <a:gd name="T45" fmla="*/ 220 h 665"/>
                                <a:gd name="T46" fmla="*/ 200 w 800"/>
                                <a:gd name="T47" fmla="*/ 220 h 665"/>
                                <a:gd name="T48" fmla="*/ 240 w 800"/>
                                <a:gd name="T49" fmla="*/ 230 h 665"/>
                                <a:gd name="T50" fmla="*/ 280 w 800"/>
                                <a:gd name="T51" fmla="*/ 240 h 665"/>
                                <a:gd name="T52" fmla="*/ 360 w 800"/>
                                <a:gd name="T53" fmla="*/ 160 h 665"/>
                                <a:gd name="T54" fmla="*/ 330 w 800"/>
                                <a:gd name="T55" fmla="*/ 255 h 665"/>
                                <a:gd name="T56" fmla="*/ 330 w 800"/>
                                <a:gd name="T57" fmla="*/ 255 h 665"/>
                                <a:gd name="T58" fmla="*/ 390 w 800"/>
                                <a:gd name="T59" fmla="*/ 285 h 665"/>
                                <a:gd name="T60" fmla="*/ 455 w 800"/>
                                <a:gd name="T61" fmla="*/ 235 h 665"/>
                                <a:gd name="T62" fmla="*/ 430 w 800"/>
                                <a:gd name="T63" fmla="*/ 310 h 665"/>
                                <a:gd name="T64" fmla="*/ 430 w 800"/>
                                <a:gd name="T65" fmla="*/ 310 h 665"/>
                                <a:gd name="T66" fmla="*/ 480 w 800"/>
                                <a:gd name="T67" fmla="*/ 350 h 665"/>
                                <a:gd name="T68" fmla="*/ 530 w 800"/>
                                <a:gd name="T69" fmla="*/ 315 h 665"/>
                                <a:gd name="T70" fmla="*/ 505 w 800"/>
                                <a:gd name="T71" fmla="*/ 370 h 665"/>
                                <a:gd name="T72" fmla="*/ 505 w 800"/>
                                <a:gd name="T73" fmla="*/ 370 h 665"/>
                                <a:gd name="T74" fmla="*/ 555 w 800"/>
                                <a:gd name="T75" fmla="*/ 410 h 665"/>
                                <a:gd name="T76" fmla="*/ 590 w 800"/>
                                <a:gd name="T77" fmla="*/ 390 h 665"/>
                                <a:gd name="T78" fmla="*/ 575 w 800"/>
                                <a:gd name="T79" fmla="*/ 430 h 665"/>
                                <a:gd name="T80" fmla="*/ 575 w 800"/>
                                <a:gd name="T81" fmla="*/ 430 h 665"/>
                                <a:gd name="T82" fmla="*/ 615 w 800"/>
                                <a:gd name="T83" fmla="*/ 470 h 665"/>
                                <a:gd name="T84" fmla="*/ 640 w 800"/>
                                <a:gd name="T85" fmla="*/ 460 h 665"/>
                                <a:gd name="T86" fmla="*/ 635 w 800"/>
                                <a:gd name="T87" fmla="*/ 485 h 665"/>
                                <a:gd name="T88" fmla="*/ 635 w 800"/>
                                <a:gd name="T89" fmla="*/ 485 h 665"/>
                                <a:gd name="T90" fmla="*/ 715 w 800"/>
                                <a:gd name="T91" fmla="*/ 570 h 665"/>
                                <a:gd name="T92" fmla="*/ 800 w 800"/>
                                <a:gd name="T93" fmla="*/ 665 h 665"/>
                                <a:gd name="T94" fmla="*/ 800 w 800"/>
                                <a:gd name="T95" fmla="*/ 665 h 665"/>
                                <a:gd name="T96" fmla="*/ 800 w 800"/>
                                <a:gd name="T97" fmla="*/ 665 h 665"/>
                                <a:gd name="T98" fmla="*/ 765 w 800"/>
                                <a:gd name="T99" fmla="*/ 540 h 665"/>
                                <a:gd name="T100" fmla="*/ 725 w 800"/>
                                <a:gd name="T101" fmla="*/ 430 h 665"/>
                                <a:gd name="T102" fmla="*/ 675 w 800"/>
                                <a:gd name="T103" fmla="*/ 330 h 665"/>
                                <a:gd name="T104" fmla="*/ 620 w 800"/>
                                <a:gd name="T105" fmla="*/ 240 h 665"/>
                                <a:gd name="T106" fmla="*/ 620 w 800"/>
                                <a:gd name="T107" fmla="*/ 240 h 665"/>
                                <a:gd name="T108" fmla="*/ 570 w 800"/>
                                <a:gd name="T109" fmla="*/ 170 h 665"/>
                                <a:gd name="T110" fmla="*/ 515 w 800"/>
                                <a:gd name="T111" fmla="*/ 110 h 665"/>
                                <a:gd name="T112" fmla="*/ 455 w 800"/>
                                <a:gd name="T113" fmla="*/ 65 h 665"/>
                                <a:gd name="T114" fmla="*/ 395 w 800"/>
                                <a:gd name="T115" fmla="*/ 30 h 665"/>
                                <a:gd name="T116" fmla="*/ 395 w 800"/>
                                <a:gd name="T117" fmla="*/ 30 h 6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800" h="665">
                                  <a:moveTo>
                                    <a:pt x="395" y="30"/>
                                  </a:moveTo>
                                  <a:lnTo>
                                    <a:pt x="395" y="30"/>
                                  </a:lnTo>
                                  <a:lnTo>
                                    <a:pt x="340" y="10"/>
                                  </a:lnTo>
                                  <a:lnTo>
                                    <a:pt x="310" y="5"/>
                                  </a:lnTo>
                                  <a:lnTo>
                                    <a:pt x="285" y="0"/>
                                  </a:lnTo>
                                  <a:lnTo>
                                    <a:pt x="255" y="5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05" y="15"/>
                                  </a:lnTo>
                                  <a:lnTo>
                                    <a:pt x="180" y="25"/>
                                  </a:lnTo>
                                  <a:lnTo>
                                    <a:pt x="155" y="40"/>
                                  </a:lnTo>
                                  <a:lnTo>
                                    <a:pt x="130" y="60"/>
                                  </a:lnTo>
                                  <a:lnTo>
                                    <a:pt x="105" y="80"/>
                                  </a:lnTo>
                                  <a:lnTo>
                                    <a:pt x="85" y="105"/>
                                  </a:lnTo>
                                  <a:lnTo>
                                    <a:pt x="40" y="170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40" y="235"/>
                                  </a:lnTo>
                                  <a:lnTo>
                                    <a:pt x="80" y="225"/>
                                  </a:lnTo>
                                  <a:lnTo>
                                    <a:pt x="115" y="220"/>
                                  </a:lnTo>
                                  <a:lnTo>
                                    <a:pt x="155" y="220"/>
                                  </a:lnTo>
                                  <a:lnTo>
                                    <a:pt x="225" y="120"/>
                                  </a:lnTo>
                                  <a:lnTo>
                                    <a:pt x="200" y="220"/>
                                  </a:lnTo>
                                  <a:lnTo>
                                    <a:pt x="240" y="230"/>
                                  </a:lnTo>
                                  <a:lnTo>
                                    <a:pt x="280" y="240"/>
                                  </a:lnTo>
                                  <a:lnTo>
                                    <a:pt x="360" y="160"/>
                                  </a:lnTo>
                                  <a:lnTo>
                                    <a:pt x="330" y="255"/>
                                  </a:lnTo>
                                  <a:lnTo>
                                    <a:pt x="390" y="285"/>
                                  </a:lnTo>
                                  <a:lnTo>
                                    <a:pt x="455" y="235"/>
                                  </a:lnTo>
                                  <a:lnTo>
                                    <a:pt x="430" y="310"/>
                                  </a:lnTo>
                                  <a:lnTo>
                                    <a:pt x="480" y="350"/>
                                  </a:lnTo>
                                  <a:lnTo>
                                    <a:pt x="530" y="315"/>
                                  </a:lnTo>
                                  <a:lnTo>
                                    <a:pt x="505" y="370"/>
                                  </a:lnTo>
                                  <a:lnTo>
                                    <a:pt x="555" y="410"/>
                                  </a:lnTo>
                                  <a:lnTo>
                                    <a:pt x="590" y="390"/>
                                  </a:lnTo>
                                  <a:lnTo>
                                    <a:pt x="575" y="430"/>
                                  </a:lnTo>
                                  <a:lnTo>
                                    <a:pt x="615" y="470"/>
                                  </a:lnTo>
                                  <a:lnTo>
                                    <a:pt x="640" y="460"/>
                                  </a:lnTo>
                                  <a:lnTo>
                                    <a:pt x="635" y="485"/>
                                  </a:lnTo>
                                  <a:lnTo>
                                    <a:pt x="715" y="570"/>
                                  </a:lnTo>
                                  <a:lnTo>
                                    <a:pt x="800" y="665"/>
                                  </a:lnTo>
                                  <a:lnTo>
                                    <a:pt x="765" y="540"/>
                                  </a:lnTo>
                                  <a:lnTo>
                                    <a:pt x="725" y="430"/>
                                  </a:lnTo>
                                  <a:lnTo>
                                    <a:pt x="675" y="330"/>
                                  </a:lnTo>
                                  <a:lnTo>
                                    <a:pt x="620" y="240"/>
                                  </a:lnTo>
                                  <a:lnTo>
                                    <a:pt x="570" y="170"/>
                                  </a:lnTo>
                                  <a:lnTo>
                                    <a:pt x="515" y="110"/>
                                  </a:lnTo>
                                  <a:lnTo>
                                    <a:pt x="455" y="65"/>
                                  </a:lnTo>
                                  <a:lnTo>
                                    <a:pt x="39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3739"/>
                          <wps:cNvSpPr>
                            <a:spLocks/>
                          </wps:cNvSpPr>
                          <wps:spPr bwMode="auto">
                            <a:xfrm>
                              <a:off x="1055" y="115"/>
                              <a:ext cx="1080" cy="560"/>
                            </a:xfrm>
                            <a:custGeom>
                              <a:avLst/>
                              <a:gdLst>
                                <a:gd name="T0" fmla="*/ 890 w 1080"/>
                                <a:gd name="T1" fmla="*/ 55 h 560"/>
                                <a:gd name="T2" fmla="*/ 830 w 1080"/>
                                <a:gd name="T3" fmla="*/ 25 h 560"/>
                                <a:gd name="T4" fmla="*/ 765 w 1080"/>
                                <a:gd name="T5" fmla="*/ 5 h 560"/>
                                <a:gd name="T6" fmla="*/ 695 w 1080"/>
                                <a:gd name="T7" fmla="*/ 0 h 560"/>
                                <a:gd name="T8" fmla="*/ 620 w 1080"/>
                                <a:gd name="T9" fmla="*/ 5 h 560"/>
                                <a:gd name="T10" fmla="*/ 580 w 1080"/>
                                <a:gd name="T11" fmla="*/ 15 h 560"/>
                                <a:gd name="T12" fmla="*/ 500 w 1080"/>
                                <a:gd name="T13" fmla="*/ 45 h 560"/>
                                <a:gd name="T14" fmla="*/ 380 w 1080"/>
                                <a:gd name="T15" fmla="*/ 105 h 560"/>
                                <a:gd name="T16" fmla="*/ 300 w 1080"/>
                                <a:gd name="T17" fmla="*/ 165 h 560"/>
                                <a:gd name="T18" fmla="*/ 215 w 1080"/>
                                <a:gd name="T19" fmla="*/ 245 h 560"/>
                                <a:gd name="T20" fmla="*/ 140 w 1080"/>
                                <a:gd name="T21" fmla="*/ 340 h 560"/>
                                <a:gd name="T22" fmla="*/ 0 w 1080"/>
                                <a:gd name="T23" fmla="*/ 560 h 560"/>
                                <a:gd name="T24" fmla="*/ 5 w 1080"/>
                                <a:gd name="T25" fmla="*/ 560 h 560"/>
                                <a:gd name="T26" fmla="*/ 240 w 1080"/>
                                <a:gd name="T27" fmla="*/ 415 h 560"/>
                                <a:gd name="T28" fmla="*/ 265 w 1080"/>
                                <a:gd name="T29" fmla="*/ 405 h 560"/>
                                <a:gd name="T30" fmla="*/ 325 w 1080"/>
                                <a:gd name="T31" fmla="*/ 375 h 560"/>
                                <a:gd name="T32" fmla="*/ 355 w 1080"/>
                                <a:gd name="T33" fmla="*/ 360 h 560"/>
                                <a:gd name="T34" fmla="*/ 425 w 1080"/>
                                <a:gd name="T35" fmla="*/ 330 h 560"/>
                                <a:gd name="T36" fmla="*/ 460 w 1080"/>
                                <a:gd name="T37" fmla="*/ 315 h 560"/>
                                <a:gd name="T38" fmla="*/ 530 w 1080"/>
                                <a:gd name="T39" fmla="*/ 290 h 560"/>
                                <a:gd name="T40" fmla="*/ 580 w 1080"/>
                                <a:gd name="T41" fmla="*/ 270 h 560"/>
                                <a:gd name="T42" fmla="*/ 665 w 1080"/>
                                <a:gd name="T43" fmla="*/ 255 h 560"/>
                                <a:gd name="T44" fmla="*/ 725 w 1080"/>
                                <a:gd name="T45" fmla="*/ 250 h 560"/>
                                <a:gd name="T46" fmla="*/ 780 w 1080"/>
                                <a:gd name="T47" fmla="*/ 250 h 560"/>
                                <a:gd name="T48" fmla="*/ 815 w 1080"/>
                                <a:gd name="T49" fmla="*/ 140 h 560"/>
                                <a:gd name="T50" fmla="*/ 890 w 1080"/>
                                <a:gd name="T51" fmla="*/ 260 h 560"/>
                                <a:gd name="T52" fmla="*/ 985 w 1080"/>
                                <a:gd name="T53" fmla="*/ 285 h 560"/>
                                <a:gd name="T54" fmla="*/ 1080 w 1080"/>
                                <a:gd name="T55" fmla="*/ 325 h 560"/>
                                <a:gd name="T56" fmla="*/ 1040 w 1080"/>
                                <a:gd name="T57" fmla="*/ 235 h 560"/>
                                <a:gd name="T58" fmla="*/ 1000 w 1080"/>
                                <a:gd name="T59" fmla="*/ 160 h 560"/>
                                <a:gd name="T60" fmla="*/ 950 w 1080"/>
                                <a:gd name="T61" fmla="*/ 100 h 560"/>
                                <a:gd name="T62" fmla="*/ 890 w 1080"/>
                                <a:gd name="T63" fmla="*/ 55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1080" h="560">
                                  <a:moveTo>
                                    <a:pt x="890" y="55"/>
                                  </a:moveTo>
                                  <a:lnTo>
                                    <a:pt x="890" y="55"/>
                                  </a:lnTo>
                                  <a:lnTo>
                                    <a:pt x="865" y="40"/>
                                  </a:lnTo>
                                  <a:lnTo>
                                    <a:pt x="830" y="25"/>
                                  </a:lnTo>
                                  <a:lnTo>
                                    <a:pt x="800" y="15"/>
                                  </a:lnTo>
                                  <a:lnTo>
                                    <a:pt x="765" y="5"/>
                                  </a:lnTo>
                                  <a:lnTo>
                                    <a:pt x="730" y="0"/>
                                  </a:lnTo>
                                  <a:lnTo>
                                    <a:pt x="695" y="0"/>
                                  </a:lnTo>
                                  <a:lnTo>
                                    <a:pt x="660" y="0"/>
                                  </a:lnTo>
                                  <a:lnTo>
                                    <a:pt x="620" y="5"/>
                                  </a:lnTo>
                                  <a:lnTo>
                                    <a:pt x="580" y="15"/>
                                  </a:lnTo>
                                  <a:lnTo>
                                    <a:pt x="540" y="30"/>
                                  </a:lnTo>
                                  <a:lnTo>
                                    <a:pt x="500" y="45"/>
                                  </a:lnTo>
                                  <a:lnTo>
                                    <a:pt x="460" y="60"/>
                                  </a:lnTo>
                                  <a:lnTo>
                                    <a:pt x="380" y="105"/>
                                  </a:lnTo>
                                  <a:lnTo>
                                    <a:pt x="300" y="165"/>
                                  </a:lnTo>
                                  <a:lnTo>
                                    <a:pt x="260" y="205"/>
                                  </a:lnTo>
                                  <a:lnTo>
                                    <a:pt x="215" y="245"/>
                                  </a:lnTo>
                                  <a:lnTo>
                                    <a:pt x="180" y="290"/>
                                  </a:lnTo>
                                  <a:lnTo>
                                    <a:pt x="140" y="340"/>
                                  </a:lnTo>
                                  <a:lnTo>
                                    <a:pt x="70" y="440"/>
                                  </a:lnTo>
                                  <a:lnTo>
                                    <a:pt x="0" y="560"/>
                                  </a:lnTo>
                                  <a:lnTo>
                                    <a:pt x="5" y="560"/>
                                  </a:lnTo>
                                  <a:lnTo>
                                    <a:pt x="125" y="480"/>
                                  </a:lnTo>
                                  <a:lnTo>
                                    <a:pt x="240" y="415"/>
                                  </a:lnTo>
                                  <a:lnTo>
                                    <a:pt x="240" y="390"/>
                                  </a:lnTo>
                                  <a:lnTo>
                                    <a:pt x="265" y="405"/>
                                  </a:lnTo>
                                  <a:lnTo>
                                    <a:pt x="325" y="375"/>
                                  </a:lnTo>
                                  <a:lnTo>
                                    <a:pt x="315" y="330"/>
                                  </a:lnTo>
                                  <a:lnTo>
                                    <a:pt x="355" y="360"/>
                                  </a:lnTo>
                                  <a:lnTo>
                                    <a:pt x="425" y="330"/>
                                  </a:lnTo>
                                  <a:lnTo>
                                    <a:pt x="405" y="270"/>
                                  </a:lnTo>
                                  <a:lnTo>
                                    <a:pt x="460" y="315"/>
                                  </a:lnTo>
                                  <a:lnTo>
                                    <a:pt x="530" y="290"/>
                                  </a:lnTo>
                                  <a:lnTo>
                                    <a:pt x="510" y="205"/>
                                  </a:lnTo>
                                  <a:lnTo>
                                    <a:pt x="580" y="270"/>
                                  </a:lnTo>
                                  <a:lnTo>
                                    <a:pt x="665" y="255"/>
                                  </a:lnTo>
                                  <a:lnTo>
                                    <a:pt x="640" y="150"/>
                                  </a:lnTo>
                                  <a:lnTo>
                                    <a:pt x="725" y="250"/>
                                  </a:lnTo>
                                  <a:lnTo>
                                    <a:pt x="780" y="250"/>
                                  </a:lnTo>
                                  <a:lnTo>
                                    <a:pt x="835" y="250"/>
                                  </a:lnTo>
                                  <a:lnTo>
                                    <a:pt x="815" y="140"/>
                                  </a:lnTo>
                                  <a:lnTo>
                                    <a:pt x="890" y="260"/>
                                  </a:lnTo>
                                  <a:lnTo>
                                    <a:pt x="935" y="270"/>
                                  </a:lnTo>
                                  <a:lnTo>
                                    <a:pt x="985" y="285"/>
                                  </a:lnTo>
                                  <a:lnTo>
                                    <a:pt x="1030" y="305"/>
                                  </a:lnTo>
                                  <a:lnTo>
                                    <a:pt x="1080" y="325"/>
                                  </a:lnTo>
                                  <a:lnTo>
                                    <a:pt x="1040" y="235"/>
                                  </a:lnTo>
                                  <a:lnTo>
                                    <a:pt x="1020" y="200"/>
                                  </a:lnTo>
                                  <a:lnTo>
                                    <a:pt x="1000" y="160"/>
                                  </a:lnTo>
                                  <a:lnTo>
                                    <a:pt x="975" y="130"/>
                                  </a:lnTo>
                                  <a:lnTo>
                                    <a:pt x="950" y="100"/>
                                  </a:lnTo>
                                  <a:lnTo>
                                    <a:pt x="920" y="75"/>
                                  </a:lnTo>
                                  <a:lnTo>
                                    <a:pt x="89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3740"/>
                          <wps:cNvSpPr>
                            <a:spLocks/>
                          </wps:cNvSpPr>
                          <wps:spPr bwMode="auto">
                            <a:xfrm>
                              <a:off x="30" y="565"/>
                              <a:ext cx="1015" cy="610"/>
                            </a:xfrm>
                            <a:custGeom>
                              <a:avLst/>
                              <a:gdLst>
                                <a:gd name="T0" fmla="*/ 245 w 1015"/>
                                <a:gd name="T1" fmla="*/ 200 h 610"/>
                                <a:gd name="T2" fmla="*/ 325 w 1015"/>
                                <a:gd name="T3" fmla="*/ 295 h 610"/>
                                <a:gd name="T4" fmla="*/ 380 w 1015"/>
                                <a:gd name="T5" fmla="*/ 160 h 610"/>
                                <a:gd name="T6" fmla="*/ 440 w 1015"/>
                                <a:gd name="T7" fmla="*/ 235 h 610"/>
                                <a:gd name="T8" fmla="*/ 510 w 1015"/>
                                <a:gd name="T9" fmla="*/ 145 h 610"/>
                                <a:gd name="T10" fmla="*/ 545 w 1015"/>
                                <a:gd name="T11" fmla="*/ 200 h 610"/>
                                <a:gd name="T12" fmla="*/ 620 w 1015"/>
                                <a:gd name="T13" fmla="*/ 135 h 610"/>
                                <a:gd name="T14" fmla="*/ 650 w 1015"/>
                                <a:gd name="T15" fmla="*/ 175 h 610"/>
                                <a:gd name="T16" fmla="*/ 725 w 1015"/>
                                <a:gd name="T17" fmla="*/ 135 h 610"/>
                                <a:gd name="T18" fmla="*/ 745 w 1015"/>
                                <a:gd name="T19" fmla="*/ 155 h 610"/>
                                <a:gd name="T20" fmla="*/ 990 w 1015"/>
                                <a:gd name="T21" fmla="*/ 120 h 610"/>
                                <a:gd name="T22" fmla="*/ 1015 w 1015"/>
                                <a:gd name="T23" fmla="*/ 110 h 610"/>
                                <a:gd name="T24" fmla="*/ 875 w 1015"/>
                                <a:gd name="T25" fmla="*/ 65 h 610"/>
                                <a:gd name="T26" fmla="*/ 610 w 1015"/>
                                <a:gd name="T27" fmla="*/ 10 h 610"/>
                                <a:gd name="T28" fmla="*/ 490 w 1015"/>
                                <a:gd name="T29" fmla="*/ 0 h 610"/>
                                <a:gd name="T30" fmla="*/ 390 w 1015"/>
                                <a:gd name="T31" fmla="*/ 0 h 610"/>
                                <a:gd name="T32" fmla="*/ 295 w 1015"/>
                                <a:gd name="T33" fmla="*/ 15 h 610"/>
                                <a:gd name="T34" fmla="*/ 215 w 1015"/>
                                <a:gd name="T35" fmla="*/ 40 h 610"/>
                                <a:gd name="T36" fmla="*/ 140 w 1015"/>
                                <a:gd name="T37" fmla="*/ 75 h 610"/>
                                <a:gd name="T38" fmla="*/ 110 w 1015"/>
                                <a:gd name="T39" fmla="*/ 95 h 610"/>
                                <a:gd name="T40" fmla="*/ 60 w 1015"/>
                                <a:gd name="T41" fmla="*/ 140 h 610"/>
                                <a:gd name="T42" fmla="*/ 25 w 1015"/>
                                <a:gd name="T43" fmla="*/ 195 h 610"/>
                                <a:gd name="T44" fmla="*/ 5 w 1015"/>
                                <a:gd name="T45" fmla="*/ 255 h 610"/>
                                <a:gd name="T46" fmla="*/ 0 w 1015"/>
                                <a:gd name="T47" fmla="*/ 285 h 610"/>
                                <a:gd name="T48" fmla="*/ 0 w 1015"/>
                                <a:gd name="T49" fmla="*/ 355 h 610"/>
                                <a:gd name="T50" fmla="*/ 20 w 1015"/>
                                <a:gd name="T51" fmla="*/ 435 h 610"/>
                                <a:gd name="T52" fmla="*/ 55 w 1015"/>
                                <a:gd name="T53" fmla="*/ 520 h 610"/>
                                <a:gd name="T54" fmla="*/ 110 w 1015"/>
                                <a:gd name="T55" fmla="*/ 610 h 610"/>
                                <a:gd name="T56" fmla="*/ 135 w 1015"/>
                                <a:gd name="T57" fmla="*/ 520 h 610"/>
                                <a:gd name="T58" fmla="*/ 175 w 1015"/>
                                <a:gd name="T59" fmla="*/ 440 h 610"/>
                                <a:gd name="T60" fmla="*/ 205 w 1015"/>
                                <a:gd name="T61" fmla="*/ 400 h 610"/>
                                <a:gd name="T62" fmla="*/ 240 w 1015"/>
                                <a:gd name="T63" fmla="*/ 365 h 610"/>
                                <a:gd name="T64" fmla="*/ 275 w 1015"/>
                                <a:gd name="T65" fmla="*/ 330 h 6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015" h="610">
                                  <a:moveTo>
                                    <a:pt x="275" y="330"/>
                                  </a:moveTo>
                                  <a:lnTo>
                                    <a:pt x="245" y="200"/>
                                  </a:lnTo>
                                  <a:lnTo>
                                    <a:pt x="325" y="295"/>
                                  </a:lnTo>
                                  <a:lnTo>
                                    <a:pt x="395" y="260"/>
                                  </a:lnTo>
                                  <a:lnTo>
                                    <a:pt x="380" y="160"/>
                                  </a:lnTo>
                                  <a:lnTo>
                                    <a:pt x="440" y="235"/>
                                  </a:lnTo>
                                  <a:lnTo>
                                    <a:pt x="510" y="215"/>
                                  </a:lnTo>
                                  <a:lnTo>
                                    <a:pt x="510" y="145"/>
                                  </a:lnTo>
                                  <a:lnTo>
                                    <a:pt x="545" y="200"/>
                                  </a:lnTo>
                                  <a:lnTo>
                                    <a:pt x="620" y="185"/>
                                  </a:lnTo>
                                  <a:lnTo>
                                    <a:pt x="620" y="135"/>
                                  </a:lnTo>
                                  <a:lnTo>
                                    <a:pt x="650" y="175"/>
                                  </a:lnTo>
                                  <a:lnTo>
                                    <a:pt x="715" y="160"/>
                                  </a:lnTo>
                                  <a:lnTo>
                                    <a:pt x="725" y="135"/>
                                  </a:lnTo>
                                  <a:lnTo>
                                    <a:pt x="745" y="155"/>
                                  </a:lnTo>
                                  <a:lnTo>
                                    <a:pt x="860" y="135"/>
                                  </a:lnTo>
                                  <a:lnTo>
                                    <a:pt x="990" y="120"/>
                                  </a:lnTo>
                                  <a:lnTo>
                                    <a:pt x="1015" y="110"/>
                                  </a:lnTo>
                                  <a:lnTo>
                                    <a:pt x="875" y="65"/>
                                  </a:lnTo>
                                  <a:lnTo>
                                    <a:pt x="740" y="30"/>
                                  </a:lnTo>
                                  <a:lnTo>
                                    <a:pt x="610" y="10"/>
                                  </a:lnTo>
                                  <a:lnTo>
                                    <a:pt x="550" y="0"/>
                                  </a:lnTo>
                                  <a:lnTo>
                                    <a:pt x="490" y="0"/>
                                  </a:lnTo>
                                  <a:lnTo>
                                    <a:pt x="390" y="0"/>
                                  </a:lnTo>
                                  <a:lnTo>
                                    <a:pt x="340" y="10"/>
                                  </a:lnTo>
                                  <a:lnTo>
                                    <a:pt x="295" y="15"/>
                                  </a:lnTo>
                                  <a:lnTo>
                                    <a:pt x="255" y="25"/>
                                  </a:lnTo>
                                  <a:lnTo>
                                    <a:pt x="215" y="40"/>
                                  </a:lnTo>
                                  <a:lnTo>
                                    <a:pt x="175" y="55"/>
                                  </a:lnTo>
                                  <a:lnTo>
                                    <a:pt x="140" y="75"/>
                                  </a:lnTo>
                                  <a:lnTo>
                                    <a:pt x="110" y="95"/>
                                  </a:lnTo>
                                  <a:lnTo>
                                    <a:pt x="85" y="120"/>
                                  </a:lnTo>
                                  <a:lnTo>
                                    <a:pt x="60" y="140"/>
                                  </a:lnTo>
                                  <a:lnTo>
                                    <a:pt x="45" y="165"/>
                                  </a:lnTo>
                                  <a:lnTo>
                                    <a:pt x="25" y="195"/>
                                  </a:lnTo>
                                  <a:lnTo>
                                    <a:pt x="15" y="220"/>
                                  </a:lnTo>
                                  <a:lnTo>
                                    <a:pt x="5" y="255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10" y="395"/>
                                  </a:lnTo>
                                  <a:lnTo>
                                    <a:pt x="20" y="435"/>
                                  </a:lnTo>
                                  <a:lnTo>
                                    <a:pt x="35" y="475"/>
                                  </a:lnTo>
                                  <a:lnTo>
                                    <a:pt x="55" y="520"/>
                                  </a:lnTo>
                                  <a:lnTo>
                                    <a:pt x="110" y="610"/>
                                  </a:lnTo>
                                  <a:lnTo>
                                    <a:pt x="120" y="565"/>
                                  </a:lnTo>
                                  <a:lnTo>
                                    <a:pt x="135" y="520"/>
                                  </a:lnTo>
                                  <a:lnTo>
                                    <a:pt x="155" y="480"/>
                                  </a:lnTo>
                                  <a:lnTo>
                                    <a:pt x="175" y="440"/>
                                  </a:lnTo>
                                  <a:lnTo>
                                    <a:pt x="125" y="305"/>
                                  </a:lnTo>
                                  <a:lnTo>
                                    <a:pt x="205" y="400"/>
                                  </a:lnTo>
                                  <a:lnTo>
                                    <a:pt x="240" y="365"/>
                                  </a:lnTo>
                                  <a:lnTo>
                                    <a:pt x="275" y="3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3741"/>
                          <wps:cNvSpPr>
                            <a:spLocks/>
                          </wps:cNvSpPr>
                          <wps:spPr bwMode="auto">
                            <a:xfrm>
                              <a:off x="360" y="680"/>
                              <a:ext cx="690" cy="910"/>
                            </a:xfrm>
                            <a:custGeom>
                              <a:avLst/>
                              <a:gdLst>
                                <a:gd name="T0" fmla="*/ 485 w 690"/>
                                <a:gd name="T1" fmla="*/ 205 h 910"/>
                                <a:gd name="T2" fmla="*/ 485 w 690"/>
                                <a:gd name="T3" fmla="*/ 180 h 910"/>
                                <a:gd name="T4" fmla="*/ 505 w 690"/>
                                <a:gd name="T5" fmla="*/ 185 h 910"/>
                                <a:gd name="T6" fmla="*/ 505 w 690"/>
                                <a:gd name="T7" fmla="*/ 185 h 910"/>
                                <a:gd name="T8" fmla="*/ 590 w 690"/>
                                <a:gd name="T9" fmla="*/ 95 h 910"/>
                                <a:gd name="T10" fmla="*/ 690 w 690"/>
                                <a:gd name="T11" fmla="*/ 0 h 910"/>
                                <a:gd name="T12" fmla="*/ 690 w 690"/>
                                <a:gd name="T13" fmla="*/ 0 h 910"/>
                                <a:gd name="T14" fmla="*/ 660 w 690"/>
                                <a:gd name="T15" fmla="*/ 5 h 910"/>
                                <a:gd name="T16" fmla="*/ 660 w 690"/>
                                <a:gd name="T17" fmla="*/ 5 h 910"/>
                                <a:gd name="T18" fmla="*/ 555 w 690"/>
                                <a:gd name="T19" fmla="*/ 45 h 910"/>
                                <a:gd name="T20" fmla="*/ 460 w 690"/>
                                <a:gd name="T21" fmla="*/ 90 h 910"/>
                                <a:gd name="T22" fmla="*/ 365 w 690"/>
                                <a:gd name="T23" fmla="*/ 140 h 910"/>
                                <a:gd name="T24" fmla="*/ 285 w 690"/>
                                <a:gd name="T25" fmla="*/ 195 h 910"/>
                                <a:gd name="T26" fmla="*/ 285 w 690"/>
                                <a:gd name="T27" fmla="*/ 195 h 910"/>
                                <a:gd name="T28" fmla="*/ 210 w 690"/>
                                <a:gd name="T29" fmla="*/ 255 h 910"/>
                                <a:gd name="T30" fmla="*/ 145 w 690"/>
                                <a:gd name="T31" fmla="*/ 320 h 910"/>
                                <a:gd name="T32" fmla="*/ 95 w 690"/>
                                <a:gd name="T33" fmla="*/ 385 h 910"/>
                                <a:gd name="T34" fmla="*/ 50 w 690"/>
                                <a:gd name="T35" fmla="*/ 455 h 910"/>
                                <a:gd name="T36" fmla="*/ 50 w 690"/>
                                <a:gd name="T37" fmla="*/ 455 h 910"/>
                                <a:gd name="T38" fmla="*/ 25 w 690"/>
                                <a:gd name="T39" fmla="*/ 520 h 910"/>
                                <a:gd name="T40" fmla="*/ 5 w 690"/>
                                <a:gd name="T41" fmla="*/ 585 h 910"/>
                                <a:gd name="T42" fmla="*/ 0 w 690"/>
                                <a:gd name="T43" fmla="*/ 645 h 910"/>
                                <a:gd name="T44" fmla="*/ 5 w 690"/>
                                <a:gd name="T45" fmla="*/ 705 h 910"/>
                                <a:gd name="T46" fmla="*/ 5 w 690"/>
                                <a:gd name="T47" fmla="*/ 705 h 910"/>
                                <a:gd name="T48" fmla="*/ 15 w 690"/>
                                <a:gd name="T49" fmla="*/ 730 h 910"/>
                                <a:gd name="T50" fmla="*/ 25 w 690"/>
                                <a:gd name="T51" fmla="*/ 760 h 910"/>
                                <a:gd name="T52" fmla="*/ 40 w 690"/>
                                <a:gd name="T53" fmla="*/ 785 h 910"/>
                                <a:gd name="T54" fmla="*/ 55 w 690"/>
                                <a:gd name="T55" fmla="*/ 815 h 910"/>
                                <a:gd name="T56" fmla="*/ 80 w 690"/>
                                <a:gd name="T57" fmla="*/ 840 h 910"/>
                                <a:gd name="T58" fmla="*/ 105 w 690"/>
                                <a:gd name="T59" fmla="*/ 865 h 910"/>
                                <a:gd name="T60" fmla="*/ 165 w 690"/>
                                <a:gd name="T61" fmla="*/ 910 h 910"/>
                                <a:gd name="T62" fmla="*/ 165 w 690"/>
                                <a:gd name="T63" fmla="*/ 910 h 910"/>
                                <a:gd name="T64" fmla="*/ 160 w 690"/>
                                <a:gd name="T65" fmla="*/ 865 h 910"/>
                                <a:gd name="T66" fmla="*/ 160 w 690"/>
                                <a:gd name="T67" fmla="*/ 820 h 910"/>
                                <a:gd name="T68" fmla="*/ 165 w 690"/>
                                <a:gd name="T69" fmla="*/ 775 h 910"/>
                                <a:gd name="T70" fmla="*/ 170 w 690"/>
                                <a:gd name="T71" fmla="*/ 730 h 910"/>
                                <a:gd name="T72" fmla="*/ 100 w 690"/>
                                <a:gd name="T73" fmla="*/ 650 h 910"/>
                                <a:gd name="T74" fmla="*/ 180 w 690"/>
                                <a:gd name="T75" fmla="*/ 685 h 910"/>
                                <a:gd name="T76" fmla="*/ 180 w 690"/>
                                <a:gd name="T77" fmla="*/ 685 h 910"/>
                                <a:gd name="T78" fmla="*/ 195 w 690"/>
                                <a:gd name="T79" fmla="*/ 635 h 910"/>
                                <a:gd name="T80" fmla="*/ 215 w 690"/>
                                <a:gd name="T81" fmla="*/ 585 h 910"/>
                                <a:gd name="T82" fmla="*/ 160 w 690"/>
                                <a:gd name="T83" fmla="*/ 495 h 910"/>
                                <a:gd name="T84" fmla="*/ 240 w 690"/>
                                <a:gd name="T85" fmla="*/ 530 h 910"/>
                                <a:gd name="T86" fmla="*/ 240 w 690"/>
                                <a:gd name="T87" fmla="*/ 530 h 910"/>
                                <a:gd name="T88" fmla="*/ 280 w 690"/>
                                <a:gd name="T89" fmla="*/ 465 h 910"/>
                                <a:gd name="T90" fmla="*/ 245 w 690"/>
                                <a:gd name="T91" fmla="*/ 385 h 910"/>
                                <a:gd name="T92" fmla="*/ 310 w 690"/>
                                <a:gd name="T93" fmla="*/ 420 h 910"/>
                                <a:gd name="T94" fmla="*/ 310 w 690"/>
                                <a:gd name="T95" fmla="*/ 420 h 910"/>
                                <a:gd name="T96" fmla="*/ 350 w 690"/>
                                <a:gd name="T97" fmla="*/ 360 h 910"/>
                                <a:gd name="T98" fmla="*/ 330 w 690"/>
                                <a:gd name="T99" fmla="*/ 305 h 910"/>
                                <a:gd name="T100" fmla="*/ 375 w 690"/>
                                <a:gd name="T101" fmla="*/ 330 h 910"/>
                                <a:gd name="T102" fmla="*/ 375 w 690"/>
                                <a:gd name="T103" fmla="*/ 330 h 910"/>
                                <a:gd name="T104" fmla="*/ 420 w 690"/>
                                <a:gd name="T105" fmla="*/ 275 h 910"/>
                                <a:gd name="T106" fmla="*/ 410 w 690"/>
                                <a:gd name="T107" fmla="*/ 235 h 910"/>
                                <a:gd name="T108" fmla="*/ 445 w 690"/>
                                <a:gd name="T109" fmla="*/ 250 h 910"/>
                                <a:gd name="T110" fmla="*/ 445 w 690"/>
                                <a:gd name="T111" fmla="*/ 250 h 910"/>
                                <a:gd name="T112" fmla="*/ 485 w 690"/>
                                <a:gd name="T113" fmla="*/ 205 h 910"/>
                                <a:gd name="T114" fmla="*/ 485 w 690"/>
                                <a:gd name="T115" fmla="*/ 205 h 9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690" h="910">
                                  <a:moveTo>
                                    <a:pt x="485" y="205"/>
                                  </a:moveTo>
                                  <a:lnTo>
                                    <a:pt x="485" y="180"/>
                                  </a:lnTo>
                                  <a:lnTo>
                                    <a:pt x="505" y="185"/>
                                  </a:lnTo>
                                  <a:lnTo>
                                    <a:pt x="590" y="95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660" y="5"/>
                                  </a:lnTo>
                                  <a:lnTo>
                                    <a:pt x="555" y="45"/>
                                  </a:lnTo>
                                  <a:lnTo>
                                    <a:pt x="460" y="90"/>
                                  </a:lnTo>
                                  <a:lnTo>
                                    <a:pt x="365" y="140"/>
                                  </a:lnTo>
                                  <a:lnTo>
                                    <a:pt x="285" y="195"/>
                                  </a:lnTo>
                                  <a:lnTo>
                                    <a:pt x="210" y="255"/>
                                  </a:lnTo>
                                  <a:lnTo>
                                    <a:pt x="145" y="320"/>
                                  </a:lnTo>
                                  <a:lnTo>
                                    <a:pt x="95" y="385"/>
                                  </a:lnTo>
                                  <a:lnTo>
                                    <a:pt x="50" y="455"/>
                                  </a:lnTo>
                                  <a:lnTo>
                                    <a:pt x="25" y="520"/>
                                  </a:lnTo>
                                  <a:lnTo>
                                    <a:pt x="5" y="585"/>
                                  </a:lnTo>
                                  <a:lnTo>
                                    <a:pt x="0" y="645"/>
                                  </a:lnTo>
                                  <a:lnTo>
                                    <a:pt x="5" y="705"/>
                                  </a:lnTo>
                                  <a:lnTo>
                                    <a:pt x="15" y="730"/>
                                  </a:lnTo>
                                  <a:lnTo>
                                    <a:pt x="25" y="760"/>
                                  </a:lnTo>
                                  <a:lnTo>
                                    <a:pt x="40" y="785"/>
                                  </a:lnTo>
                                  <a:lnTo>
                                    <a:pt x="55" y="815"/>
                                  </a:lnTo>
                                  <a:lnTo>
                                    <a:pt x="80" y="840"/>
                                  </a:lnTo>
                                  <a:lnTo>
                                    <a:pt x="105" y="865"/>
                                  </a:lnTo>
                                  <a:lnTo>
                                    <a:pt x="165" y="910"/>
                                  </a:lnTo>
                                  <a:lnTo>
                                    <a:pt x="160" y="865"/>
                                  </a:lnTo>
                                  <a:lnTo>
                                    <a:pt x="160" y="820"/>
                                  </a:lnTo>
                                  <a:lnTo>
                                    <a:pt x="165" y="775"/>
                                  </a:lnTo>
                                  <a:lnTo>
                                    <a:pt x="170" y="730"/>
                                  </a:lnTo>
                                  <a:lnTo>
                                    <a:pt x="100" y="650"/>
                                  </a:lnTo>
                                  <a:lnTo>
                                    <a:pt x="180" y="685"/>
                                  </a:lnTo>
                                  <a:lnTo>
                                    <a:pt x="195" y="635"/>
                                  </a:lnTo>
                                  <a:lnTo>
                                    <a:pt x="215" y="585"/>
                                  </a:lnTo>
                                  <a:lnTo>
                                    <a:pt x="160" y="495"/>
                                  </a:lnTo>
                                  <a:lnTo>
                                    <a:pt x="240" y="530"/>
                                  </a:lnTo>
                                  <a:lnTo>
                                    <a:pt x="280" y="465"/>
                                  </a:lnTo>
                                  <a:lnTo>
                                    <a:pt x="245" y="385"/>
                                  </a:lnTo>
                                  <a:lnTo>
                                    <a:pt x="310" y="420"/>
                                  </a:lnTo>
                                  <a:lnTo>
                                    <a:pt x="350" y="360"/>
                                  </a:lnTo>
                                  <a:lnTo>
                                    <a:pt x="330" y="305"/>
                                  </a:lnTo>
                                  <a:lnTo>
                                    <a:pt x="375" y="330"/>
                                  </a:lnTo>
                                  <a:lnTo>
                                    <a:pt x="420" y="275"/>
                                  </a:lnTo>
                                  <a:lnTo>
                                    <a:pt x="410" y="235"/>
                                  </a:lnTo>
                                  <a:lnTo>
                                    <a:pt x="445" y="250"/>
                                  </a:lnTo>
                                  <a:lnTo>
                                    <a:pt x="485" y="2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3742"/>
                          <wps:cNvSpPr>
                            <a:spLocks/>
                          </wps:cNvSpPr>
                          <wps:spPr bwMode="auto">
                            <a:xfrm>
                              <a:off x="1065" y="675"/>
                              <a:ext cx="710" cy="725"/>
                            </a:xfrm>
                            <a:custGeom>
                              <a:avLst/>
                              <a:gdLst>
                                <a:gd name="T0" fmla="*/ 5 w 710"/>
                                <a:gd name="T1" fmla="*/ 0 h 725"/>
                                <a:gd name="T2" fmla="*/ 0 w 710"/>
                                <a:gd name="T3" fmla="*/ 5 h 725"/>
                                <a:gd name="T4" fmla="*/ 0 w 710"/>
                                <a:gd name="T5" fmla="*/ 5 h 725"/>
                                <a:gd name="T6" fmla="*/ 100 w 710"/>
                                <a:gd name="T7" fmla="*/ 75 h 725"/>
                                <a:gd name="T8" fmla="*/ 190 w 710"/>
                                <a:gd name="T9" fmla="*/ 140 h 725"/>
                                <a:gd name="T10" fmla="*/ 210 w 710"/>
                                <a:gd name="T11" fmla="*/ 135 h 725"/>
                                <a:gd name="T12" fmla="*/ 210 w 710"/>
                                <a:gd name="T13" fmla="*/ 155 h 725"/>
                                <a:gd name="T14" fmla="*/ 210 w 710"/>
                                <a:gd name="T15" fmla="*/ 155 h 725"/>
                                <a:gd name="T16" fmla="*/ 255 w 710"/>
                                <a:gd name="T17" fmla="*/ 190 h 725"/>
                                <a:gd name="T18" fmla="*/ 285 w 710"/>
                                <a:gd name="T19" fmla="*/ 175 h 725"/>
                                <a:gd name="T20" fmla="*/ 275 w 710"/>
                                <a:gd name="T21" fmla="*/ 210 h 725"/>
                                <a:gd name="T22" fmla="*/ 275 w 710"/>
                                <a:gd name="T23" fmla="*/ 210 h 725"/>
                                <a:gd name="T24" fmla="*/ 325 w 710"/>
                                <a:gd name="T25" fmla="*/ 250 h 725"/>
                                <a:gd name="T26" fmla="*/ 365 w 710"/>
                                <a:gd name="T27" fmla="*/ 225 h 725"/>
                                <a:gd name="T28" fmla="*/ 350 w 710"/>
                                <a:gd name="T29" fmla="*/ 275 h 725"/>
                                <a:gd name="T30" fmla="*/ 350 w 710"/>
                                <a:gd name="T31" fmla="*/ 275 h 725"/>
                                <a:gd name="T32" fmla="*/ 395 w 710"/>
                                <a:gd name="T33" fmla="*/ 320 h 725"/>
                                <a:gd name="T34" fmla="*/ 455 w 710"/>
                                <a:gd name="T35" fmla="*/ 285 h 725"/>
                                <a:gd name="T36" fmla="*/ 425 w 710"/>
                                <a:gd name="T37" fmla="*/ 355 h 725"/>
                                <a:gd name="T38" fmla="*/ 425 w 710"/>
                                <a:gd name="T39" fmla="*/ 355 h 725"/>
                                <a:gd name="T40" fmla="*/ 465 w 710"/>
                                <a:gd name="T41" fmla="*/ 410 h 725"/>
                                <a:gd name="T42" fmla="*/ 545 w 710"/>
                                <a:gd name="T43" fmla="*/ 370 h 725"/>
                                <a:gd name="T44" fmla="*/ 495 w 710"/>
                                <a:gd name="T45" fmla="*/ 450 h 725"/>
                                <a:gd name="T46" fmla="*/ 495 w 710"/>
                                <a:gd name="T47" fmla="*/ 450 h 725"/>
                                <a:gd name="T48" fmla="*/ 510 w 710"/>
                                <a:gd name="T49" fmla="*/ 490 h 725"/>
                                <a:gd name="T50" fmla="*/ 530 w 710"/>
                                <a:gd name="T51" fmla="*/ 530 h 725"/>
                                <a:gd name="T52" fmla="*/ 610 w 710"/>
                                <a:gd name="T53" fmla="*/ 495 h 725"/>
                                <a:gd name="T54" fmla="*/ 540 w 710"/>
                                <a:gd name="T55" fmla="*/ 570 h 725"/>
                                <a:gd name="T56" fmla="*/ 540 w 710"/>
                                <a:gd name="T57" fmla="*/ 570 h 725"/>
                                <a:gd name="T58" fmla="*/ 550 w 710"/>
                                <a:gd name="T59" fmla="*/ 610 h 725"/>
                                <a:gd name="T60" fmla="*/ 550 w 710"/>
                                <a:gd name="T61" fmla="*/ 645 h 725"/>
                                <a:gd name="T62" fmla="*/ 555 w 710"/>
                                <a:gd name="T63" fmla="*/ 685 h 725"/>
                                <a:gd name="T64" fmla="*/ 550 w 710"/>
                                <a:gd name="T65" fmla="*/ 725 h 725"/>
                                <a:gd name="T66" fmla="*/ 550 w 710"/>
                                <a:gd name="T67" fmla="*/ 725 h 725"/>
                                <a:gd name="T68" fmla="*/ 610 w 710"/>
                                <a:gd name="T69" fmla="*/ 675 h 725"/>
                                <a:gd name="T70" fmla="*/ 655 w 710"/>
                                <a:gd name="T71" fmla="*/ 630 h 725"/>
                                <a:gd name="T72" fmla="*/ 675 w 710"/>
                                <a:gd name="T73" fmla="*/ 605 h 725"/>
                                <a:gd name="T74" fmla="*/ 690 w 710"/>
                                <a:gd name="T75" fmla="*/ 580 h 725"/>
                                <a:gd name="T76" fmla="*/ 700 w 710"/>
                                <a:gd name="T77" fmla="*/ 555 h 725"/>
                                <a:gd name="T78" fmla="*/ 705 w 710"/>
                                <a:gd name="T79" fmla="*/ 530 h 725"/>
                                <a:gd name="T80" fmla="*/ 705 w 710"/>
                                <a:gd name="T81" fmla="*/ 530 h 725"/>
                                <a:gd name="T82" fmla="*/ 710 w 710"/>
                                <a:gd name="T83" fmla="*/ 480 h 725"/>
                                <a:gd name="T84" fmla="*/ 705 w 710"/>
                                <a:gd name="T85" fmla="*/ 430 h 725"/>
                                <a:gd name="T86" fmla="*/ 685 w 710"/>
                                <a:gd name="T87" fmla="*/ 375 h 725"/>
                                <a:gd name="T88" fmla="*/ 650 w 710"/>
                                <a:gd name="T89" fmla="*/ 325 h 725"/>
                                <a:gd name="T90" fmla="*/ 650 w 710"/>
                                <a:gd name="T91" fmla="*/ 325 h 725"/>
                                <a:gd name="T92" fmla="*/ 605 w 710"/>
                                <a:gd name="T93" fmla="*/ 270 h 725"/>
                                <a:gd name="T94" fmla="*/ 550 w 710"/>
                                <a:gd name="T95" fmla="*/ 220 h 725"/>
                                <a:gd name="T96" fmla="*/ 485 w 710"/>
                                <a:gd name="T97" fmla="*/ 170 h 725"/>
                                <a:gd name="T98" fmla="*/ 410 w 710"/>
                                <a:gd name="T99" fmla="*/ 125 h 725"/>
                                <a:gd name="T100" fmla="*/ 410 w 710"/>
                                <a:gd name="T101" fmla="*/ 125 h 725"/>
                                <a:gd name="T102" fmla="*/ 320 w 710"/>
                                <a:gd name="T103" fmla="*/ 85 h 725"/>
                                <a:gd name="T104" fmla="*/ 225 w 710"/>
                                <a:gd name="T105" fmla="*/ 50 h 725"/>
                                <a:gd name="T106" fmla="*/ 115 w 710"/>
                                <a:gd name="T107" fmla="*/ 25 h 725"/>
                                <a:gd name="T108" fmla="*/ 5 w 710"/>
                                <a:gd name="T109" fmla="*/ 0 h 725"/>
                                <a:gd name="T110" fmla="*/ 5 w 710"/>
                                <a:gd name="T111" fmla="*/ 0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710" h="725">
                                  <a:moveTo>
                                    <a:pt x="5" y="0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00" y="75"/>
                                  </a:lnTo>
                                  <a:lnTo>
                                    <a:pt x="190" y="140"/>
                                  </a:lnTo>
                                  <a:lnTo>
                                    <a:pt x="210" y="135"/>
                                  </a:lnTo>
                                  <a:lnTo>
                                    <a:pt x="210" y="155"/>
                                  </a:lnTo>
                                  <a:lnTo>
                                    <a:pt x="255" y="190"/>
                                  </a:lnTo>
                                  <a:lnTo>
                                    <a:pt x="285" y="175"/>
                                  </a:lnTo>
                                  <a:lnTo>
                                    <a:pt x="275" y="210"/>
                                  </a:lnTo>
                                  <a:lnTo>
                                    <a:pt x="325" y="250"/>
                                  </a:lnTo>
                                  <a:lnTo>
                                    <a:pt x="365" y="225"/>
                                  </a:lnTo>
                                  <a:lnTo>
                                    <a:pt x="350" y="275"/>
                                  </a:lnTo>
                                  <a:lnTo>
                                    <a:pt x="395" y="320"/>
                                  </a:lnTo>
                                  <a:lnTo>
                                    <a:pt x="455" y="285"/>
                                  </a:lnTo>
                                  <a:lnTo>
                                    <a:pt x="425" y="355"/>
                                  </a:lnTo>
                                  <a:lnTo>
                                    <a:pt x="465" y="410"/>
                                  </a:lnTo>
                                  <a:lnTo>
                                    <a:pt x="545" y="370"/>
                                  </a:lnTo>
                                  <a:lnTo>
                                    <a:pt x="495" y="450"/>
                                  </a:lnTo>
                                  <a:lnTo>
                                    <a:pt x="510" y="490"/>
                                  </a:lnTo>
                                  <a:lnTo>
                                    <a:pt x="530" y="530"/>
                                  </a:lnTo>
                                  <a:lnTo>
                                    <a:pt x="610" y="495"/>
                                  </a:lnTo>
                                  <a:lnTo>
                                    <a:pt x="540" y="570"/>
                                  </a:lnTo>
                                  <a:lnTo>
                                    <a:pt x="550" y="610"/>
                                  </a:lnTo>
                                  <a:lnTo>
                                    <a:pt x="550" y="645"/>
                                  </a:lnTo>
                                  <a:lnTo>
                                    <a:pt x="555" y="685"/>
                                  </a:lnTo>
                                  <a:lnTo>
                                    <a:pt x="550" y="725"/>
                                  </a:lnTo>
                                  <a:lnTo>
                                    <a:pt x="610" y="675"/>
                                  </a:lnTo>
                                  <a:lnTo>
                                    <a:pt x="655" y="630"/>
                                  </a:lnTo>
                                  <a:lnTo>
                                    <a:pt x="675" y="605"/>
                                  </a:lnTo>
                                  <a:lnTo>
                                    <a:pt x="690" y="580"/>
                                  </a:lnTo>
                                  <a:lnTo>
                                    <a:pt x="700" y="555"/>
                                  </a:lnTo>
                                  <a:lnTo>
                                    <a:pt x="705" y="530"/>
                                  </a:lnTo>
                                  <a:lnTo>
                                    <a:pt x="710" y="480"/>
                                  </a:lnTo>
                                  <a:lnTo>
                                    <a:pt x="705" y="430"/>
                                  </a:lnTo>
                                  <a:lnTo>
                                    <a:pt x="685" y="375"/>
                                  </a:lnTo>
                                  <a:lnTo>
                                    <a:pt x="650" y="325"/>
                                  </a:lnTo>
                                  <a:lnTo>
                                    <a:pt x="605" y="270"/>
                                  </a:lnTo>
                                  <a:lnTo>
                                    <a:pt x="550" y="220"/>
                                  </a:lnTo>
                                  <a:lnTo>
                                    <a:pt x="485" y="170"/>
                                  </a:lnTo>
                                  <a:lnTo>
                                    <a:pt x="410" y="125"/>
                                  </a:lnTo>
                                  <a:lnTo>
                                    <a:pt x="320" y="85"/>
                                  </a:lnTo>
                                  <a:lnTo>
                                    <a:pt x="225" y="50"/>
                                  </a:lnTo>
                                  <a:lnTo>
                                    <a:pt x="115" y="25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3743"/>
                          <wps:cNvSpPr>
                            <a:spLocks/>
                          </wps:cNvSpPr>
                          <wps:spPr bwMode="auto">
                            <a:xfrm>
                              <a:off x="1065" y="570"/>
                              <a:ext cx="1240" cy="595"/>
                            </a:xfrm>
                            <a:custGeom>
                              <a:avLst/>
                              <a:gdLst>
                                <a:gd name="T0" fmla="*/ 5 w 1240"/>
                                <a:gd name="T1" fmla="*/ 105 h 595"/>
                                <a:gd name="T2" fmla="*/ 175 w 1240"/>
                                <a:gd name="T3" fmla="*/ 125 h 595"/>
                                <a:gd name="T4" fmla="*/ 360 w 1240"/>
                                <a:gd name="T5" fmla="*/ 130 h 595"/>
                                <a:gd name="T6" fmla="*/ 370 w 1240"/>
                                <a:gd name="T7" fmla="*/ 155 h 595"/>
                                <a:gd name="T8" fmla="*/ 485 w 1240"/>
                                <a:gd name="T9" fmla="*/ 125 h 595"/>
                                <a:gd name="T10" fmla="*/ 485 w 1240"/>
                                <a:gd name="T11" fmla="*/ 175 h 595"/>
                                <a:gd name="T12" fmla="*/ 625 w 1240"/>
                                <a:gd name="T13" fmla="*/ 140 h 595"/>
                                <a:gd name="T14" fmla="*/ 620 w 1240"/>
                                <a:gd name="T15" fmla="*/ 205 h 595"/>
                                <a:gd name="T16" fmla="*/ 780 w 1240"/>
                                <a:gd name="T17" fmla="*/ 155 h 595"/>
                                <a:gd name="T18" fmla="*/ 760 w 1240"/>
                                <a:gd name="T19" fmla="*/ 250 h 595"/>
                                <a:gd name="T20" fmla="*/ 940 w 1240"/>
                                <a:gd name="T21" fmla="*/ 195 h 595"/>
                                <a:gd name="T22" fmla="*/ 900 w 1240"/>
                                <a:gd name="T23" fmla="*/ 320 h 595"/>
                                <a:gd name="T24" fmla="*/ 980 w 1240"/>
                                <a:gd name="T25" fmla="*/ 390 h 595"/>
                                <a:gd name="T26" fmla="*/ 1015 w 1240"/>
                                <a:gd name="T27" fmla="*/ 425 h 595"/>
                                <a:gd name="T28" fmla="*/ 1040 w 1240"/>
                                <a:gd name="T29" fmla="*/ 465 h 595"/>
                                <a:gd name="T30" fmla="*/ 1080 w 1240"/>
                                <a:gd name="T31" fmla="*/ 545 h 595"/>
                                <a:gd name="T32" fmla="*/ 1090 w 1240"/>
                                <a:gd name="T33" fmla="*/ 595 h 595"/>
                                <a:gd name="T34" fmla="*/ 1160 w 1240"/>
                                <a:gd name="T35" fmla="*/ 505 h 595"/>
                                <a:gd name="T36" fmla="*/ 1205 w 1240"/>
                                <a:gd name="T37" fmla="*/ 425 h 595"/>
                                <a:gd name="T38" fmla="*/ 1235 w 1240"/>
                                <a:gd name="T39" fmla="*/ 350 h 595"/>
                                <a:gd name="T40" fmla="*/ 1240 w 1240"/>
                                <a:gd name="T41" fmla="*/ 280 h 595"/>
                                <a:gd name="T42" fmla="*/ 1235 w 1240"/>
                                <a:gd name="T43" fmla="*/ 250 h 595"/>
                                <a:gd name="T44" fmla="*/ 1210 w 1240"/>
                                <a:gd name="T45" fmla="*/ 195 h 595"/>
                                <a:gd name="T46" fmla="*/ 1170 w 1240"/>
                                <a:gd name="T47" fmla="*/ 145 h 595"/>
                                <a:gd name="T48" fmla="*/ 1115 w 1240"/>
                                <a:gd name="T49" fmla="*/ 100 h 595"/>
                                <a:gd name="T50" fmla="*/ 1080 w 1240"/>
                                <a:gd name="T51" fmla="*/ 80 h 595"/>
                                <a:gd name="T52" fmla="*/ 990 w 1240"/>
                                <a:gd name="T53" fmla="*/ 45 h 595"/>
                                <a:gd name="T54" fmla="*/ 890 w 1240"/>
                                <a:gd name="T55" fmla="*/ 20 h 595"/>
                                <a:gd name="T56" fmla="*/ 650 w 1240"/>
                                <a:gd name="T57" fmla="*/ 0 h 595"/>
                                <a:gd name="T58" fmla="*/ 505 w 1240"/>
                                <a:gd name="T59" fmla="*/ 5 h 595"/>
                                <a:gd name="T60" fmla="*/ 180 w 1240"/>
                                <a:gd name="T61" fmla="*/ 60 h 595"/>
                                <a:gd name="T62" fmla="*/ 0 w 1240"/>
                                <a:gd name="T63" fmla="*/ 100 h 5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1240" h="595">
                                  <a:moveTo>
                                    <a:pt x="0" y="100"/>
                                  </a:moveTo>
                                  <a:lnTo>
                                    <a:pt x="5" y="105"/>
                                  </a:lnTo>
                                  <a:lnTo>
                                    <a:pt x="175" y="125"/>
                                  </a:lnTo>
                                  <a:lnTo>
                                    <a:pt x="335" y="145"/>
                                  </a:lnTo>
                                  <a:lnTo>
                                    <a:pt x="360" y="130"/>
                                  </a:lnTo>
                                  <a:lnTo>
                                    <a:pt x="370" y="155"/>
                                  </a:lnTo>
                                  <a:lnTo>
                                    <a:pt x="450" y="165"/>
                                  </a:lnTo>
                                  <a:lnTo>
                                    <a:pt x="485" y="125"/>
                                  </a:lnTo>
                                  <a:lnTo>
                                    <a:pt x="485" y="175"/>
                                  </a:lnTo>
                                  <a:lnTo>
                                    <a:pt x="575" y="195"/>
                                  </a:lnTo>
                                  <a:lnTo>
                                    <a:pt x="625" y="140"/>
                                  </a:lnTo>
                                  <a:lnTo>
                                    <a:pt x="620" y="205"/>
                                  </a:lnTo>
                                  <a:lnTo>
                                    <a:pt x="700" y="230"/>
                                  </a:lnTo>
                                  <a:lnTo>
                                    <a:pt x="780" y="155"/>
                                  </a:lnTo>
                                  <a:lnTo>
                                    <a:pt x="760" y="250"/>
                                  </a:lnTo>
                                  <a:lnTo>
                                    <a:pt x="840" y="285"/>
                                  </a:lnTo>
                                  <a:lnTo>
                                    <a:pt x="940" y="195"/>
                                  </a:lnTo>
                                  <a:lnTo>
                                    <a:pt x="900" y="320"/>
                                  </a:lnTo>
                                  <a:lnTo>
                                    <a:pt x="940" y="355"/>
                                  </a:lnTo>
                                  <a:lnTo>
                                    <a:pt x="980" y="390"/>
                                  </a:lnTo>
                                  <a:lnTo>
                                    <a:pt x="1085" y="295"/>
                                  </a:lnTo>
                                  <a:lnTo>
                                    <a:pt x="1015" y="425"/>
                                  </a:lnTo>
                                  <a:lnTo>
                                    <a:pt x="1040" y="465"/>
                                  </a:lnTo>
                                  <a:lnTo>
                                    <a:pt x="1060" y="505"/>
                                  </a:lnTo>
                                  <a:lnTo>
                                    <a:pt x="1080" y="545"/>
                                  </a:lnTo>
                                  <a:lnTo>
                                    <a:pt x="1090" y="595"/>
                                  </a:lnTo>
                                  <a:lnTo>
                                    <a:pt x="1130" y="550"/>
                                  </a:lnTo>
                                  <a:lnTo>
                                    <a:pt x="1160" y="505"/>
                                  </a:lnTo>
                                  <a:lnTo>
                                    <a:pt x="1185" y="465"/>
                                  </a:lnTo>
                                  <a:lnTo>
                                    <a:pt x="1205" y="425"/>
                                  </a:lnTo>
                                  <a:lnTo>
                                    <a:pt x="1220" y="385"/>
                                  </a:lnTo>
                                  <a:lnTo>
                                    <a:pt x="1235" y="350"/>
                                  </a:lnTo>
                                  <a:lnTo>
                                    <a:pt x="1240" y="315"/>
                                  </a:lnTo>
                                  <a:lnTo>
                                    <a:pt x="1240" y="280"/>
                                  </a:lnTo>
                                  <a:lnTo>
                                    <a:pt x="1235" y="250"/>
                                  </a:lnTo>
                                  <a:lnTo>
                                    <a:pt x="1225" y="220"/>
                                  </a:lnTo>
                                  <a:lnTo>
                                    <a:pt x="1210" y="195"/>
                                  </a:lnTo>
                                  <a:lnTo>
                                    <a:pt x="1195" y="165"/>
                                  </a:lnTo>
                                  <a:lnTo>
                                    <a:pt x="1170" y="145"/>
                                  </a:lnTo>
                                  <a:lnTo>
                                    <a:pt x="1145" y="120"/>
                                  </a:lnTo>
                                  <a:lnTo>
                                    <a:pt x="1115" y="100"/>
                                  </a:lnTo>
                                  <a:lnTo>
                                    <a:pt x="1080" y="80"/>
                                  </a:lnTo>
                                  <a:lnTo>
                                    <a:pt x="1035" y="60"/>
                                  </a:lnTo>
                                  <a:lnTo>
                                    <a:pt x="990" y="45"/>
                                  </a:lnTo>
                                  <a:lnTo>
                                    <a:pt x="945" y="30"/>
                                  </a:lnTo>
                                  <a:lnTo>
                                    <a:pt x="890" y="20"/>
                                  </a:lnTo>
                                  <a:lnTo>
                                    <a:pt x="780" y="5"/>
                                  </a:lnTo>
                                  <a:lnTo>
                                    <a:pt x="650" y="0"/>
                                  </a:lnTo>
                                  <a:lnTo>
                                    <a:pt x="505" y="5"/>
                                  </a:lnTo>
                                  <a:lnTo>
                                    <a:pt x="345" y="25"/>
                                  </a:lnTo>
                                  <a:lnTo>
                                    <a:pt x="180" y="60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3744"/>
                          <wps:cNvSpPr>
                            <a:spLocks/>
                          </wps:cNvSpPr>
                          <wps:spPr bwMode="auto">
                            <a:xfrm>
                              <a:off x="625" y="680"/>
                              <a:ext cx="535" cy="2320"/>
                            </a:xfrm>
                            <a:custGeom>
                              <a:avLst/>
                              <a:gdLst>
                                <a:gd name="T0" fmla="*/ 215 w 535"/>
                                <a:gd name="T1" fmla="*/ 1505 h 2320"/>
                                <a:gd name="T2" fmla="*/ 215 w 535"/>
                                <a:gd name="T3" fmla="*/ 1505 h 2320"/>
                                <a:gd name="T4" fmla="*/ 130 w 535"/>
                                <a:gd name="T5" fmla="*/ 1690 h 2320"/>
                                <a:gd name="T6" fmla="*/ 130 w 535"/>
                                <a:gd name="T7" fmla="*/ 1690 h 2320"/>
                                <a:gd name="T8" fmla="*/ 85 w 535"/>
                                <a:gd name="T9" fmla="*/ 1795 h 2320"/>
                                <a:gd name="T10" fmla="*/ 50 w 535"/>
                                <a:gd name="T11" fmla="*/ 1885 h 2320"/>
                                <a:gd name="T12" fmla="*/ 50 w 535"/>
                                <a:gd name="T13" fmla="*/ 1885 h 2320"/>
                                <a:gd name="T14" fmla="*/ 30 w 535"/>
                                <a:gd name="T15" fmla="*/ 1945 h 2320"/>
                                <a:gd name="T16" fmla="*/ 20 w 535"/>
                                <a:gd name="T17" fmla="*/ 2000 h 2320"/>
                                <a:gd name="T18" fmla="*/ 10 w 535"/>
                                <a:gd name="T19" fmla="*/ 2055 h 2320"/>
                                <a:gd name="T20" fmla="*/ 0 w 535"/>
                                <a:gd name="T21" fmla="*/ 2110 h 2320"/>
                                <a:gd name="T22" fmla="*/ 0 w 535"/>
                                <a:gd name="T23" fmla="*/ 2165 h 2320"/>
                                <a:gd name="T24" fmla="*/ 0 w 535"/>
                                <a:gd name="T25" fmla="*/ 2215 h 2320"/>
                                <a:gd name="T26" fmla="*/ 5 w 535"/>
                                <a:gd name="T27" fmla="*/ 2270 h 2320"/>
                                <a:gd name="T28" fmla="*/ 15 w 535"/>
                                <a:gd name="T29" fmla="*/ 2320 h 2320"/>
                                <a:gd name="T30" fmla="*/ 510 w 535"/>
                                <a:gd name="T31" fmla="*/ 2320 h 2320"/>
                                <a:gd name="T32" fmla="*/ 510 w 535"/>
                                <a:gd name="T33" fmla="*/ 2320 h 2320"/>
                                <a:gd name="T34" fmla="*/ 480 w 535"/>
                                <a:gd name="T35" fmla="*/ 2275 h 2320"/>
                                <a:gd name="T36" fmla="*/ 455 w 535"/>
                                <a:gd name="T37" fmla="*/ 2230 h 2320"/>
                                <a:gd name="T38" fmla="*/ 430 w 535"/>
                                <a:gd name="T39" fmla="*/ 2185 h 2320"/>
                                <a:gd name="T40" fmla="*/ 410 w 535"/>
                                <a:gd name="T41" fmla="*/ 2135 h 2320"/>
                                <a:gd name="T42" fmla="*/ 395 w 535"/>
                                <a:gd name="T43" fmla="*/ 2085 h 2320"/>
                                <a:gd name="T44" fmla="*/ 380 w 535"/>
                                <a:gd name="T45" fmla="*/ 2035 h 2320"/>
                                <a:gd name="T46" fmla="*/ 370 w 535"/>
                                <a:gd name="T47" fmla="*/ 1980 h 2320"/>
                                <a:gd name="T48" fmla="*/ 365 w 535"/>
                                <a:gd name="T49" fmla="*/ 1925 h 2320"/>
                                <a:gd name="T50" fmla="*/ 365 w 535"/>
                                <a:gd name="T51" fmla="*/ 1925 h 2320"/>
                                <a:gd name="T52" fmla="*/ 360 w 535"/>
                                <a:gd name="T53" fmla="*/ 1865 h 2320"/>
                                <a:gd name="T54" fmla="*/ 360 w 535"/>
                                <a:gd name="T55" fmla="*/ 1805 h 2320"/>
                                <a:gd name="T56" fmla="*/ 365 w 535"/>
                                <a:gd name="T57" fmla="*/ 1740 h 2320"/>
                                <a:gd name="T58" fmla="*/ 375 w 535"/>
                                <a:gd name="T59" fmla="*/ 1675 h 2320"/>
                                <a:gd name="T60" fmla="*/ 395 w 535"/>
                                <a:gd name="T61" fmla="*/ 1535 h 2320"/>
                                <a:gd name="T62" fmla="*/ 435 w 535"/>
                                <a:gd name="T63" fmla="*/ 1380 h 2320"/>
                                <a:gd name="T64" fmla="*/ 435 w 535"/>
                                <a:gd name="T65" fmla="*/ 1380 h 2320"/>
                                <a:gd name="T66" fmla="*/ 480 w 535"/>
                                <a:gd name="T67" fmla="*/ 1205 h 2320"/>
                                <a:gd name="T68" fmla="*/ 495 w 535"/>
                                <a:gd name="T69" fmla="*/ 1115 h 2320"/>
                                <a:gd name="T70" fmla="*/ 510 w 535"/>
                                <a:gd name="T71" fmla="*/ 1030 h 2320"/>
                                <a:gd name="T72" fmla="*/ 520 w 535"/>
                                <a:gd name="T73" fmla="*/ 940 h 2320"/>
                                <a:gd name="T74" fmla="*/ 530 w 535"/>
                                <a:gd name="T75" fmla="*/ 855 h 2320"/>
                                <a:gd name="T76" fmla="*/ 535 w 535"/>
                                <a:gd name="T77" fmla="*/ 770 h 2320"/>
                                <a:gd name="T78" fmla="*/ 535 w 535"/>
                                <a:gd name="T79" fmla="*/ 680 h 2320"/>
                                <a:gd name="T80" fmla="*/ 535 w 535"/>
                                <a:gd name="T81" fmla="*/ 595 h 2320"/>
                                <a:gd name="T82" fmla="*/ 530 w 535"/>
                                <a:gd name="T83" fmla="*/ 510 h 2320"/>
                                <a:gd name="T84" fmla="*/ 520 w 535"/>
                                <a:gd name="T85" fmla="*/ 425 h 2320"/>
                                <a:gd name="T86" fmla="*/ 510 w 535"/>
                                <a:gd name="T87" fmla="*/ 340 h 2320"/>
                                <a:gd name="T88" fmla="*/ 495 w 535"/>
                                <a:gd name="T89" fmla="*/ 250 h 2320"/>
                                <a:gd name="T90" fmla="*/ 480 w 535"/>
                                <a:gd name="T91" fmla="*/ 165 h 2320"/>
                                <a:gd name="T92" fmla="*/ 460 w 535"/>
                                <a:gd name="T93" fmla="*/ 80 h 2320"/>
                                <a:gd name="T94" fmla="*/ 435 w 535"/>
                                <a:gd name="T95" fmla="*/ 0 h 2320"/>
                                <a:gd name="T96" fmla="*/ 435 w 535"/>
                                <a:gd name="T97" fmla="*/ 0 h 2320"/>
                                <a:gd name="T98" fmla="*/ 445 w 535"/>
                                <a:gd name="T99" fmla="*/ 230 h 2320"/>
                                <a:gd name="T100" fmla="*/ 445 w 535"/>
                                <a:gd name="T101" fmla="*/ 440 h 2320"/>
                                <a:gd name="T102" fmla="*/ 435 w 535"/>
                                <a:gd name="T103" fmla="*/ 635 h 2320"/>
                                <a:gd name="T104" fmla="*/ 425 w 535"/>
                                <a:gd name="T105" fmla="*/ 730 h 2320"/>
                                <a:gd name="T106" fmla="*/ 415 w 535"/>
                                <a:gd name="T107" fmla="*/ 815 h 2320"/>
                                <a:gd name="T108" fmla="*/ 415 w 535"/>
                                <a:gd name="T109" fmla="*/ 815 h 2320"/>
                                <a:gd name="T110" fmla="*/ 400 w 535"/>
                                <a:gd name="T111" fmla="*/ 895 h 2320"/>
                                <a:gd name="T112" fmla="*/ 385 w 535"/>
                                <a:gd name="T113" fmla="*/ 980 h 2320"/>
                                <a:gd name="T114" fmla="*/ 340 w 535"/>
                                <a:gd name="T115" fmla="*/ 1150 h 2320"/>
                                <a:gd name="T116" fmla="*/ 285 w 535"/>
                                <a:gd name="T117" fmla="*/ 1325 h 2320"/>
                                <a:gd name="T118" fmla="*/ 215 w 535"/>
                                <a:gd name="T119" fmla="*/ 1505 h 2320"/>
                                <a:gd name="T120" fmla="*/ 215 w 535"/>
                                <a:gd name="T121" fmla="*/ 1505 h 2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535" h="2320">
                                  <a:moveTo>
                                    <a:pt x="215" y="1505"/>
                                  </a:moveTo>
                                  <a:lnTo>
                                    <a:pt x="215" y="1505"/>
                                  </a:lnTo>
                                  <a:lnTo>
                                    <a:pt x="130" y="1690"/>
                                  </a:lnTo>
                                  <a:lnTo>
                                    <a:pt x="85" y="1795"/>
                                  </a:lnTo>
                                  <a:lnTo>
                                    <a:pt x="50" y="1885"/>
                                  </a:lnTo>
                                  <a:lnTo>
                                    <a:pt x="30" y="1945"/>
                                  </a:lnTo>
                                  <a:lnTo>
                                    <a:pt x="20" y="2000"/>
                                  </a:lnTo>
                                  <a:lnTo>
                                    <a:pt x="10" y="2055"/>
                                  </a:lnTo>
                                  <a:lnTo>
                                    <a:pt x="0" y="2110"/>
                                  </a:lnTo>
                                  <a:lnTo>
                                    <a:pt x="0" y="2165"/>
                                  </a:lnTo>
                                  <a:lnTo>
                                    <a:pt x="0" y="2215"/>
                                  </a:lnTo>
                                  <a:lnTo>
                                    <a:pt x="5" y="2270"/>
                                  </a:lnTo>
                                  <a:lnTo>
                                    <a:pt x="15" y="2320"/>
                                  </a:lnTo>
                                  <a:lnTo>
                                    <a:pt x="510" y="2320"/>
                                  </a:lnTo>
                                  <a:lnTo>
                                    <a:pt x="480" y="2275"/>
                                  </a:lnTo>
                                  <a:lnTo>
                                    <a:pt x="455" y="2230"/>
                                  </a:lnTo>
                                  <a:lnTo>
                                    <a:pt x="430" y="2185"/>
                                  </a:lnTo>
                                  <a:lnTo>
                                    <a:pt x="410" y="2135"/>
                                  </a:lnTo>
                                  <a:lnTo>
                                    <a:pt x="395" y="2085"/>
                                  </a:lnTo>
                                  <a:lnTo>
                                    <a:pt x="380" y="2035"/>
                                  </a:lnTo>
                                  <a:lnTo>
                                    <a:pt x="370" y="1980"/>
                                  </a:lnTo>
                                  <a:lnTo>
                                    <a:pt x="365" y="1925"/>
                                  </a:lnTo>
                                  <a:lnTo>
                                    <a:pt x="360" y="1865"/>
                                  </a:lnTo>
                                  <a:lnTo>
                                    <a:pt x="360" y="1805"/>
                                  </a:lnTo>
                                  <a:lnTo>
                                    <a:pt x="365" y="1740"/>
                                  </a:lnTo>
                                  <a:lnTo>
                                    <a:pt x="375" y="1675"/>
                                  </a:lnTo>
                                  <a:lnTo>
                                    <a:pt x="395" y="1535"/>
                                  </a:lnTo>
                                  <a:lnTo>
                                    <a:pt x="435" y="1380"/>
                                  </a:lnTo>
                                  <a:lnTo>
                                    <a:pt x="480" y="1205"/>
                                  </a:lnTo>
                                  <a:lnTo>
                                    <a:pt x="495" y="1115"/>
                                  </a:lnTo>
                                  <a:lnTo>
                                    <a:pt x="510" y="1030"/>
                                  </a:lnTo>
                                  <a:lnTo>
                                    <a:pt x="520" y="940"/>
                                  </a:lnTo>
                                  <a:lnTo>
                                    <a:pt x="530" y="855"/>
                                  </a:lnTo>
                                  <a:lnTo>
                                    <a:pt x="535" y="770"/>
                                  </a:lnTo>
                                  <a:lnTo>
                                    <a:pt x="535" y="680"/>
                                  </a:lnTo>
                                  <a:lnTo>
                                    <a:pt x="535" y="595"/>
                                  </a:lnTo>
                                  <a:lnTo>
                                    <a:pt x="530" y="510"/>
                                  </a:lnTo>
                                  <a:lnTo>
                                    <a:pt x="520" y="425"/>
                                  </a:lnTo>
                                  <a:lnTo>
                                    <a:pt x="510" y="340"/>
                                  </a:lnTo>
                                  <a:lnTo>
                                    <a:pt x="495" y="250"/>
                                  </a:lnTo>
                                  <a:lnTo>
                                    <a:pt x="480" y="165"/>
                                  </a:lnTo>
                                  <a:lnTo>
                                    <a:pt x="460" y="80"/>
                                  </a:lnTo>
                                  <a:lnTo>
                                    <a:pt x="435" y="0"/>
                                  </a:lnTo>
                                  <a:lnTo>
                                    <a:pt x="445" y="230"/>
                                  </a:lnTo>
                                  <a:lnTo>
                                    <a:pt x="445" y="440"/>
                                  </a:lnTo>
                                  <a:lnTo>
                                    <a:pt x="435" y="635"/>
                                  </a:lnTo>
                                  <a:lnTo>
                                    <a:pt x="425" y="730"/>
                                  </a:lnTo>
                                  <a:lnTo>
                                    <a:pt x="415" y="815"/>
                                  </a:lnTo>
                                  <a:lnTo>
                                    <a:pt x="400" y="895"/>
                                  </a:lnTo>
                                  <a:lnTo>
                                    <a:pt x="385" y="980"/>
                                  </a:lnTo>
                                  <a:lnTo>
                                    <a:pt x="340" y="1150"/>
                                  </a:lnTo>
                                  <a:lnTo>
                                    <a:pt x="285" y="1325"/>
                                  </a:lnTo>
                                  <a:lnTo>
                                    <a:pt x="215" y="15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5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3745"/>
                          <wps:cNvSpPr>
                            <a:spLocks/>
                          </wps:cNvSpPr>
                          <wps:spPr bwMode="auto">
                            <a:xfrm>
                              <a:off x="1070" y="975"/>
                              <a:ext cx="85" cy="200"/>
                            </a:xfrm>
                            <a:custGeom>
                              <a:avLst/>
                              <a:gdLst>
                                <a:gd name="T0" fmla="*/ 60 w 85"/>
                                <a:gd name="T1" fmla="*/ 0 h 200"/>
                                <a:gd name="T2" fmla="*/ 0 w 85"/>
                                <a:gd name="T3" fmla="*/ 0 h 200"/>
                                <a:gd name="T4" fmla="*/ 0 w 85"/>
                                <a:gd name="T5" fmla="*/ 0 h 200"/>
                                <a:gd name="T6" fmla="*/ 0 w 85"/>
                                <a:gd name="T7" fmla="*/ 195 h 200"/>
                                <a:gd name="T8" fmla="*/ 85 w 85"/>
                                <a:gd name="T9" fmla="*/ 200 h 200"/>
                                <a:gd name="T10" fmla="*/ 85 w 85"/>
                                <a:gd name="T11" fmla="*/ 200 h 200"/>
                                <a:gd name="T12" fmla="*/ 75 w 85"/>
                                <a:gd name="T13" fmla="*/ 100 h 200"/>
                                <a:gd name="T14" fmla="*/ 60 w 85"/>
                                <a:gd name="T15" fmla="*/ 0 h 200"/>
                                <a:gd name="T16" fmla="*/ 60 w 85"/>
                                <a:gd name="T17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85" h="200">
                                  <a:moveTo>
                                    <a:pt x="6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85" y="200"/>
                                  </a:lnTo>
                                  <a:lnTo>
                                    <a:pt x="75" y="100"/>
                                  </a:lnTo>
                                  <a:lnTo>
                                    <a:pt x="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3746"/>
                          <wps:cNvSpPr>
                            <a:spLocks/>
                          </wps:cNvSpPr>
                          <wps:spPr bwMode="auto">
                            <a:xfrm>
                              <a:off x="1030" y="1360"/>
                              <a:ext cx="130" cy="230"/>
                            </a:xfrm>
                            <a:custGeom>
                              <a:avLst/>
                              <a:gdLst>
                                <a:gd name="T0" fmla="*/ 130 w 130"/>
                                <a:gd name="T1" fmla="*/ 0 h 230"/>
                                <a:gd name="T2" fmla="*/ 25 w 130"/>
                                <a:gd name="T3" fmla="*/ 0 h 230"/>
                                <a:gd name="T4" fmla="*/ 25 w 130"/>
                                <a:gd name="T5" fmla="*/ 0 h 230"/>
                                <a:gd name="T6" fmla="*/ 10 w 130"/>
                                <a:gd name="T7" fmla="*/ 135 h 230"/>
                                <a:gd name="T8" fmla="*/ 10 w 130"/>
                                <a:gd name="T9" fmla="*/ 135 h 230"/>
                                <a:gd name="T10" fmla="*/ 0 w 130"/>
                                <a:gd name="T11" fmla="*/ 195 h 230"/>
                                <a:gd name="T12" fmla="*/ 120 w 130"/>
                                <a:gd name="T13" fmla="*/ 230 h 230"/>
                                <a:gd name="T14" fmla="*/ 120 w 130"/>
                                <a:gd name="T15" fmla="*/ 230 h 230"/>
                                <a:gd name="T16" fmla="*/ 130 w 130"/>
                                <a:gd name="T17" fmla="*/ 115 h 230"/>
                                <a:gd name="T18" fmla="*/ 130 w 130"/>
                                <a:gd name="T19" fmla="*/ 0 h 230"/>
                                <a:gd name="T20" fmla="*/ 130 w 130"/>
                                <a:gd name="T21" fmla="*/ 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0" h="230">
                                  <a:moveTo>
                                    <a:pt x="130" y="0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10" y="135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120" y="230"/>
                                  </a:lnTo>
                                  <a:lnTo>
                                    <a:pt x="130" y="115"/>
                                  </a:lnTo>
                                  <a:lnTo>
                                    <a:pt x="1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3747"/>
                          <wps:cNvSpPr>
                            <a:spLocks/>
                          </wps:cNvSpPr>
                          <wps:spPr bwMode="auto">
                            <a:xfrm>
                              <a:off x="905" y="1760"/>
                              <a:ext cx="220" cy="265"/>
                            </a:xfrm>
                            <a:custGeom>
                              <a:avLst/>
                              <a:gdLst>
                                <a:gd name="T0" fmla="*/ 165 w 220"/>
                                <a:gd name="T1" fmla="*/ 265 h 265"/>
                                <a:gd name="T2" fmla="*/ 165 w 220"/>
                                <a:gd name="T3" fmla="*/ 265 h 265"/>
                                <a:gd name="T4" fmla="*/ 195 w 220"/>
                                <a:gd name="T5" fmla="*/ 145 h 265"/>
                                <a:gd name="T6" fmla="*/ 220 w 220"/>
                                <a:gd name="T7" fmla="*/ 25 h 265"/>
                                <a:gd name="T8" fmla="*/ 80 w 220"/>
                                <a:gd name="T9" fmla="*/ 0 h 265"/>
                                <a:gd name="T10" fmla="*/ 80 w 220"/>
                                <a:gd name="T11" fmla="*/ 0 h 265"/>
                                <a:gd name="T12" fmla="*/ 45 w 220"/>
                                <a:gd name="T13" fmla="*/ 125 h 265"/>
                                <a:gd name="T14" fmla="*/ 0 w 220"/>
                                <a:gd name="T15" fmla="*/ 250 h 265"/>
                                <a:gd name="T16" fmla="*/ 165 w 220"/>
                                <a:gd name="T17" fmla="*/ 265 h 265"/>
                                <a:gd name="T18" fmla="*/ 165 w 220"/>
                                <a:gd name="T1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20" h="265">
                                  <a:moveTo>
                                    <a:pt x="165" y="265"/>
                                  </a:moveTo>
                                  <a:lnTo>
                                    <a:pt x="165" y="265"/>
                                  </a:lnTo>
                                  <a:lnTo>
                                    <a:pt x="195" y="145"/>
                                  </a:lnTo>
                                  <a:lnTo>
                                    <a:pt x="220" y="25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45" y="125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165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3748"/>
                          <wps:cNvSpPr>
                            <a:spLocks/>
                          </wps:cNvSpPr>
                          <wps:spPr bwMode="auto">
                            <a:xfrm>
                              <a:off x="675" y="2245"/>
                              <a:ext cx="330" cy="320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55 h 320"/>
                                <a:gd name="T2" fmla="*/ 135 w 330"/>
                                <a:gd name="T3" fmla="*/ 0 h 320"/>
                                <a:gd name="T4" fmla="*/ 135 w 330"/>
                                <a:gd name="T5" fmla="*/ 0 h 320"/>
                                <a:gd name="T6" fmla="*/ 80 w 330"/>
                                <a:gd name="T7" fmla="*/ 125 h 320"/>
                                <a:gd name="T8" fmla="*/ 80 w 330"/>
                                <a:gd name="T9" fmla="*/ 125 h 320"/>
                                <a:gd name="T10" fmla="*/ 35 w 330"/>
                                <a:gd name="T11" fmla="*/ 230 h 320"/>
                                <a:gd name="T12" fmla="*/ 0 w 330"/>
                                <a:gd name="T13" fmla="*/ 320 h 320"/>
                                <a:gd name="T14" fmla="*/ 310 w 330"/>
                                <a:gd name="T15" fmla="*/ 300 h 320"/>
                                <a:gd name="T16" fmla="*/ 310 w 330"/>
                                <a:gd name="T17" fmla="*/ 300 h 320"/>
                                <a:gd name="T18" fmla="*/ 310 w 330"/>
                                <a:gd name="T19" fmla="*/ 245 h 320"/>
                                <a:gd name="T20" fmla="*/ 315 w 330"/>
                                <a:gd name="T21" fmla="*/ 185 h 320"/>
                                <a:gd name="T22" fmla="*/ 330 w 330"/>
                                <a:gd name="T23" fmla="*/ 55 h 320"/>
                                <a:gd name="T24" fmla="*/ 330 w 330"/>
                                <a:gd name="T25" fmla="*/ 5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30" h="320">
                                  <a:moveTo>
                                    <a:pt x="330" y="55"/>
                                  </a:moveTo>
                                  <a:lnTo>
                                    <a:pt x="135" y="0"/>
                                  </a:lnTo>
                                  <a:lnTo>
                                    <a:pt x="80" y="125"/>
                                  </a:lnTo>
                                  <a:lnTo>
                                    <a:pt x="35" y="230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310" y="300"/>
                                  </a:lnTo>
                                  <a:lnTo>
                                    <a:pt x="310" y="245"/>
                                  </a:lnTo>
                                  <a:lnTo>
                                    <a:pt x="315" y="185"/>
                                  </a:lnTo>
                                  <a:lnTo>
                                    <a:pt x="33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3749"/>
                          <wps:cNvSpPr>
                            <a:spLocks/>
                          </wps:cNvSpPr>
                          <wps:spPr bwMode="auto">
                            <a:xfrm>
                              <a:off x="85" y="1290"/>
                              <a:ext cx="110" cy="230"/>
                            </a:xfrm>
                            <a:custGeom>
                              <a:avLst/>
                              <a:gdLst>
                                <a:gd name="T0" fmla="*/ 75 w 110"/>
                                <a:gd name="T1" fmla="*/ 0 h 230"/>
                                <a:gd name="T2" fmla="*/ 35 w 110"/>
                                <a:gd name="T3" fmla="*/ 0 h 230"/>
                                <a:gd name="T4" fmla="*/ 35 w 110"/>
                                <a:gd name="T5" fmla="*/ 0 h 230"/>
                                <a:gd name="T6" fmla="*/ 15 w 110"/>
                                <a:gd name="T7" fmla="*/ 50 h 230"/>
                                <a:gd name="T8" fmla="*/ 5 w 110"/>
                                <a:gd name="T9" fmla="*/ 95 h 230"/>
                                <a:gd name="T10" fmla="*/ 0 w 110"/>
                                <a:gd name="T11" fmla="*/ 130 h 230"/>
                                <a:gd name="T12" fmla="*/ 0 w 110"/>
                                <a:gd name="T13" fmla="*/ 165 h 230"/>
                                <a:gd name="T14" fmla="*/ 5 w 110"/>
                                <a:gd name="T15" fmla="*/ 190 h 230"/>
                                <a:gd name="T16" fmla="*/ 15 w 110"/>
                                <a:gd name="T17" fmla="*/ 210 h 230"/>
                                <a:gd name="T18" fmla="*/ 35 w 110"/>
                                <a:gd name="T19" fmla="*/ 225 h 230"/>
                                <a:gd name="T20" fmla="*/ 55 w 110"/>
                                <a:gd name="T21" fmla="*/ 230 h 230"/>
                                <a:gd name="T22" fmla="*/ 55 w 110"/>
                                <a:gd name="T23" fmla="*/ 230 h 230"/>
                                <a:gd name="T24" fmla="*/ 75 w 110"/>
                                <a:gd name="T25" fmla="*/ 230 h 230"/>
                                <a:gd name="T26" fmla="*/ 90 w 110"/>
                                <a:gd name="T27" fmla="*/ 220 h 230"/>
                                <a:gd name="T28" fmla="*/ 100 w 110"/>
                                <a:gd name="T29" fmla="*/ 200 h 230"/>
                                <a:gd name="T30" fmla="*/ 110 w 110"/>
                                <a:gd name="T31" fmla="*/ 175 h 230"/>
                                <a:gd name="T32" fmla="*/ 110 w 110"/>
                                <a:gd name="T33" fmla="*/ 140 h 230"/>
                                <a:gd name="T34" fmla="*/ 100 w 110"/>
                                <a:gd name="T35" fmla="*/ 100 h 230"/>
                                <a:gd name="T36" fmla="*/ 90 w 110"/>
                                <a:gd name="T37" fmla="*/ 55 h 230"/>
                                <a:gd name="T38" fmla="*/ 75 w 110"/>
                                <a:gd name="T39" fmla="*/ 0 h 230"/>
                                <a:gd name="T40" fmla="*/ 75 w 110"/>
                                <a:gd name="T41" fmla="*/ 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110" h="230">
                                  <a:moveTo>
                                    <a:pt x="75" y="0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15" y="50"/>
                                  </a:lnTo>
                                  <a:lnTo>
                                    <a:pt x="5" y="95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5" y="190"/>
                                  </a:lnTo>
                                  <a:lnTo>
                                    <a:pt x="15" y="210"/>
                                  </a:lnTo>
                                  <a:lnTo>
                                    <a:pt x="35" y="225"/>
                                  </a:lnTo>
                                  <a:lnTo>
                                    <a:pt x="55" y="230"/>
                                  </a:lnTo>
                                  <a:lnTo>
                                    <a:pt x="75" y="230"/>
                                  </a:lnTo>
                                  <a:lnTo>
                                    <a:pt x="90" y="220"/>
                                  </a:lnTo>
                                  <a:lnTo>
                                    <a:pt x="100" y="200"/>
                                  </a:lnTo>
                                  <a:lnTo>
                                    <a:pt x="110" y="175"/>
                                  </a:lnTo>
                                  <a:lnTo>
                                    <a:pt x="110" y="140"/>
                                  </a:lnTo>
                                  <a:lnTo>
                                    <a:pt x="100" y="100"/>
                                  </a:lnTo>
                                  <a:lnTo>
                                    <a:pt x="90" y="55"/>
                                  </a:lnTo>
                                  <a:lnTo>
                                    <a:pt x="7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3750"/>
                          <wps:cNvSpPr>
                            <a:spLocks/>
                          </wps:cNvSpPr>
                          <wps:spPr bwMode="auto">
                            <a:xfrm>
                              <a:off x="10" y="1200"/>
                              <a:ext cx="260" cy="130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130 h 130"/>
                                <a:gd name="T2" fmla="*/ 260 w 260"/>
                                <a:gd name="T3" fmla="*/ 130 h 130"/>
                                <a:gd name="T4" fmla="*/ 250 w 260"/>
                                <a:gd name="T5" fmla="*/ 95 h 130"/>
                                <a:gd name="T6" fmla="*/ 235 w 260"/>
                                <a:gd name="T7" fmla="*/ 70 h 130"/>
                                <a:gd name="T8" fmla="*/ 220 w 260"/>
                                <a:gd name="T9" fmla="*/ 50 h 130"/>
                                <a:gd name="T10" fmla="*/ 200 w 260"/>
                                <a:gd name="T11" fmla="*/ 30 h 130"/>
                                <a:gd name="T12" fmla="*/ 200 w 260"/>
                                <a:gd name="T13" fmla="*/ 30 h 130"/>
                                <a:gd name="T14" fmla="*/ 185 w 260"/>
                                <a:gd name="T15" fmla="*/ 15 h 130"/>
                                <a:gd name="T16" fmla="*/ 165 w 260"/>
                                <a:gd name="T17" fmla="*/ 10 h 130"/>
                                <a:gd name="T18" fmla="*/ 145 w 260"/>
                                <a:gd name="T19" fmla="*/ 5 h 130"/>
                                <a:gd name="T20" fmla="*/ 125 w 260"/>
                                <a:gd name="T21" fmla="*/ 0 h 130"/>
                                <a:gd name="T22" fmla="*/ 125 w 260"/>
                                <a:gd name="T23" fmla="*/ 0 h 130"/>
                                <a:gd name="T24" fmla="*/ 105 w 260"/>
                                <a:gd name="T25" fmla="*/ 5 h 130"/>
                                <a:gd name="T26" fmla="*/ 85 w 260"/>
                                <a:gd name="T27" fmla="*/ 10 h 130"/>
                                <a:gd name="T28" fmla="*/ 70 w 260"/>
                                <a:gd name="T29" fmla="*/ 20 h 130"/>
                                <a:gd name="T30" fmla="*/ 50 w 260"/>
                                <a:gd name="T31" fmla="*/ 35 h 130"/>
                                <a:gd name="T32" fmla="*/ 50 w 260"/>
                                <a:gd name="T33" fmla="*/ 35 h 130"/>
                                <a:gd name="T34" fmla="*/ 35 w 260"/>
                                <a:gd name="T35" fmla="*/ 55 h 130"/>
                                <a:gd name="T36" fmla="*/ 25 w 260"/>
                                <a:gd name="T37" fmla="*/ 75 h 130"/>
                                <a:gd name="T38" fmla="*/ 10 w 260"/>
                                <a:gd name="T39" fmla="*/ 95 h 130"/>
                                <a:gd name="T40" fmla="*/ 0 w 260"/>
                                <a:gd name="T41" fmla="*/ 120 h 130"/>
                                <a:gd name="T42" fmla="*/ 260 w 260"/>
                                <a:gd name="T43" fmla="*/ 130 h 130"/>
                                <a:gd name="T44" fmla="*/ 260 w 260"/>
                                <a:gd name="T45" fmla="*/ 130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260" h="130">
                                  <a:moveTo>
                                    <a:pt x="260" y="130"/>
                                  </a:moveTo>
                                  <a:lnTo>
                                    <a:pt x="260" y="130"/>
                                  </a:lnTo>
                                  <a:lnTo>
                                    <a:pt x="250" y="95"/>
                                  </a:lnTo>
                                  <a:lnTo>
                                    <a:pt x="235" y="70"/>
                                  </a:lnTo>
                                  <a:lnTo>
                                    <a:pt x="220" y="50"/>
                                  </a:lnTo>
                                  <a:lnTo>
                                    <a:pt x="200" y="30"/>
                                  </a:lnTo>
                                  <a:lnTo>
                                    <a:pt x="185" y="15"/>
                                  </a:lnTo>
                                  <a:lnTo>
                                    <a:pt x="165" y="10"/>
                                  </a:lnTo>
                                  <a:lnTo>
                                    <a:pt x="145" y="5"/>
                                  </a:lnTo>
                                  <a:lnTo>
                                    <a:pt x="125" y="0"/>
                                  </a:lnTo>
                                  <a:lnTo>
                                    <a:pt x="105" y="5"/>
                                  </a:lnTo>
                                  <a:lnTo>
                                    <a:pt x="85" y="10"/>
                                  </a:lnTo>
                                  <a:lnTo>
                                    <a:pt x="70" y="20"/>
                                  </a:lnTo>
                                  <a:lnTo>
                                    <a:pt x="50" y="35"/>
                                  </a:lnTo>
                                  <a:lnTo>
                                    <a:pt x="35" y="55"/>
                                  </a:lnTo>
                                  <a:lnTo>
                                    <a:pt x="25" y="75"/>
                                  </a:lnTo>
                                  <a:lnTo>
                                    <a:pt x="10" y="9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260" y="13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3751"/>
                          <wps:cNvSpPr>
                            <a:spLocks/>
                          </wps:cNvSpPr>
                          <wps:spPr bwMode="auto">
                            <a:xfrm>
                              <a:off x="1990" y="1185"/>
                              <a:ext cx="335" cy="330"/>
                            </a:xfrm>
                            <a:custGeom>
                              <a:avLst/>
                              <a:gdLst>
                                <a:gd name="T0" fmla="*/ 165 w 335"/>
                                <a:gd name="T1" fmla="*/ 0 h 330"/>
                                <a:gd name="T2" fmla="*/ 165 w 335"/>
                                <a:gd name="T3" fmla="*/ 0 h 330"/>
                                <a:gd name="T4" fmla="*/ 135 w 335"/>
                                <a:gd name="T5" fmla="*/ 0 h 330"/>
                                <a:gd name="T6" fmla="*/ 105 w 335"/>
                                <a:gd name="T7" fmla="*/ 10 h 330"/>
                                <a:gd name="T8" fmla="*/ 75 w 335"/>
                                <a:gd name="T9" fmla="*/ 25 h 330"/>
                                <a:gd name="T10" fmla="*/ 50 w 335"/>
                                <a:gd name="T11" fmla="*/ 45 h 330"/>
                                <a:gd name="T12" fmla="*/ 50 w 335"/>
                                <a:gd name="T13" fmla="*/ 45 h 330"/>
                                <a:gd name="T14" fmla="*/ 30 w 335"/>
                                <a:gd name="T15" fmla="*/ 75 h 330"/>
                                <a:gd name="T16" fmla="*/ 15 w 335"/>
                                <a:gd name="T17" fmla="*/ 100 h 330"/>
                                <a:gd name="T18" fmla="*/ 5 w 335"/>
                                <a:gd name="T19" fmla="*/ 130 h 330"/>
                                <a:gd name="T20" fmla="*/ 0 w 335"/>
                                <a:gd name="T21" fmla="*/ 165 h 330"/>
                                <a:gd name="T22" fmla="*/ 0 w 335"/>
                                <a:gd name="T23" fmla="*/ 165 h 330"/>
                                <a:gd name="T24" fmla="*/ 5 w 335"/>
                                <a:gd name="T25" fmla="*/ 195 h 330"/>
                                <a:gd name="T26" fmla="*/ 5 w 335"/>
                                <a:gd name="T27" fmla="*/ 195 h 330"/>
                                <a:gd name="T28" fmla="*/ 10 w 335"/>
                                <a:gd name="T29" fmla="*/ 220 h 330"/>
                                <a:gd name="T30" fmla="*/ 20 w 335"/>
                                <a:gd name="T31" fmla="*/ 240 h 330"/>
                                <a:gd name="T32" fmla="*/ 35 w 335"/>
                                <a:gd name="T33" fmla="*/ 265 h 330"/>
                                <a:gd name="T34" fmla="*/ 50 w 335"/>
                                <a:gd name="T35" fmla="*/ 280 h 330"/>
                                <a:gd name="T36" fmla="*/ 50 w 335"/>
                                <a:gd name="T37" fmla="*/ 280 h 330"/>
                                <a:gd name="T38" fmla="*/ 75 w 335"/>
                                <a:gd name="T39" fmla="*/ 305 h 330"/>
                                <a:gd name="T40" fmla="*/ 105 w 335"/>
                                <a:gd name="T41" fmla="*/ 320 h 330"/>
                                <a:gd name="T42" fmla="*/ 135 w 335"/>
                                <a:gd name="T43" fmla="*/ 330 h 330"/>
                                <a:gd name="T44" fmla="*/ 165 w 335"/>
                                <a:gd name="T45" fmla="*/ 330 h 330"/>
                                <a:gd name="T46" fmla="*/ 165 w 335"/>
                                <a:gd name="T47" fmla="*/ 330 h 330"/>
                                <a:gd name="T48" fmla="*/ 200 w 335"/>
                                <a:gd name="T49" fmla="*/ 330 h 330"/>
                                <a:gd name="T50" fmla="*/ 230 w 335"/>
                                <a:gd name="T51" fmla="*/ 320 h 330"/>
                                <a:gd name="T52" fmla="*/ 260 w 335"/>
                                <a:gd name="T53" fmla="*/ 305 h 330"/>
                                <a:gd name="T54" fmla="*/ 285 w 335"/>
                                <a:gd name="T55" fmla="*/ 280 h 330"/>
                                <a:gd name="T56" fmla="*/ 285 w 335"/>
                                <a:gd name="T57" fmla="*/ 280 h 330"/>
                                <a:gd name="T58" fmla="*/ 305 w 335"/>
                                <a:gd name="T59" fmla="*/ 255 h 330"/>
                                <a:gd name="T60" fmla="*/ 320 w 335"/>
                                <a:gd name="T61" fmla="*/ 230 h 330"/>
                                <a:gd name="T62" fmla="*/ 330 w 335"/>
                                <a:gd name="T63" fmla="*/ 200 h 330"/>
                                <a:gd name="T64" fmla="*/ 335 w 335"/>
                                <a:gd name="T65" fmla="*/ 165 h 330"/>
                                <a:gd name="T66" fmla="*/ 335 w 335"/>
                                <a:gd name="T67" fmla="*/ 165 h 330"/>
                                <a:gd name="T68" fmla="*/ 330 w 335"/>
                                <a:gd name="T69" fmla="*/ 145 h 330"/>
                                <a:gd name="T70" fmla="*/ 330 w 335"/>
                                <a:gd name="T71" fmla="*/ 145 h 330"/>
                                <a:gd name="T72" fmla="*/ 325 w 335"/>
                                <a:gd name="T73" fmla="*/ 115 h 330"/>
                                <a:gd name="T74" fmla="*/ 315 w 335"/>
                                <a:gd name="T75" fmla="*/ 90 h 330"/>
                                <a:gd name="T76" fmla="*/ 305 w 335"/>
                                <a:gd name="T77" fmla="*/ 70 h 330"/>
                                <a:gd name="T78" fmla="*/ 285 w 335"/>
                                <a:gd name="T79" fmla="*/ 45 h 330"/>
                                <a:gd name="T80" fmla="*/ 285 w 335"/>
                                <a:gd name="T81" fmla="*/ 45 h 330"/>
                                <a:gd name="T82" fmla="*/ 260 w 335"/>
                                <a:gd name="T83" fmla="*/ 25 h 330"/>
                                <a:gd name="T84" fmla="*/ 230 w 335"/>
                                <a:gd name="T85" fmla="*/ 10 h 330"/>
                                <a:gd name="T86" fmla="*/ 200 w 335"/>
                                <a:gd name="T87" fmla="*/ 0 h 330"/>
                                <a:gd name="T88" fmla="*/ 165 w 335"/>
                                <a:gd name="T89" fmla="*/ 0 h 330"/>
                                <a:gd name="T90" fmla="*/ 165 w 335"/>
                                <a:gd name="T91" fmla="*/ 0 h 3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</a:cxnLst>
                              <a:rect l="0" t="0" r="r" b="b"/>
                              <a:pathLst>
                                <a:path w="335" h="330">
                                  <a:moveTo>
                                    <a:pt x="165" y="0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135" y="0"/>
                                  </a:lnTo>
                                  <a:lnTo>
                                    <a:pt x="105" y="10"/>
                                  </a:lnTo>
                                  <a:lnTo>
                                    <a:pt x="75" y="25"/>
                                  </a:lnTo>
                                  <a:lnTo>
                                    <a:pt x="50" y="45"/>
                                  </a:lnTo>
                                  <a:lnTo>
                                    <a:pt x="30" y="75"/>
                                  </a:lnTo>
                                  <a:lnTo>
                                    <a:pt x="15" y="100"/>
                                  </a:lnTo>
                                  <a:lnTo>
                                    <a:pt x="5" y="130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5" y="195"/>
                                  </a:lnTo>
                                  <a:lnTo>
                                    <a:pt x="10" y="220"/>
                                  </a:lnTo>
                                  <a:lnTo>
                                    <a:pt x="20" y="240"/>
                                  </a:lnTo>
                                  <a:lnTo>
                                    <a:pt x="35" y="265"/>
                                  </a:lnTo>
                                  <a:lnTo>
                                    <a:pt x="50" y="280"/>
                                  </a:lnTo>
                                  <a:lnTo>
                                    <a:pt x="75" y="305"/>
                                  </a:lnTo>
                                  <a:lnTo>
                                    <a:pt x="105" y="320"/>
                                  </a:lnTo>
                                  <a:lnTo>
                                    <a:pt x="135" y="330"/>
                                  </a:lnTo>
                                  <a:lnTo>
                                    <a:pt x="165" y="330"/>
                                  </a:lnTo>
                                  <a:lnTo>
                                    <a:pt x="200" y="330"/>
                                  </a:lnTo>
                                  <a:lnTo>
                                    <a:pt x="230" y="320"/>
                                  </a:lnTo>
                                  <a:lnTo>
                                    <a:pt x="260" y="305"/>
                                  </a:lnTo>
                                  <a:lnTo>
                                    <a:pt x="285" y="280"/>
                                  </a:lnTo>
                                  <a:lnTo>
                                    <a:pt x="305" y="255"/>
                                  </a:lnTo>
                                  <a:lnTo>
                                    <a:pt x="320" y="230"/>
                                  </a:lnTo>
                                  <a:lnTo>
                                    <a:pt x="330" y="200"/>
                                  </a:lnTo>
                                  <a:lnTo>
                                    <a:pt x="335" y="165"/>
                                  </a:lnTo>
                                  <a:lnTo>
                                    <a:pt x="330" y="145"/>
                                  </a:lnTo>
                                  <a:lnTo>
                                    <a:pt x="325" y="115"/>
                                  </a:lnTo>
                                  <a:lnTo>
                                    <a:pt x="315" y="90"/>
                                  </a:lnTo>
                                  <a:lnTo>
                                    <a:pt x="305" y="70"/>
                                  </a:lnTo>
                                  <a:lnTo>
                                    <a:pt x="285" y="45"/>
                                  </a:lnTo>
                                  <a:lnTo>
                                    <a:pt x="260" y="25"/>
                                  </a:lnTo>
                                  <a:lnTo>
                                    <a:pt x="230" y="10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16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3752"/>
                          <wps:cNvSpPr>
                            <a:spLocks/>
                          </wps:cNvSpPr>
                          <wps:spPr bwMode="auto">
                            <a:xfrm>
                              <a:off x="1995" y="1295"/>
                              <a:ext cx="330" cy="220"/>
                            </a:xfrm>
                            <a:custGeom>
                              <a:avLst/>
                              <a:gdLst>
                                <a:gd name="T0" fmla="*/ 0 w 330"/>
                                <a:gd name="T1" fmla="*/ 85 h 220"/>
                                <a:gd name="T2" fmla="*/ 0 w 330"/>
                                <a:gd name="T3" fmla="*/ 85 h 220"/>
                                <a:gd name="T4" fmla="*/ 5 w 330"/>
                                <a:gd name="T5" fmla="*/ 110 h 220"/>
                                <a:gd name="T6" fmla="*/ 15 w 330"/>
                                <a:gd name="T7" fmla="*/ 130 h 220"/>
                                <a:gd name="T8" fmla="*/ 30 w 330"/>
                                <a:gd name="T9" fmla="*/ 155 h 220"/>
                                <a:gd name="T10" fmla="*/ 45 w 330"/>
                                <a:gd name="T11" fmla="*/ 170 h 220"/>
                                <a:gd name="T12" fmla="*/ 45 w 330"/>
                                <a:gd name="T13" fmla="*/ 170 h 220"/>
                                <a:gd name="T14" fmla="*/ 70 w 330"/>
                                <a:gd name="T15" fmla="*/ 195 h 220"/>
                                <a:gd name="T16" fmla="*/ 100 w 330"/>
                                <a:gd name="T17" fmla="*/ 210 h 220"/>
                                <a:gd name="T18" fmla="*/ 130 w 330"/>
                                <a:gd name="T19" fmla="*/ 220 h 220"/>
                                <a:gd name="T20" fmla="*/ 160 w 330"/>
                                <a:gd name="T21" fmla="*/ 220 h 220"/>
                                <a:gd name="T22" fmla="*/ 160 w 330"/>
                                <a:gd name="T23" fmla="*/ 220 h 220"/>
                                <a:gd name="T24" fmla="*/ 195 w 330"/>
                                <a:gd name="T25" fmla="*/ 220 h 220"/>
                                <a:gd name="T26" fmla="*/ 225 w 330"/>
                                <a:gd name="T27" fmla="*/ 210 h 220"/>
                                <a:gd name="T28" fmla="*/ 255 w 330"/>
                                <a:gd name="T29" fmla="*/ 195 h 220"/>
                                <a:gd name="T30" fmla="*/ 280 w 330"/>
                                <a:gd name="T31" fmla="*/ 170 h 220"/>
                                <a:gd name="T32" fmla="*/ 280 w 330"/>
                                <a:gd name="T33" fmla="*/ 170 h 220"/>
                                <a:gd name="T34" fmla="*/ 300 w 330"/>
                                <a:gd name="T35" fmla="*/ 145 h 220"/>
                                <a:gd name="T36" fmla="*/ 315 w 330"/>
                                <a:gd name="T37" fmla="*/ 120 h 220"/>
                                <a:gd name="T38" fmla="*/ 325 w 330"/>
                                <a:gd name="T39" fmla="*/ 90 h 220"/>
                                <a:gd name="T40" fmla="*/ 330 w 330"/>
                                <a:gd name="T41" fmla="*/ 55 h 220"/>
                                <a:gd name="T42" fmla="*/ 330 w 330"/>
                                <a:gd name="T43" fmla="*/ 55 h 220"/>
                                <a:gd name="T44" fmla="*/ 325 w 330"/>
                                <a:gd name="T45" fmla="*/ 35 h 220"/>
                                <a:gd name="T46" fmla="*/ 270 w 330"/>
                                <a:gd name="T47" fmla="*/ 125 h 220"/>
                                <a:gd name="T48" fmla="*/ 205 w 330"/>
                                <a:gd name="T49" fmla="*/ 0 h 220"/>
                                <a:gd name="T50" fmla="*/ 135 w 330"/>
                                <a:gd name="T51" fmla="*/ 140 h 220"/>
                                <a:gd name="T52" fmla="*/ 60 w 330"/>
                                <a:gd name="T53" fmla="*/ 5 h 220"/>
                                <a:gd name="T54" fmla="*/ 0 w 330"/>
                                <a:gd name="T55" fmla="*/ 85 h 220"/>
                                <a:gd name="T56" fmla="*/ 0 w 330"/>
                                <a:gd name="T57" fmla="*/ 85 h 2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</a:cxnLst>
                              <a:rect l="0" t="0" r="r" b="b"/>
                              <a:pathLst>
                                <a:path w="330" h="220">
                                  <a:moveTo>
                                    <a:pt x="0" y="85"/>
                                  </a:moveTo>
                                  <a:lnTo>
                                    <a:pt x="0" y="85"/>
                                  </a:lnTo>
                                  <a:lnTo>
                                    <a:pt x="5" y="110"/>
                                  </a:lnTo>
                                  <a:lnTo>
                                    <a:pt x="15" y="130"/>
                                  </a:lnTo>
                                  <a:lnTo>
                                    <a:pt x="30" y="155"/>
                                  </a:lnTo>
                                  <a:lnTo>
                                    <a:pt x="45" y="170"/>
                                  </a:lnTo>
                                  <a:lnTo>
                                    <a:pt x="70" y="195"/>
                                  </a:lnTo>
                                  <a:lnTo>
                                    <a:pt x="100" y="210"/>
                                  </a:lnTo>
                                  <a:lnTo>
                                    <a:pt x="130" y="220"/>
                                  </a:lnTo>
                                  <a:lnTo>
                                    <a:pt x="160" y="220"/>
                                  </a:lnTo>
                                  <a:lnTo>
                                    <a:pt x="195" y="220"/>
                                  </a:lnTo>
                                  <a:lnTo>
                                    <a:pt x="225" y="210"/>
                                  </a:lnTo>
                                  <a:lnTo>
                                    <a:pt x="255" y="195"/>
                                  </a:lnTo>
                                  <a:lnTo>
                                    <a:pt x="280" y="170"/>
                                  </a:lnTo>
                                  <a:lnTo>
                                    <a:pt x="300" y="145"/>
                                  </a:lnTo>
                                  <a:lnTo>
                                    <a:pt x="315" y="120"/>
                                  </a:lnTo>
                                  <a:lnTo>
                                    <a:pt x="325" y="90"/>
                                  </a:lnTo>
                                  <a:lnTo>
                                    <a:pt x="330" y="55"/>
                                  </a:lnTo>
                                  <a:lnTo>
                                    <a:pt x="325" y="35"/>
                                  </a:lnTo>
                                  <a:lnTo>
                                    <a:pt x="270" y="125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135" y="140"/>
                                  </a:lnTo>
                                  <a:lnTo>
                                    <a:pt x="60" y="5"/>
                                  </a:lnTo>
                                  <a:lnTo>
                                    <a:pt x="0" y="8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3753"/>
                          <wps:cNvSpPr>
                            <a:spLocks/>
                          </wps:cNvSpPr>
                          <wps:spPr bwMode="auto">
                            <a:xfrm>
                              <a:off x="110" y="270"/>
                              <a:ext cx="290" cy="240"/>
                            </a:xfrm>
                            <a:custGeom>
                              <a:avLst/>
                              <a:gdLst>
                                <a:gd name="T0" fmla="*/ 245 w 290"/>
                                <a:gd name="T1" fmla="*/ 35 h 240"/>
                                <a:gd name="T2" fmla="*/ 245 w 290"/>
                                <a:gd name="T3" fmla="*/ 35 h 240"/>
                                <a:gd name="T4" fmla="*/ 225 w 290"/>
                                <a:gd name="T5" fmla="*/ 20 h 240"/>
                                <a:gd name="T6" fmla="*/ 200 w 290"/>
                                <a:gd name="T7" fmla="*/ 10 h 240"/>
                                <a:gd name="T8" fmla="*/ 175 w 290"/>
                                <a:gd name="T9" fmla="*/ 5 h 240"/>
                                <a:gd name="T10" fmla="*/ 145 w 290"/>
                                <a:gd name="T11" fmla="*/ 0 h 240"/>
                                <a:gd name="T12" fmla="*/ 145 w 290"/>
                                <a:gd name="T13" fmla="*/ 0 h 240"/>
                                <a:gd name="T14" fmla="*/ 115 w 290"/>
                                <a:gd name="T15" fmla="*/ 5 h 240"/>
                                <a:gd name="T16" fmla="*/ 90 w 290"/>
                                <a:gd name="T17" fmla="*/ 10 h 240"/>
                                <a:gd name="T18" fmla="*/ 65 w 290"/>
                                <a:gd name="T19" fmla="*/ 20 h 240"/>
                                <a:gd name="T20" fmla="*/ 45 w 290"/>
                                <a:gd name="T21" fmla="*/ 35 h 240"/>
                                <a:gd name="T22" fmla="*/ 45 w 290"/>
                                <a:gd name="T23" fmla="*/ 35 h 240"/>
                                <a:gd name="T24" fmla="*/ 20 w 290"/>
                                <a:gd name="T25" fmla="*/ 60 h 240"/>
                                <a:gd name="T26" fmla="*/ 5 w 290"/>
                                <a:gd name="T27" fmla="*/ 90 h 240"/>
                                <a:gd name="T28" fmla="*/ 5 w 290"/>
                                <a:gd name="T29" fmla="*/ 90 h 240"/>
                                <a:gd name="T30" fmla="*/ 0 w 290"/>
                                <a:gd name="T31" fmla="*/ 120 h 240"/>
                                <a:gd name="T32" fmla="*/ 0 w 290"/>
                                <a:gd name="T33" fmla="*/ 120 h 240"/>
                                <a:gd name="T34" fmla="*/ 5 w 290"/>
                                <a:gd name="T35" fmla="*/ 145 h 240"/>
                                <a:gd name="T36" fmla="*/ 15 w 290"/>
                                <a:gd name="T37" fmla="*/ 170 h 240"/>
                                <a:gd name="T38" fmla="*/ 15 w 290"/>
                                <a:gd name="T39" fmla="*/ 170 h 240"/>
                                <a:gd name="T40" fmla="*/ 25 w 290"/>
                                <a:gd name="T41" fmla="*/ 185 h 240"/>
                                <a:gd name="T42" fmla="*/ 45 w 290"/>
                                <a:gd name="T43" fmla="*/ 205 h 240"/>
                                <a:gd name="T44" fmla="*/ 45 w 290"/>
                                <a:gd name="T45" fmla="*/ 205 h 240"/>
                                <a:gd name="T46" fmla="*/ 65 w 290"/>
                                <a:gd name="T47" fmla="*/ 220 h 240"/>
                                <a:gd name="T48" fmla="*/ 90 w 290"/>
                                <a:gd name="T49" fmla="*/ 230 h 240"/>
                                <a:gd name="T50" fmla="*/ 115 w 290"/>
                                <a:gd name="T51" fmla="*/ 240 h 240"/>
                                <a:gd name="T52" fmla="*/ 145 w 290"/>
                                <a:gd name="T53" fmla="*/ 240 h 240"/>
                                <a:gd name="T54" fmla="*/ 145 w 290"/>
                                <a:gd name="T55" fmla="*/ 240 h 240"/>
                                <a:gd name="T56" fmla="*/ 175 w 290"/>
                                <a:gd name="T57" fmla="*/ 240 h 240"/>
                                <a:gd name="T58" fmla="*/ 200 w 290"/>
                                <a:gd name="T59" fmla="*/ 230 h 240"/>
                                <a:gd name="T60" fmla="*/ 225 w 290"/>
                                <a:gd name="T61" fmla="*/ 220 h 240"/>
                                <a:gd name="T62" fmla="*/ 245 w 290"/>
                                <a:gd name="T63" fmla="*/ 205 h 240"/>
                                <a:gd name="T64" fmla="*/ 245 w 290"/>
                                <a:gd name="T65" fmla="*/ 205 h 240"/>
                                <a:gd name="T66" fmla="*/ 265 w 290"/>
                                <a:gd name="T67" fmla="*/ 185 h 240"/>
                                <a:gd name="T68" fmla="*/ 280 w 290"/>
                                <a:gd name="T69" fmla="*/ 160 h 240"/>
                                <a:gd name="T70" fmla="*/ 280 w 290"/>
                                <a:gd name="T71" fmla="*/ 160 h 240"/>
                                <a:gd name="T72" fmla="*/ 285 w 290"/>
                                <a:gd name="T73" fmla="*/ 140 h 240"/>
                                <a:gd name="T74" fmla="*/ 290 w 290"/>
                                <a:gd name="T75" fmla="*/ 120 h 240"/>
                                <a:gd name="T76" fmla="*/ 290 w 290"/>
                                <a:gd name="T77" fmla="*/ 120 h 240"/>
                                <a:gd name="T78" fmla="*/ 285 w 290"/>
                                <a:gd name="T79" fmla="*/ 90 h 240"/>
                                <a:gd name="T80" fmla="*/ 285 w 290"/>
                                <a:gd name="T81" fmla="*/ 90 h 240"/>
                                <a:gd name="T82" fmla="*/ 270 w 290"/>
                                <a:gd name="T83" fmla="*/ 60 h 240"/>
                                <a:gd name="T84" fmla="*/ 245 w 290"/>
                                <a:gd name="T85" fmla="*/ 35 h 240"/>
                                <a:gd name="T86" fmla="*/ 245 w 290"/>
                                <a:gd name="T87" fmla="*/ 35 h 2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290" h="240">
                                  <a:moveTo>
                                    <a:pt x="245" y="35"/>
                                  </a:moveTo>
                                  <a:lnTo>
                                    <a:pt x="245" y="35"/>
                                  </a:lnTo>
                                  <a:lnTo>
                                    <a:pt x="225" y="20"/>
                                  </a:lnTo>
                                  <a:lnTo>
                                    <a:pt x="200" y="1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45" y="0"/>
                                  </a:lnTo>
                                  <a:lnTo>
                                    <a:pt x="115" y="5"/>
                                  </a:lnTo>
                                  <a:lnTo>
                                    <a:pt x="90" y="10"/>
                                  </a:lnTo>
                                  <a:lnTo>
                                    <a:pt x="65" y="20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20" y="60"/>
                                  </a:lnTo>
                                  <a:lnTo>
                                    <a:pt x="5" y="90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5" y="145"/>
                                  </a:lnTo>
                                  <a:lnTo>
                                    <a:pt x="15" y="170"/>
                                  </a:lnTo>
                                  <a:lnTo>
                                    <a:pt x="25" y="185"/>
                                  </a:lnTo>
                                  <a:lnTo>
                                    <a:pt x="45" y="205"/>
                                  </a:lnTo>
                                  <a:lnTo>
                                    <a:pt x="65" y="220"/>
                                  </a:lnTo>
                                  <a:lnTo>
                                    <a:pt x="90" y="230"/>
                                  </a:lnTo>
                                  <a:lnTo>
                                    <a:pt x="115" y="240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75" y="240"/>
                                  </a:lnTo>
                                  <a:lnTo>
                                    <a:pt x="200" y="230"/>
                                  </a:lnTo>
                                  <a:lnTo>
                                    <a:pt x="225" y="220"/>
                                  </a:lnTo>
                                  <a:lnTo>
                                    <a:pt x="245" y="205"/>
                                  </a:lnTo>
                                  <a:lnTo>
                                    <a:pt x="265" y="185"/>
                                  </a:lnTo>
                                  <a:lnTo>
                                    <a:pt x="280" y="160"/>
                                  </a:lnTo>
                                  <a:lnTo>
                                    <a:pt x="285" y="140"/>
                                  </a:lnTo>
                                  <a:lnTo>
                                    <a:pt x="290" y="120"/>
                                  </a:lnTo>
                                  <a:lnTo>
                                    <a:pt x="285" y="90"/>
                                  </a:lnTo>
                                  <a:lnTo>
                                    <a:pt x="270" y="60"/>
                                  </a:lnTo>
                                  <a:lnTo>
                                    <a:pt x="245" y="3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3754"/>
                          <wps:cNvSpPr>
                            <a:spLocks/>
                          </wps:cNvSpPr>
                          <wps:spPr bwMode="auto">
                            <a:xfrm>
                              <a:off x="110" y="360"/>
                              <a:ext cx="290" cy="80"/>
                            </a:xfrm>
                            <a:custGeom>
                              <a:avLst/>
                              <a:gdLst>
                                <a:gd name="T0" fmla="*/ 0 w 290"/>
                                <a:gd name="T1" fmla="*/ 30 h 80"/>
                                <a:gd name="T2" fmla="*/ 0 w 290"/>
                                <a:gd name="T3" fmla="*/ 30 h 80"/>
                                <a:gd name="T4" fmla="*/ 5 w 290"/>
                                <a:gd name="T5" fmla="*/ 55 h 80"/>
                                <a:gd name="T6" fmla="*/ 15 w 290"/>
                                <a:gd name="T7" fmla="*/ 80 h 80"/>
                                <a:gd name="T8" fmla="*/ 280 w 290"/>
                                <a:gd name="T9" fmla="*/ 70 h 80"/>
                                <a:gd name="T10" fmla="*/ 280 w 290"/>
                                <a:gd name="T11" fmla="*/ 70 h 80"/>
                                <a:gd name="T12" fmla="*/ 285 w 290"/>
                                <a:gd name="T13" fmla="*/ 50 h 80"/>
                                <a:gd name="T14" fmla="*/ 290 w 290"/>
                                <a:gd name="T15" fmla="*/ 30 h 80"/>
                                <a:gd name="T16" fmla="*/ 290 w 290"/>
                                <a:gd name="T17" fmla="*/ 30 h 80"/>
                                <a:gd name="T18" fmla="*/ 285 w 290"/>
                                <a:gd name="T19" fmla="*/ 0 h 80"/>
                                <a:gd name="T20" fmla="*/ 5 w 290"/>
                                <a:gd name="T21" fmla="*/ 0 h 80"/>
                                <a:gd name="T22" fmla="*/ 5 w 290"/>
                                <a:gd name="T23" fmla="*/ 0 h 80"/>
                                <a:gd name="T24" fmla="*/ 0 w 290"/>
                                <a:gd name="T25" fmla="*/ 30 h 80"/>
                                <a:gd name="T26" fmla="*/ 0 w 290"/>
                                <a:gd name="T27" fmla="*/ 3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0" h="80">
                                  <a:moveTo>
                                    <a:pt x="0" y="30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15" y="80"/>
                                  </a:lnTo>
                                  <a:lnTo>
                                    <a:pt x="280" y="70"/>
                                  </a:lnTo>
                                  <a:lnTo>
                                    <a:pt x="285" y="50"/>
                                  </a:lnTo>
                                  <a:lnTo>
                                    <a:pt x="290" y="30"/>
                                  </a:lnTo>
                                  <a:lnTo>
                                    <a:pt x="285" y="0"/>
                                  </a:lnTo>
                                  <a:lnTo>
                                    <a:pt x="5" y="0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3755"/>
                          <wps:cNvSpPr>
                            <a:spLocks/>
                          </wps:cNvSpPr>
                          <wps:spPr bwMode="auto">
                            <a:xfrm>
                              <a:off x="375" y="1620"/>
                              <a:ext cx="300" cy="300"/>
                            </a:xfrm>
                            <a:custGeom>
                              <a:avLst/>
                              <a:gdLst>
                                <a:gd name="T0" fmla="*/ 155 w 300"/>
                                <a:gd name="T1" fmla="*/ 230 h 300"/>
                                <a:gd name="T2" fmla="*/ 260 w 300"/>
                                <a:gd name="T3" fmla="*/ 295 h 300"/>
                                <a:gd name="T4" fmla="*/ 235 w 300"/>
                                <a:gd name="T5" fmla="*/ 195 h 300"/>
                                <a:gd name="T6" fmla="*/ 300 w 300"/>
                                <a:gd name="T7" fmla="*/ 110 h 300"/>
                                <a:gd name="T8" fmla="*/ 200 w 300"/>
                                <a:gd name="T9" fmla="*/ 110 h 300"/>
                                <a:gd name="T10" fmla="*/ 150 w 300"/>
                                <a:gd name="T11" fmla="*/ 0 h 300"/>
                                <a:gd name="T12" fmla="*/ 105 w 300"/>
                                <a:gd name="T13" fmla="*/ 115 h 300"/>
                                <a:gd name="T14" fmla="*/ 0 w 300"/>
                                <a:gd name="T15" fmla="*/ 110 h 300"/>
                                <a:gd name="T16" fmla="*/ 70 w 300"/>
                                <a:gd name="T17" fmla="*/ 200 h 300"/>
                                <a:gd name="T18" fmla="*/ 40 w 300"/>
                                <a:gd name="T19" fmla="*/ 300 h 300"/>
                                <a:gd name="T20" fmla="*/ 155 w 300"/>
                                <a:gd name="T21" fmla="*/ 230 h 300"/>
                                <a:gd name="T22" fmla="*/ 155 w 300"/>
                                <a:gd name="T23" fmla="*/ 230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00" h="300">
                                  <a:moveTo>
                                    <a:pt x="155" y="230"/>
                                  </a:moveTo>
                                  <a:lnTo>
                                    <a:pt x="260" y="295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300" y="110"/>
                                  </a:lnTo>
                                  <a:lnTo>
                                    <a:pt x="200" y="11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05" y="115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70" y="200"/>
                                  </a:lnTo>
                                  <a:lnTo>
                                    <a:pt x="40" y="300"/>
                                  </a:lnTo>
                                  <a:lnTo>
                                    <a:pt x="155" y="23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3756"/>
                          <wps:cNvSpPr>
                            <a:spLocks/>
                          </wps:cNvSpPr>
                          <wps:spPr bwMode="auto">
                            <a:xfrm>
                              <a:off x="1520" y="1440"/>
                              <a:ext cx="200" cy="195"/>
                            </a:xfrm>
                            <a:custGeom>
                              <a:avLst/>
                              <a:gdLst>
                                <a:gd name="T0" fmla="*/ 200 w 200"/>
                                <a:gd name="T1" fmla="*/ 95 h 195"/>
                                <a:gd name="T2" fmla="*/ 200 w 200"/>
                                <a:gd name="T3" fmla="*/ 95 h 195"/>
                                <a:gd name="T4" fmla="*/ 200 w 200"/>
                                <a:gd name="T5" fmla="*/ 75 h 195"/>
                                <a:gd name="T6" fmla="*/ 195 w 200"/>
                                <a:gd name="T7" fmla="*/ 60 h 195"/>
                                <a:gd name="T8" fmla="*/ 185 w 200"/>
                                <a:gd name="T9" fmla="*/ 40 h 195"/>
                                <a:gd name="T10" fmla="*/ 170 w 200"/>
                                <a:gd name="T11" fmla="*/ 25 h 195"/>
                                <a:gd name="T12" fmla="*/ 170 w 200"/>
                                <a:gd name="T13" fmla="*/ 25 h 195"/>
                                <a:gd name="T14" fmla="*/ 155 w 200"/>
                                <a:gd name="T15" fmla="*/ 15 h 195"/>
                                <a:gd name="T16" fmla="*/ 140 w 200"/>
                                <a:gd name="T17" fmla="*/ 5 h 195"/>
                                <a:gd name="T18" fmla="*/ 120 w 200"/>
                                <a:gd name="T19" fmla="*/ 0 h 195"/>
                                <a:gd name="T20" fmla="*/ 100 w 200"/>
                                <a:gd name="T21" fmla="*/ 0 h 195"/>
                                <a:gd name="T22" fmla="*/ 100 w 200"/>
                                <a:gd name="T23" fmla="*/ 0 h 195"/>
                                <a:gd name="T24" fmla="*/ 80 w 200"/>
                                <a:gd name="T25" fmla="*/ 0 h 195"/>
                                <a:gd name="T26" fmla="*/ 65 w 200"/>
                                <a:gd name="T27" fmla="*/ 5 h 195"/>
                                <a:gd name="T28" fmla="*/ 45 w 200"/>
                                <a:gd name="T29" fmla="*/ 15 h 195"/>
                                <a:gd name="T30" fmla="*/ 30 w 200"/>
                                <a:gd name="T31" fmla="*/ 25 h 195"/>
                                <a:gd name="T32" fmla="*/ 30 w 200"/>
                                <a:gd name="T33" fmla="*/ 25 h 195"/>
                                <a:gd name="T34" fmla="*/ 20 w 200"/>
                                <a:gd name="T35" fmla="*/ 40 h 195"/>
                                <a:gd name="T36" fmla="*/ 10 w 200"/>
                                <a:gd name="T37" fmla="*/ 60 h 195"/>
                                <a:gd name="T38" fmla="*/ 5 w 200"/>
                                <a:gd name="T39" fmla="*/ 75 h 195"/>
                                <a:gd name="T40" fmla="*/ 0 w 200"/>
                                <a:gd name="T41" fmla="*/ 95 h 195"/>
                                <a:gd name="T42" fmla="*/ 0 w 200"/>
                                <a:gd name="T43" fmla="*/ 95 h 195"/>
                                <a:gd name="T44" fmla="*/ 5 w 200"/>
                                <a:gd name="T45" fmla="*/ 115 h 195"/>
                                <a:gd name="T46" fmla="*/ 10 w 200"/>
                                <a:gd name="T47" fmla="*/ 135 h 195"/>
                                <a:gd name="T48" fmla="*/ 20 w 200"/>
                                <a:gd name="T49" fmla="*/ 150 h 195"/>
                                <a:gd name="T50" fmla="*/ 30 w 200"/>
                                <a:gd name="T51" fmla="*/ 165 h 195"/>
                                <a:gd name="T52" fmla="*/ 30 w 200"/>
                                <a:gd name="T53" fmla="*/ 165 h 195"/>
                                <a:gd name="T54" fmla="*/ 45 w 200"/>
                                <a:gd name="T55" fmla="*/ 180 h 195"/>
                                <a:gd name="T56" fmla="*/ 65 w 200"/>
                                <a:gd name="T57" fmla="*/ 190 h 195"/>
                                <a:gd name="T58" fmla="*/ 80 w 200"/>
                                <a:gd name="T59" fmla="*/ 195 h 195"/>
                                <a:gd name="T60" fmla="*/ 100 w 200"/>
                                <a:gd name="T61" fmla="*/ 195 h 195"/>
                                <a:gd name="T62" fmla="*/ 100 w 200"/>
                                <a:gd name="T63" fmla="*/ 195 h 195"/>
                                <a:gd name="T64" fmla="*/ 120 w 200"/>
                                <a:gd name="T65" fmla="*/ 195 h 195"/>
                                <a:gd name="T66" fmla="*/ 140 w 200"/>
                                <a:gd name="T67" fmla="*/ 190 h 195"/>
                                <a:gd name="T68" fmla="*/ 155 w 200"/>
                                <a:gd name="T69" fmla="*/ 180 h 195"/>
                                <a:gd name="T70" fmla="*/ 170 w 200"/>
                                <a:gd name="T71" fmla="*/ 165 h 195"/>
                                <a:gd name="T72" fmla="*/ 170 w 200"/>
                                <a:gd name="T73" fmla="*/ 165 h 195"/>
                                <a:gd name="T74" fmla="*/ 185 w 200"/>
                                <a:gd name="T75" fmla="*/ 150 h 195"/>
                                <a:gd name="T76" fmla="*/ 195 w 200"/>
                                <a:gd name="T77" fmla="*/ 135 h 195"/>
                                <a:gd name="T78" fmla="*/ 200 w 200"/>
                                <a:gd name="T79" fmla="*/ 115 h 195"/>
                                <a:gd name="T80" fmla="*/ 200 w 200"/>
                                <a:gd name="T81" fmla="*/ 95 h 195"/>
                                <a:gd name="T82" fmla="*/ 200 w 200"/>
                                <a:gd name="T83" fmla="*/ 95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200" h="195">
                                  <a:moveTo>
                                    <a:pt x="200" y="95"/>
                                  </a:moveTo>
                                  <a:lnTo>
                                    <a:pt x="200" y="95"/>
                                  </a:lnTo>
                                  <a:lnTo>
                                    <a:pt x="200" y="75"/>
                                  </a:lnTo>
                                  <a:lnTo>
                                    <a:pt x="195" y="60"/>
                                  </a:lnTo>
                                  <a:lnTo>
                                    <a:pt x="185" y="40"/>
                                  </a:lnTo>
                                  <a:lnTo>
                                    <a:pt x="170" y="25"/>
                                  </a:lnTo>
                                  <a:lnTo>
                                    <a:pt x="155" y="15"/>
                                  </a:lnTo>
                                  <a:lnTo>
                                    <a:pt x="140" y="5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100" y="0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45" y="15"/>
                                  </a:lnTo>
                                  <a:lnTo>
                                    <a:pt x="30" y="25"/>
                                  </a:lnTo>
                                  <a:lnTo>
                                    <a:pt x="20" y="40"/>
                                  </a:lnTo>
                                  <a:lnTo>
                                    <a:pt x="10" y="60"/>
                                  </a:lnTo>
                                  <a:lnTo>
                                    <a:pt x="5" y="75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10" y="135"/>
                                  </a:lnTo>
                                  <a:lnTo>
                                    <a:pt x="20" y="150"/>
                                  </a:lnTo>
                                  <a:lnTo>
                                    <a:pt x="30" y="165"/>
                                  </a:lnTo>
                                  <a:lnTo>
                                    <a:pt x="45" y="180"/>
                                  </a:lnTo>
                                  <a:lnTo>
                                    <a:pt x="65" y="190"/>
                                  </a:lnTo>
                                  <a:lnTo>
                                    <a:pt x="80" y="195"/>
                                  </a:lnTo>
                                  <a:lnTo>
                                    <a:pt x="100" y="195"/>
                                  </a:lnTo>
                                  <a:lnTo>
                                    <a:pt x="120" y="195"/>
                                  </a:lnTo>
                                  <a:lnTo>
                                    <a:pt x="140" y="190"/>
                                  </a:lnTo>
                                  <a:lnTo>
                                    <a:pt x="155" y="180"/>
                                  </a:lnTo>
                                  <a:lnTo>
                                    <a:pt x="170" y="165"/>
                                  </a:lnTo>
                                  <a:lnTo>
                                    <a:pt x="185" y="150"/>
                                  </a:lnTo>
                                  <a:lnTo>
                                    <a:pt x="195" y="135"/>
                                  </a:lnTo>
                                  <a:lnTo>
                                    <a:pt x="200" y="115"/>
                                  </a:lnTo>
                                  <a:lnTo>
                                    <a:pt x="200" y="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3757"/>
                          <wps:cNvSpPr>
                            <a:spLocks/>
                          </wps:cNvSpPr>
                          <wps:spPr bwMode="auto">
                            <a:xfrm>
                              <a:off x="2035" y="460"/>
                              <a:ext cx="205" cy="195"/>
                            </a:xfrm>
                            <a:custGeom>
                              <a:avLst/>
                              <a:gdLst>
                                <a:gd name="T0" fmla="*/ 100 w 205"/>
                                <a:gd name="T1" fmla="*/ 0 h 195"/>
                                <a:gd name="T2" fmla="*/ 100 w 205"/>
                                <a:gd name="T3" fmla="*/ 0 h 195"/>
                                <a:gd name="T4" fmla="*/ 85 w 205"/>
                                <a:gd name="T5" fmla="*/ 0 h 195"/>
                                <a:gd name="T6" fmla="*/ 70 w 205"/>
                                <a:gd name="T7" fmla="*/ 5 h 195"/>
                                <a:gd name="T8" fmla="*/ 60 w 205"/>
                                <a:gd name="T9" fmla="*/ 15 h 195"/>
                                <a:gd name="T10" fmla="*/ 50 w 205"/>
                                <a:gd name="T11" fmla="*/ 25 h 195"/>
                                <a:gd name="T12" fmla="*/ 50 w 205"/>
                                <a:gd name="T13" fmla="*/ 25 h 195"/>
                                <a:gd name="T14" fmla="*/ 40 w 205"/>
                                <a:gd name="T15" fmla="*/ 50 h 195"/>
                                <a:gd name="T16" fmla="*/ 35 w 205"/>
                                <a:gd name="T17" fmla="*/ 80 h 195"/>
                                <a:gd name="T18" fmla="*/ 35 w 205"/>
                                <a:gd name="T19" fmla="*/ 80 h 195"/>
                                <a:gd name="T20" fmla="*/ 30 w 205"/>
                                <a:gd name="T21" fmla="*/ 145 h 195"/>
                                <a:gd name="T22" fmla="*/ 30 w 205"/>
                                <a:gd name="T23" fmla="*/ 145 h 195"/>
                                <a:gd name="T24" fmla="*/ 15 w 205"/>
                                <a:gd name="T25" fmla="*/ 170 h 195"/>
                                <a:gd name="T26" fmla="*/ 10 w 205"/>
                                <a:gd name="T27" fmla="*/ 180 h 195"/>
                                <a:gd name="T28" fmla="*/ 0 w 205"/>
                                <a:gd name="T29" fmla="*/ 185 h 195"/>
                                <a:gd name="T30" fmla="*/ 0 w 205"/>
                                <a:gd name="T31" fmla="*/ 185 h 195"/>
                                <a:gd name="T32" fmla="*/ 50 w 205"/>
                                <a:gd name="T33" fmla="*/ 190 h 195"/>
                                <a:gd name="T34" fmla="*/ 100 w 205"/>
                                <a:gd name="T35" fmla="*/ 195 h 195"/>
                                <a:gd name="T36" fmla="*/ 155 w 205"/>
                                <a:gd name="T37" fmla="*/ 190 h 195"/>
                                <a:gd name="T38" fmla="*/ 205 w 205"/>
                                <a:gd name="T39" fmla="*/ 185 h 195"/>
                                <a:gd name="T40" fmla="*/ 205 w 205"/>
                                <a:gd name="T41" fmla="*/ 185 h 195"/>
                                <a:gd name="T42" fmla="*/ 190 w 205"/>
                                <a:gd name="T43" fmla="*/ 170 h 195"/>
                                <a:gd name="T44" fmla="*/ 175 w 205"/>
                                <a:gd name="T45" fmla="*/ 145 h 195"/>
                                <a:gd name="T46" fmla="*/ 175 w 205"/>
                                <a:gd name="T47" fmla="*/ 145 h 195"/>
                                <a:gd name="T48" fmla="*/ 165 w 205"/>
                                <a:gd name="T49" fmla="*/ 80 h 195"/>
                                <a:gd name="T50" fmla="*/ 165 w 205"/>
                                <a:gd name="T51" fmla="*/ 80 h 195"/>
                                <a:gd name="T52" fmla="*/ 160 w 205"/>
                                <a:gd name="T53" fmla="*/ 45 h 195"/>
                                <a:gd name="T54" fmla="*/ 145 w 205"/>
                                <a:gd name="T55" fmla="*/ 25 h 195"/>
                                <a:gd name="T56" fmla="*/ 145 w 205"/>
                                <a:gd name="T57" fmla="*/ 25 h 195"/>
                                <a:gd name="T58" fmla="*/ 140 w 205"/>
                                <a:gd name="T59" fmla="*/ 10 h 195"/>
                                <a:gd name="T60" fmla="*/ 130 w 205"/>
                                <a:gd name="T61" fmla="*/ 5 h 195"/>
                                <a:gd name="T62" fmla="*/ 115 w 205"/>
                                <a:gd name="T63" fmla="*/ 0 h 195"/>
                                <a:gd name="T64" fmla="*/ 100 w 205"/>
                                <a:gd name="T65" fmla="*/ 0 h 195"/>
                                <a:gd name="T66" fmla="*/ 100 w 205"/>
                                <a:gd name="T67" fmla="*/ 0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205" h="195">
                                  <a:moveTo>
                                    <a:pt x="100" y="0"/>
                                  </a:moveTo>
                                  <a:lnTo>
                                    <a:pt x="100" y="0"/>
                                  </a:lnTo>
                                  <a:lnTo>
                                    <a:pt x="85" y="0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60" y="15"/>
                                  </a:lnTo>
                                  <a:lnTo>
                                    <a:pt x="50" y="25"/>
                                  </a:lnTo>
                                  <a:lnTo>
                                    <a:pt x="40" y="50"/>
                                  </a:lnTo>
                                  <a:lnTo>
                                    <a:pt x="35" y="80"/>
                                  </a:lnTo>
                                  <a:lnTo>
                                    <a:pt x="30" y="145"/>
                                  </a:lnTo>
                                  <a:lnTo>
                                    <a:pt x="15" y="170"/>
                                  </a:lnTo>
                                  <a:lnTo>
                                    <a:pt x="10" y="180"/>
                                  </a:lnTo>
                                  <a:lnTo>
                                    <a:pt x="0" y="185"/>
                                  </a:lnTo>
                                  <a:lnTo>
                                    <a:pt x="50" y="190"/>
                                  </a:lnTo>
                                  <a:lnTo>
                                    <a:pt x="100" y="195"/>
                                  </a:lnTo>
                                  <a:lnTo>
                                    <a:pt x="155" y="190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0" y="170"/>
                                  </a:lnTo>
                                  <a:lnTo>
                                    <a:pt x="175" y="145"/>
                                  </a:lnTo>
                                  <a:lnTo>
                                    <a:pt x="165" y="80"/>
                                  </a:lnTo>
                                  <a:lnTo>
                                    <a:pt x="160" y="45"/>
                                  </a:lnTo>
                                  <a:lnTo>
                                    <a:pt x="145" y="25"/>
                                  </a:lnTo>
                                  <a:lnTo>
                                    <a:pt x="140" y="10"/>
                                  </a:lnTo>
                                  <a:lnTo>
                                    <a:pt x="130" y="5"/>
                                  </a:lnTo>
                                  <a:lnTo>
                                    <a:pt x="115" y="0"/>
                                  </a:lnTo>
                                  <a:lnTo>
                                    <a:pt x="10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3758"/>
                          <wps:cNvSpPr>
                            <a:spLocks/>
                          </wps:cNvSpPr>
                          <wps:spPr bwMode="auto">
                            <a:xfrm>
                              <a:off x="765" y="315"/>
                              <a:ext cx="505" cy="710"/>
                            </a:xfrm>
                            <a:custGeom>
                              <a:avLst/>
                              <a:gdLst>
                                <a:gd name="T0" fmla="*/ 190 w 505"/>
                                <a:gd name="T1" fmla="*/ 625 h 710"/>
                                <a:gd name="T2" fmla="*/ 125 w 505"/>
                                <a:gd name="T3" fmla="*/ 580 h 710"/>
                                <a:gd name="T4" fmla="*/ 70 w 505"/>
                                <a:gd name="T5" fmla="*/ 530 h 710"/>
                                <a:gd name="T6" fmla="*/ 35 w 505"/>
                                <a:gd name="T7" fmla="*/ 470 h 710"/>
                                <a:gd name="T8" fmla="*/ 15 w 505"/>
                                <a:gd name="T9" fmla="*/ 400 h 710"/>
                                <a:gd name="T10" fmla="*/ 10 w 505"/>
                                <a:gd name="T11" fmla="*/ 370 h 710"/>
                                <a:gd name="T12" fmla="*/ 10 w 505"/>
                                <a:gd name="T13" fmla="*/ 305 h 710"/>
                                <a:gd name="T14" fmla="*/ 25 w 505"/>
                                <a:gd name="T15" fmla="*/ 245 h 710"/>
                                <a:gd name="T16" fmla="*/ 50 w 505"/>
                                <a:gd name="T17" fmla="*/ 185 h 710"/>
                                <a:gd name="T18" fmla="*/ 70 w 505"/>
                                <a:gd name="T19" fmla="*/ 155 h 710"/>
                                <a:gd name="T20" fmla="*/ 110 w 505"/>
                                <a:gd name="T21" fmla="*/ 100 h 710"/>
                                <a:gd name="T22" fmla="*/ 160 w 505"/>
                                <a:gd name="T23" fmla="*/ 60 h 710"/>
                                <a:gd name="T24" fmla="*/ 215 w 505"/>
                                <a:gd name="T25" fmla="*/ 30 h 710"/>
                                <a:gd name="T26" fmla="*/ 280 w 505"/>
                                <a:gd name="T27" fmla="*/ 15 h 710"/>
                                <a:gd name="T28" fmla="*/ 335 w 505"/>
                                <a:gd name="T29" fmla="*/ 10 h 710"/>
                                <a:gd name="T30" fmla="*/ 445 w 505"/>
                                <a:gd name="T31" fmla="*/ 30 h 710"/>
                                <a:gd name="T32" fmla="*/ 505 w 505"/>
                                <a:gd name="T33" fmla="*/ 45 h 710"/>
                                <a:gd name="T34" fmla="*/ 450 w 505"/>
                                <a:gd name="T35" fmla="*/ 20 h 710"/>
                                <a:gd name="T36" fmla="*/ 335 w 505"/>
                                <a:gd name="T37" fmla="*/ 0 h 710"/>
                                <a:gd name="T38" fmla="*/ 275 w 505"/>
                                <a:gd name="T39" fmla="*/ 5 h 710"/>
                                <a:gd name="T40" fmla="*/ 210 w 505"/>
                                <a:gd name="T41" fmla="*/ 25 h 710"/>
                                <a:gd name="T42" fmla="*/ 155 w 505"/>
                                <a:gd name="T43" fmla="*/ 55 h 710"/>
                                <a:gd name="T44" fmla="*/ 105 w 505"/>
                                <a:gd name="T45" fmla="*/ 95 h 710"/>
                                <a:gd name="T46" fmla="*/ 60 w 505"/>
                                <a:gd name="T47" fmla="*/ 150 h 710"/>
                                <a:gd name="T48" fmla="*/ 45 w 505"/>
                                <a:gd name="T49" fmla="*/ 180 h 710"/>
                                <a:gd name="T50" fmla="*/ 15 w 505"/>
                                <a:gd name="T51" fmla="*/ 240 h 710"/>
                                <a:gd name="T52" fmla="*/ 5 w 505"/>
                                <a:gd name="T53" fmla="*/ 305 h 710"/>
                                <a:gd name="T54" fmla="*/ 0 w 505"/>
                                <a:gd name="T55" fmla="*/ 370 h 710"/>
                                <a:gd name="T56" fmla="*/ 5 w 505"/>
                                <a:gd name="T57" fmla="*/ 400 h 710"/>
                                <a:gd name="T58" fmla="*/ 30 w 505"/>
                                <a:gd name="T59" fmla="*/ 470 h 710"/>
                                <a:gd name="T60" fmla="*/ 65 w 505"/>
                                <a:gd name="T61" fmla="*/ 535 h 710"/>
                                <a:gd name="T62" fmla="*/ 120 w 505"/>
                                <a:gd name="T63" fmla="*/ 585 h 710"/>
                                <a:gd name="T64" fmla="*/ 185 w 505"/>
                                <a:gd name="T65" fmla="*/ 630 h 710"/>
                                <a:gd name="T66" fmla="*/ 250 w 505"/>
                                <a:gd name="T67" fmla="*/ 670 h 710"/>
                                <a:gd name="T68" fmla="*/ 305 w 505"/>
                                <a:gd name="T69" fmla="*/ 700 h 710"/>
                                <a:gd name="T70" fmla="*/ 250 w 505"/>
                                <a:gd name="T71" fmla="*/ 660 h 710"/>
                                <a:gd name="T72" fmla="*/ 190 w 505"/>
                                <a:gd name="T73" fmla="*/ 625 h 7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505" h="710">
                                  <a:moveTo>
                                    <a:pt x="190" y="625"/>
                                  </a:moveTo>
                                  <a:lnTo>
                                    <a:pt x="190" y="625"/>
                                  </a:lnTo>
                                  <a:lnTo>
                                    <a:pt x="155" y="605"/>
                                  </a:lnTo>
                                  <a:lnTo>
                                    <a:pt x="125" y="580"/>
                                  </a:lnTo>
                                  <a:lnTo>
                                    <a:pt x="95" y="555"/>
                                  </a:lnTo>
                                  <a:lnTo>
                                    <a:pt x="70" y="530"/>
                                  </a:lnTo>
                                  <a:lnTo>
                                    <a:pt x="50" y="500"/>
                                  </a:lnTo>
                                  <a:lnTo>
                                    <a:pt x="35" y="470"/>
                                  </a:lnTo>
                                  <a:lnTo>
                                    <a:pt x="25" y="435"/>
                                  </a:lnTo>
                                  <a:lnTo>
                                    <a:pt x="15" y="400"/>
                                  </a:lnTo>
                                  <a:lnTo>
                                    <a:pt x="10" y="370"/>
                                  </a:lnTo>
                                  <a:lnTo>
                                    <a:pt x="10" y="335"/>
                                  </a:lnTo>
                                  <a:lnTo>
                                    <a:pt x="10" y="305"/>
                                  </a:lnTo>
                                  <a:lnTo>
                                    <a:pt x="15" y="275"/>
                                  </a:lnTo>
                                  <a:lnTo>
                                    <a:pt x="25" y="245"/>
                                  </a:lnTo>
                                  <a:lnTo>
                                    <a:pt x="35" y="215"/>
                                  </a:lnTo>
                                  <a:lnTo>
                                    <a:pt x="50" y="185"/>
                                  </a:lnTo>
                                  <a:lnTo>
                                    <a:pt x="70" y="155"/>
                                  </a:lnTo>
                                  <a:lnTo>
                                    <a:pt x="90" y="125"/>
                                  </a:lnTo>
                                  <a:lnTo>
                                    <a:pt x="110" y="100"/>
                                  </a:lnTo>
                                  <a:lnTo>
                                    <a:pt x="135" y="80"/>
                                  </a:lnTo>
                                  <a:lnTo>
                                    <a:pt x="160" y="60"/>
                                  </a:lnTo>
                                  <a:lnTo>
                                    <a:pt x="185" y="45"/>
                                  </a:lnTo>
                                  <a:lnTo>
                                    <a:pt x="215" y="30"/>
                                  </a:lnTo>
                                  <a:lnTo>
                                    <a:pt x="245" y="20"/>
                                  </a:lnTo>
                                  <a:lnTo>
                                    <a:pt x="280" y="15"/>
                                  </a:lnTo>
                                  <a:lnTo>
                                    <a:pt x="335" y="10"/>
                                  </a:lnTo>
                                  <a:lnTo>
                                    <a:pt x="390" y="15"/>
                                  </a:lnTo>
                                  <a:lnTo>
                                    <a:pt x="445" y="30"/>
                                  </a:lnTo>
                                  <a:lnTo>
                                    <a:pt x="500" y="50"/>
                                  </a:lnTo>
                                  <a:lnTo>
                                    <a:pt x="505" y="45"/>
                                  </a:lnTo>
                                  <a:lnTo>
                                    <a:pt x="450" y="20"/>
                                  </a:lnTo>
                                  <a:lnTo>
                                    <a:pt x="390" y="5"/>
                                  </a:lnTo>
                                  <a:lnTo>
                                    <a:pt x="335" y="0"/>
                                  </a:lnTo>
                                  <a:lnTo>
                                    <a:pt x="275" y="5"/>
                                  </a:lnTo>
                                  <a:lnTo>
                                    <a:pt x="245" y="15"/>
                                  </a:lnTo>
                                  <a:lnTo>
                                    <a:pt x="210" y="25"/>
                                  </a:lnTo>
                                  <a:lnTo>
                                    <a:pt x="185" y="35"/>
                                  </a:lnTo>
                                  <a:lnTo>
                                    <a:pt x="155" y="55"/>
                                  </a:lnTo>
                                  <a:lnTo>
                                    <a:pt x="130" y="75"/>
                                  </a:lnTo>
                                  <a:lnTo>
                                    <a:pt x="105" y="95"/>
                                  </a:lnTo>
                                  <a:lnTo>
                                    <a:pt x="80" y="120"/>
                                  </a:lnTo>
                                  <a:lnTo>
                                    <a:pt x="60" y="150"/>
                                  </a:lnTo>
                                  <a:lnTo>
                                    <a:pt x="45" y="180"/>
                                  </a:lnTo>
                                  <a:lnTo>
                                    <a:pt x="30" y="210"/>
                                  </a:lnTo>
                                  <a:lnTo>
                                    <a:pt x="15" y="240"/>
                                  </a:lnTo>
                                  <a:lnTo>
                                    <a:pt x="10" y="275"/>
                                  </a:lnTo>
                                  <a:lnTo>
                                    <a:pt x="5" y="305"/>
                                  </a:lnTo>
                                  <a:lnTo>
                                    <a:pt x="0" y="335"/>
                                  </a:lnTo>
                                  <a:lnTo>
                                    <a:pt x="0" y="370"/>
                                  </a:lnTo>
                                  <a:lnTo>
                                    <a:pt x="5" y="400"/>
                                  </a:lnTo>
                                  <a:lnTo>
                                    <a:pt x="15" y="440"/>
                                  </a:lnTo>
                                  <a:lnTo>
                                    <a:pt x="30" y="470"/>
                                  </a:lnTo>
                                  <a:lnTo>
                                    <a:pt x="45" y="505"/>
                                  </a:lnTo>
                                  <a:lnTo>
                                    <a:pt x="65" y="535"/>
                                  </a:lnTo>
                                  <a:lnTo>
                                    <a:pt x="90" y="560"/>
                                  </a:lnTo>
                                  <a:lnTo>
                                    <a:pt x="120" y="585"/>
                                  </a:lnTo>
                                  <a:lnTo>
                                    <a:pt x="150" y="610"/>
                                  </a:lnTo>
                                  <a:lnTo>
                                    <a:pt x="185" y="630"/>
                                  </a:lnTo>
                                  <a:lnTo>
                                    <a:pt x="250" y="670"/>
                                  </a:lnTo>
                                  <a:lnTo>
                                    <a:pt x="305" y="710"/>
                                  </a:lnTo>
                                  <a:lnTo>
                                    <a:pt x="305" y="700"/>
                                  </a:lnTo>
                                  <a:lnTo>
                                    <a:pt x="250" y="660"/>
                                  </a:lnTo>
                                  <a:lnTo>
                                    <a:pt x="190" y="6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3759"/>
                          <wps:cNvSpPr>
                            <a:spLocks/>
                          </wps:cNvSpPr>
                          <wps:spPr bwMode="auto">
                            <a:xfrm>
                              <a:off x="540" y="1070"/>
                              <a:ext cx="820" cy="1590"/>
                            </a:xfrm>
                            <a:custGeom>
                              <a:avLst/>
                              <a:gdLst>
                                <a:gd name="T0" fmla="*/ 605 w 820"/>
                                <a:gd name="T1" fmla="*/ 10 h 1590"/>
                                <a:gd name="T2" fmla="*/ 655 w 820"/>
                                <a:gd name="T3" fmla="*/ 60 h 1590"/>
                                <a:gd name="T4" fmla="*/ 700 w 820"/>
                                <a:gd name="T5" fmla="*/ 110 h 1590"/>
                                <a:gd name="T6" fmla="*/ 780 w 820"/>
                                <a:gd name="T7" fmla="*/ 245 h 1590"/>
                                <a:gd name="T8" fmla="*/ 815 w 820"/>
                                <a:gd name="T9" fmla="*/ 390 h 1590"/>
                                <a:gd name="T10" fmla="*/ 815 w 820"/>
                                <a:gd name="T11" fmla="*/ 460 h 1590"/>
                                <a:gd name="T12" fmla="*/ 800 w 820"/>
                                <a:gd name="T13" fmla="*/ 530 h 1590"/>
                                <a:gd name="T14" fmla="*/ 745 w 820"/>
                                <a:gd name="T15" fmla="*/ 660 h 1590"/>
                                <a:gd name="T16" fmla="*/ 720 w 820"/>
                                <a:gd name="T17" fmla="*/ 690 h 1590"/>
                                <a:gd name="T18" fmla="*/ 635 w 820"/>
                                <a:gd name="T19" fmla="*/ 780 h 1590"/>
                                <a:gd name="T20" fmla="*/ 480 w 820"/>
                                <a:gd name="T21" fmla="*/ 880 h 1590"/>
                                <a:gd name="T22" fmla="*/ 385 w 820"/>
                                <a:gd name="T23" fmla="*/ 930 h 1590"/>
                                <a:gd name="T24" fmla="*/ 225 w 820"/>
                                <a:gd name="T25" fmla="*/ 1030 h 1590"/>
                                <a:gd name="T26" fmla="*/ 110 w 820"/>
                                <a:gd name="T27" fmla="*/ 1125 h 1590"/>
                                <a:gd name="T28" fmla="*/ 35 w 820"/>
                                <a:gd name="T29" fmla="*/ 1220 h 1590"/>
                                <a:gd name="T30" fmla="*/ 15 w 820"/>
                                <a:gd name="T31" fmla="*/ 1265 h 1590"/>
                                <a:gd name="T32" fmla="*/ 0 w 820"/>
                                <a:gd name="T33" fmla="*/ 1345 h 1590"/>
                                <a:gd name="T34" fmla="*/ 15 w 820"/>
                                <a:gd name="T35" fmla="*/ 1420 h 1590"/>
                                <a:gd name="T36" fmla="*/ 50 w 820"/>
                                <a:gd name="T37" fmla="*/ 1505 h 1590"/>
                                <a:gd name="T38" fmla="*/ 110 w 820"/>
                                <a:gd name="T39" fmla="*/ 1590 h 1590"/>
                                <a:gd name="T40" fmla="*/ 115 w 820"/>
                                <a:gd name="T41" fmla="*/ 1585 h 1590"/>
                                <a:gd name="T42" fmla="*/ 80 w 820"/>
                                <a:gd name="T43" fmla="*/ 1545 h 1590"/>
                                <a:gd name="T44" fmla="*/ 35 w 820"/>
                                <a:gd name="T45" fmla="*/ 1460 h 1590"/>
                                <a:gd name="T46" fmla="*/ 15 w 820"/>
                                <a:gd name="T47" fmla="*/ 1380 h 1590"/>
                                <a:gd name="T48" fmla="*/ 15 w 820"/>
                                <a:gd name="T49" fmla="*/ 1305 h 1590"/>
                                <a:gd name="T50" fmla="*/ 20 w 820"/>
                                <a:gd name="T51" fmla="*/ 1270 h 1590"/>
                                <a:gd name="T52" fmla="*/ 75 w 820"/>
                                <a:gd name="T53" fmla="*/ 1175 h 1590"/>
                                <a:gd name="T54" fmla="*/ 170 w 820"/>
                                <a:gd name="T55" fmla="*/ 1080 h 1590"/>
                                <a:gd name="T56" fmla="*/ 305 w 820"/>
                                <a:gd name="T57" fmla="*/ 985 h 1590"/>
                                <a:gd name="T58" fmla="*/ 480 w 820"/>
                                <a:gd name="T59" fmla="*/ 890 h 1590"/>
                                <a:gd name="T60" fmla="*/ 565 w 820"/>
                                <a:gd name="T61" fmla="*/ 840 h 1590"/>
                                <a:gd name="T62" fmla="*/ 670 w 820"/>
                                <a:gd name="T63" fmla="*/ 760 h 1590"/>
                                <a:gd name="T64" fmla="*/ 725 w 820"/>
                                <a:gd name="T65" fmla="*/ 695 h 1590"/>
                                <a:gd name="T66" fmla="*/ 750 w 820"/>
                                <a:gd name="T67" fmla="*/ 665 h 1590"/>
                                <a:gd name="T68" fmla="*/ 800 w 820"/>
                                <a:gd name="T69" fmla="*/ 565 h 1590"/>
                                <a:gd name="T70" fmla="*/ 815 w 820"/>
                                <a:gd name="T71" fmla="*/ 495 h 1590"/>
                                <a:gd name="T72" fmla="*/ 820 w 820"/>
                                <a:gd name="T73" fmla="*/ 385 h 1590"/>
                                <a:gd name="T74" fmla="*/ 810 w 820"/>
                                <a:gd name="T75" fmla="*/ 315 h 1590"/>
                                <a:gd name="T76" fmla="*/ 750 w 820"/>
                                <a:gd name="T77" fmla="*/ 175 h 1590"/>
                                <a:gd name="T78" fmla="*/ 705 w 820"/>
                                <a:gd name="T79" fmla="*/ 105 h 1590"/>
                                <a:gd name="T80" fmla="*/ 605 w 820"/>
                                <a:gd name="T81" fmla="*/ 0 h 15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820" h="1590">
                                  <a:moveTo>
                                    <a:pt x="605" y="0"/>
                                  </a:moveTo>
                                  <a:lnTo>
                                    <a:pt x="605" y="10"/>
                                  </a:lnTo>
                                  <a:lnTo>
                                    <a:pt x="655" y="60"/>
                                  </a:lnTo>
                                  <a:lnTo>
                                    <a:pt x="700" y="110"/>
                                  </a:lnTo>
                                  <a:lnTo>
                                    <a:pt x="745" y="180"/>
                                  </a:lnTo>
                                  <a:lnTo>
                                    <a:pt x="780" y="245"/>
                                  </a:lnTo>
                                  <a:lnTo>
                                    <a:pt x="800" y="315"/>
                                  </a:lnTo>
                                  <a:lnTo>
                                    <a:pt x="815" y="390"/>
                                  </a:lnTo>
                                  <a:lnTo>
                                    <a:pt x="815" y="460"/>
                                  </a:lnTo>
                                  <a:lnTo>
                                    <a:pt x="810" y="495"/>
                                  </a:lnTo>
                                  <a:lnTo>
                                    <a:pt x="800" y="530"/>
                                  </a:lnTo>
                                  <a:lnTo>
                                    <a:pt x="780" y="595"/>
                                  </a:lnTo>
                                  <a:lnTo>
                                    <a:pt x="745" y="660"/>
                                  </a:lnTo>
                                  <a:lnTo>
                                    <a:pt x="720" y="690"/>
                                  </a:lnTo>
                                  <a:lnTo>
                                    <a:pt x="695" y="725"/>
                                  </a:lnTo>
                                  <a:lnTo>
                                    <a:pt x="635" y="780"/>
                                  </a:lnTo>
                                  <a:lnTo>
                                    <a:pt x="560" y="835"/>
                                  </a:lnTo>
                                  <a:lnTo>
                                    <a:pt x="480" y="880"/>
                                  </a:lnTo>
                                  <a:lnTo>
                                    <a:pt x="385" y="930"/>
                                  </a:lnTo>
                                  <a:lnTo>
                                    <a:pt x="300" y="980"/>
                                  </a:lnTo>
                                  <a:lnTo>
                                    <a:pt x="225" y="1030"/>
                                  </a:lnTo>
                                  <a:lnTo>
                                    <a:pt x="160" y="1075"/>
                                  </a:lnTo>
                                  <a:lnTo>
                                    <a:pt x="110" y="1125"/>
                                  </a:lnTo>
                                  <a:lnTo>
                                    <a:pt x="70" y="1175"/>
                                  </a:lnTo>
                                  <a:lnTo>
                                    <a:pt x="35" y="1220"/>
                                  </a:lnTo>
                                  <a:lnTo>
                                    <a:pt x="15" y="1265"/>
                                  </a:lnTo>
                                  <a:lnTo>
                                    <a:pt x="5" y="1305"/>
                                  </a:lnTo>
                                  <a:lnTo>
                                    <a:pt x="0" y="1345"/>
                                  </a:lnTo>
                                  <a:lnTo>
                                    <a:pt x="5" y="1380"/>
                                  </a:lnTo>
                                  <a:lnTo>
                                    <a:pt x="15" y="1420"/>
                                  </a:lnTo>
                                  <a:lnTo>
                                    <a:pt x="30" y="1465"/>
                                  </a:lnTo>
                                  <a:lnTo>
                                    <a:pt x="50" y="1505"/>
                                  </a:lnTo>
                                  <a:lnTo>
                                    <a:pt x="75" y="1550"/>
                                  </a:lnTo>
                                  <a:lnTo>
                                    <a:pt x="110" y="1590"/>
                                  </a:lnTo>
                                  <a:lnTo>
                                    <a:pt x="110" y="1585"/>
                                  </a:lnTo>
                                  <a:lnTo>
                                    <a:pt x="115" y="1585"/>
                                  </a:lnTo>
                                  <a:lnTo>
                                    <a:pt x="80" y="1545"/>
                                  </a:lnTo>
                                  <a:lnTo>
                                    <a:pt x="55" y="1500"/>
                                  </a:lnTo>
                                  <a:lnTo>
                                    <a:pt x="35" y="1460"/>
                                  </a:lnTo>
                                  <a:lnTo>
                                    <a:pt x="20" y="1420"/>
                                  </a:lnTo>
                                  <a:lnTo>
                                    <a:pt x="15" y="1380"/>
                                  </a:lnTo>
                                  <a:lnTo>
                                    <a:pt x="10" y="1345"/>
                                  </a:lnTo>
                                  <a:lnTo>
                                    <a:pt x="15" y="1305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45" y="1225"/>
                                  </a:lnTo>
                                  <a:lnTo>
                                    <a:pt x="75" y="1175"/>
                                  </a:lnTo>
                                  <a:lnTo>
                                    <a:pt x="115" y="1130"/>
                                  </a:lnTo>
                                  <a:lnTo>
                                    <a:pt x="170" y="1080"/>
                                  </a:lnTo>
                                  <a:lnTo>
                                    <a:pt x="230" y="1035"/>
                                  </a:lnTo>
                                  <a:lnTo>
                                    <a:pt x="305" y="985"/>
                                  </a:lnTo>
                                  <a:lnTo>
                                    <a:pt x="390" y="935"/>
                                  </a:lnTo>
                                  <a:lnTo>
                                    <a:pt x="480" y="890"/>
                                  </a:lnTo>
                                  <a:lnTo>
                                    <a:pt x="565" y="840"/>
                                  </a:lnTo>
                                  <a:lnTo>
                                    <a:pt x="640" y="785"/>
                                  </a:lnTo>
                                  <a:lnTo>
                                    <a:pt x="670" y="760"/>
                                  </a:lnTo>
                                  <a:lnTo>
                                    <a:pt x="700" y="730"/>
                                  </a:lnTo>
                                  <a:lnTo>
                                    <a:pt x="725" y="695"/>
                                  </a:lnTo>
                                  <a:lnTo>
                                    <a:pt x="750" y="665"/>
                                  </a:lnTo>
                                  <a:lnTo>
                                    <a:pt x="785" y="600"/>
                                  </a:lnTo>
                                  <a:lnTo>
                                    <a:pt x="800" y="565"/>
                                  </a:lnTo>
                                  <a:lnTo>
                                    <a:pt x="810" y="530"/>
                                  </a:lnTo>
                                  <a:lnTo>
                                    <a:pt x="815" y="495"/>
                                  </a:lnTo>
                                  <a:lnTo>
                                    <a:pt x="820" y="460"/>
                                  </a:lnTo>
                                  <a:lnTo>
                                    <a:pt x="820" y="385"/>
                                  </a:lnTo>
                                  <a:lnTo>
                                    <a:pt x="810" y="315"/>
                                  </a:lnTo>
                                  <a:lnTo>
                                    <a:pt x="785" y="245"/>
                                  </a:lnTo>
                                  <a:lnTo>
                                    <a:pt x="750" y="175"/>
                                  </a:lnTo>
                                  <a:lnTo>
                                    <a:pt x="705" y="105"/>
                                  </a:lnTo>
                                  <a:lnTo>
                                    <a:pt x="655" y="50"/>
                                  </a:lnTo>
                                  <a:lnTo>
                                    <a:pt x="6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3760"/>
                          <wps:cNvSpPr>
                            <a:spLocks/>
                          </wps:cNvSpPr>
                          <wps:spPr bwMode="auto">
                            <a:xfrm>
                              <a:off x="900" y="230"/>
                              <a:ext cx="45" cy="4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20 h 45"/>
                                <a:gd name="T2" fmla="*/ 20 w 45"/>
                                <a:gd name="T3" fmla="*/ 45 h 45"/>
                                <a:gd name="T4" fmla="*/ 45 w 45"/>
                                <a:gd name="T5" fmla="*/ 35 h 45"/>
                                <a:gd name="T6" fmla="*/ 35 w 45"/>
                                <a:gd name="T7" fmla="*/ 0 h 45"/>
                                <a:gd name="T8" fmla="*/ 0 w 45"/>
                                <a:gd name="T9" fmla="*/ 20 h 45"/>
                                <a:gd name="T10" fmla="*/ 0 w 45"/>
                                <a:gd name="T11" fmla="*/ 2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5">
                                  <a:moveTo>
                                    <a:pt x="0" y="20"/>
                                  </a:moveTo>
                                  <a:lnTo>
                                    <a:pt x="20" y="45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35" y="0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3761"/>
                          <wps:cNvSpPr>
                            <a:spLocks/>
                          </wps:cNvSpPr>
                          <wps:spPr bwMode="auto">
                            <a:xfrm>
                              <a:off x="920" y="265"/>
                              <a:ext cx="45" cy="80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80 h 80"/>
                                <a:gd name="T2" fmla="*/ 25 w 45"/>
                                <a:gd name="T3" fmla="*/ 0 h 80"/>
                                <a:gd name="T4" fmla="*/ 0 w 45"/>
                                <a:gd name="T5" fmla="*/ 10 h 80"/>
                                <a:gd name="T6" fmla="*/ 45 w 45"/>
                                <a:gd name="T7" fmla="*/ 80 h 80"/>
                                <a:gd name="T8" fmla="*/ 45 w 45"/>
                                <a:gd name="T9" fmla="*/ 8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80">
                                  <a:moveTo>
                                    <a:pt x="45" y="80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45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3762"/>
                          <wps:cNvSpPr>
                            <a:spLocks/>
                          </wps:cNvSpPr>
                          <wps:spPr bwMode="auto">
                            <a:xfrm>
                              <a:off x="725" y="455"/>
                              <a:ext cx="75" cy="55"/>
                            </a:xfrm>
                            <a:custGeom>
                              <a:avLst/>
                              <a:gdLst>
                                <a:gd name="T0" fmla="*/ 75 w 75"/>
                                <a:gd name="T1" fmla="*/ 55 h 55"/>
                                <a:gd name="T2" fmla="*/ 15 w 75"/>
                                <a:gd name="T3" fmla="*/ 0 h 55"/>
                                <a:gd name="T4" fmla="*/ 0 w 75"/>
                                <a:gd name="T5" fmla="*/ 20 h 55"/>
                                <a:gd name="T6" fmla="*/ 75 w 75"/>
                                <a:gd name="T7" fmla="*/ 55 h 55"/>
                                <a:gd name="T8" fmla="*/ 75 w 75"/>
                                <a:gd name="T9" fmla="*/ 55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55">
                                  <a:moveTo>
                                    <a:pt x="75" y="55"/>
                                  </a:moveTo>
                                  <a:lnTo>
                                    <a:pt x="15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75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3763"/>
                          <wps:cNvSpPr>
                            <a:spLocks/>
                          </wps:cNvSpPr>
                          <wps:spPr bwMode="auto">
                            <a:xfrm>
                              <a:off x="695" y="430"/>
                              <a:ext cx="45" cy="45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25 h 45"/>
                                <a:gd name="T2" fmla="*/ 20 w 45"/>
                                <a:gd name="T3" fmla="*/ 0 h 45"/>
                                <a:gd name="T4" fmla="*/ 0 w 45"/>
                                <a:gd name="T5" fmla="*/ 35 h 45"/>
                                <a:gd name="T6" fmla="*/ 30 w 45"/>
                                <a:gd name="T7" fmla="*/ 45 h 45"/>
                                <a:gd name="T8" fmla="*/ 45 w 45"/>
                                <a:gd name="T9" fmla="*/ 25 h 45"/>
                                <a:gd name="T10" fmla="*/ 45 w 45"/>
                                <a:gd name="T11" fmla="*/ 2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5">
                                  <a:moveTo>
                                    <a:pt x="45" y="25"/>
                                  </a:moveTo>
                                  <a:lnTo>
                                    <a:pt x="20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5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3764"/>
                          <wps:cNvSpPr>
                            <a:spLocks/>
                          </wps:cNvSpPr>
                          <wps:spPr bwMode="auto">
                            <a:xfrm>
                              <a:off x="1160" y="205"/>
                              <a:ext cx="40" cy="40"/>
                            </a:xfrm>
                            <a:custGeom>
                              <a:avLst/>
                              <a:gdLst>
                                <a:gd name="T0" fmla="*/ 25 w 40"/>
                                <a:gd name="T1" fmla="*/ 40 h 40"/>
                                <a:gd name="T2" fmla="*/ 40 w 40"/>
                                <a:gd name="T3" fmla="*/ 10 h 40"/>
                                <a:gd name="T4" fmla="*/ 5 w 40"/>
                                <a:gd name="T5" fmla="*/ 0 h 40"/>
                                <a:gd name="T6" fmla="*/ 0 w 40"/>
                                <a:gd name="T7" fmla="*/ 35 h 40"/>
                                <a:gd name="T8" fmla="*/ 25 w 40"/>
                                <a:gd name="T9" fmla="*/ 40 h 40"/>
                                <a:gd name="T10" fmla="*/ 25 w 40"/>
                                <a:gd name="T11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0">
                                  <a:moveTo>
                                    <a:pt x="25" y="40"/>
                                  </a:moveTo>
                                  <a:lnTo>
                                    <a:pt x="40" y="10"/>
                                  </a:lnTo>
                                  <a:lnTo>
                                    <a:pt x="5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25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3765"/>
                          <wps:cNvSpPr>
                            <a:spLocks/>
                          </wps:cNvSpPr>
                          <wps:spPr bwMode="auto">
                            <a:xfrm>
                              <a:off x="1160" y="240"/>
                              <a:ext cx="25" cy="80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0 h 80"/>
                                <a:gd name="T2" fmla="*/ 0 w 25"/>
                                <a:gd name="T3" fmla="*/ 80 h 80"/>
                                <a:gd name="T4" fmla="*/ 25 w 25"/>
                                <a:gd name="T5" fmla="*/ 5 h 80"/>
                                <a:gd name="T6" fmla="*/ 0 w 25"/>
                                <a:gd name="T7" fmla="*/ 0 h 80"/>
                                <a:gd name="T8" fmla="*/ 0 w 25"/>
                                <a:gd name="T9" fmla="*/ 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80">
                                  <a:moveTo>
                                    <a:pt x="0" y="0"/>
                                  </a:moveTo>
                                  <a:lnTo>
                                    <a:pt x="0" y="80"/>
                                  </a:lnTo>
                                  <a:lnTo>
                                    <a:pt x="25" y="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3766"/>
                          <wps:cNvSpPr>
                            <a:spLocks/>
                          </wps:cNvSpPr>
                          <wps:spPr bwMode="auto">
                            <a:xfrm>
                              <a:off x="1015" y="205"/>
                              <a:ext cx="40" cy="35"/>
                            </a:xfrm>
                            <a:custGeom>
                              <a:avLst/>
                              <a:gdLst>
                                <a:gd name="T0" fmla="*/ 10 w 40"/>
                                <a:gd name="T1" fmla="*/ 35 h 35"/>
                                <a:gd name="T2" fmla="*/ 35 w 40"/>
                                <a:gd name="T3" fmla="*/ 35 h 35"/>
                                <a:gd name="T4" fmla="*/ 40 w 40"/>
                                <a:gd name="T5" fmla="*/ 0 h 35"/>
                                <a:gd name="T6" fmla="*/ 0 w 40"/>
                                <a:gd name="T7" fmla="*/ 0 h 35"/>
                                <a:gd name="T8" fmla="*/ 10 w 40"/>
                                <a:gd name="T9" fmla="*/ 35 h 35"/>
                                <a:gd name="T10" fmla="*/ 10 w 40"/>
                                <a:gd name="T11" fmla="*/ 35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35">
                                  <a:moveTo>
                                    <a:pt x="10" y="35"/>
                                  </a:moveTo>
                                  <a:lnTo>
                                    <a:pt x="35" y="35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3767"/>
                          <wps:cNvSpPr>
                            <a:spLocks/>
                          </wps:cNvSpPr>
                          <wps:spPr bwMode="auto">
                            <a:xfrm>
                              <a:off x="1025" y="240"/>
                              <a:ext cx="25" cy="80"/>
                            </a:xfrm>
                            <a:custGeom>
                              <a:avLst/>
                              <a:gdLst>
                                <a:gd name="T0" fmla="*/ 25 w 25"/>
                                <a:gd name="T1" fmla="*/ 0 h 80"/>
                                <a:gd name="T2" fmla="*/ 0 w 25"/>
                                <a:gd name="T3" fmla="*/ 0 h 80"/>
                                <a:gd name="T4" fmla="*/ 20 w 25"/>
                                <a:gd name="T5" fmla="*/ 80 h 80"/>
                                <a:gd name="T6" fmla="*/ 25 w 25"/>
                                <a:gd name="T7" fmla="*/ 0 h 80"/>
                                <a:gd name="T8" fmla="*/ 25 w 25"/>
                                <a:gd name="T9" fmla="*/ 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80">
                                  <a:moveTo>
                                    <a:pt x="2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0" y="80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3768"/>
                          <wps:cNvSpPr>
                            <a:spLocks/>
                          </wps:cNvSpPr>
                          <wps:spPr bwMode="auto">
                            <a:xfrm>
                              <a:off x="1300" y="1230"/>
                              <a:ext cx="80" cy="35"/>
                            </a:xfrm>
                            <a:custGeom>
                              <a:avLst/>
                              <a:gdLst>
                                <a:gd name="T0" fmla="*/ 80 w 80"/>
                                <a:gd name="T1" fmla="*/ 25 h 35"/>
                                <a:gd name="T2" fmla="*/ 70 w 80"/>
                                <a:gd name="T3" fmla="*/ 0 h 35"/>
                                <a:gd name="T4" fmla="*/ 0 w 80"/>
                                <a:gd name="T5" fmla="*/ 35 h 35"/>
                                <a:gd name="T6" fmla="*/ 80 w 80"/>
                                <a:gd name="T7" fmla="*/ 25 h 35"/>
                                <a:gd name="T8" fmla="*/ 80 w 80"/>
                                <a:gd name="T9" fmla="*/ 25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0" h="35">
                                  <a:moveTo>
                                    <a:pt x="80" y="25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8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3769"/>
                          <wps:cNvSpPr>
                            <a:spLocks/>
                          </wps:cNvSpPr>
                          <wps:spPr bwMode="auto">
                            <a:xfrm>
                              <a:off x="1370" y="1215"/>
                              <a:ext cx="45" cy="4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5 h 40"/>
                                <a:gd name="T2" fmla="*/ 10 w 45"/>
                                <a:gd name="T3" fmla="*/ 40 h 40"/>
                                <a:gd name="T4" fmla="*/ 45 w 45"/>
                                <a:gd name="T5" fmla="*/ 35 h 40"/>
                                <a:gd name="T6" fmla="*/ 30 w 45"/>
                                <a:gd name="T7" fmla="*/ 0 h 40"/>
                                <a:gd name="T8" fmla="*/ 0 w 45"/>
                                <a:gd name="T9" fmla="*/ 15 h 40"/>
                                <a:gd name="T10" fmla="*/ 0 w 45"/>
                                <a:gd name="T11" fmla="*/ 15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0">
                                  <a:moveTo>
                                    <a:pt x="0" y="15"/>
                                  </a:moveTo>
                                  <a:lnTo>
                                    <a:pt x="10" y="40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3770"/>
                          <wps:cNvSpPr>
                            <a:spLocks/>
                          </wps:cNvSpPr>
                          <wps:spPr bwMode="auto">
                            <a:xfrm>
                              <a:off x="1215" y="1075"/>
                              <a:ext cx="65" cy="70"/>
                            </a:xfrm>
                            <a:custGeom>
                              <a:avLst/>
                              <a:gdLst>
                                <a:gd name="T0" fmla="*/ 65 w 65"/>
                                <a:gd name="T1" fmla="*/ 20 h 70"/>
                                <a:gd name="T2" fmla="*/ 45 w 65"/>
                                <a:gd name="T3" fmla="*/ 0 h 70"/>
                                <a:gd name="T4" fmla="*/ 0 w 65"/>
                                <a:gd name="T5" fmla="*/ 70 h 70"/>
                                <a:gd name="T6" fmla="*/ 65 w 65"/>
                                <a:gd name="T7" fmla="*/ 20 h 70"/>
                                <a:gd name="T8" fmla="*/ 65 w 65"/>
                                <a:gd name="T9" fmla="*/ 20 h 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70">
                                  <a:moveTo>
                                    <a:pt x="65" y="20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65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3771"/>
                          <wps:cNvSpPr>
                            <a:spLocks/>
                          </wps:cNvSpPr>
                          <wps:spPr bwMode="auto">
                            <a:xfrm>
                              <a:off x="1260" y="1050"/>
                              <a:ext cx="50" cy="45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25 h 45"/>
                                <a:gd name="T2" fmla="*/ 20 w 50"/>
                                <a:gd name="T3" fmla="*/ 45 h 45"/>
                                <a:gd name="T4" fmla="*/ 50 w 50"/>
                                <a:gd name="T5" fmla="*/ 20 h 45"/>
                                <a:gd name="T6" fmla="*/ 20 w 50"/>
                                <a:gd name="T7" fmla="*/ 0 h 45"/>
                                <a:gd name="T8" fmla="*/ 0 w 50"/>
                                <a:gd name="T9" fmla="*/ 25 h 45"/>
                                <a:gd name="T10" fmla="*/ 0 w 50"/>
                                <a:gd name="T11" fmla="*/ 2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0" h="45">
                                  <a:moveTo>
                                    <a:pt x="0" y="25"/>
                                  </a:moveTo>
                                  <a:lnTo>
                                    <a:pt x="20" y="45"/>
                                  </a:lnTo>
                                  <a:lnTo>
                                    <a:pt x="50" y="20"/>
                                  </a:lnTo>
                                  <a:lnTo>
                                    <a:pt x="20" y="0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3772"/>
                          <wps:cNvSpPr>
                            <a:spLocks/>
                          </wps:cNvSpPr>
                          <wps:spPr bwMode="auto">
                            <a:xfrm>
                              <a:off x="1425" y="1370"/>
                              <a:ext cx="40" cy="40"/>
                            </a:xfrm>
                            <a:custGeom>
                              <a:avLst/>
                              <a:gdLst>
                                <a:gd name="T0" fmla="*/ 35 w 40"/>
                                <a:gd name="T1" fmla="*/ 0 h 40"/>
                                <a:gd name="T2" fmla="*/ 0 w 40"/>
                                <a:gd name="T3" fmla="*/ 10 h 40"/>
                                <a:gd name="T4" fmla="*/ 5 w 40"/>
                                <a:gd name="T5" fmla="*/ 35 h 40"/>
                                <a:gd name="T6" fmla="*/ 40 w 40"/>
                                <a:gd name="T7" fmla="*/ 40 h 40"/>
                                <a:gd name="T8" fmla="*/ 35 w 40"/>
                                <a:gd name="T9" fmla="*/ 0 h 40"/>
                                <a:gd name="T10" fmla="*/ 35 w 40"/>
                                <a:gd name="T11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0">
                                  <a:moveTo>
                                    <a:pt x="35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5" y="35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3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3773"/>
                          <wps:cNvSpPr>
                            <a:spLocks/>
                          </wps:cNvSpPr>
                          <wps:spPr bwMode="auto">
                            <a:xfrm>
                              <a:off x="1345" y="1380"/>
                              <a:ext cx="85" cy="25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15 h 25"/>
                                <a:gd name="T2" fmla="*/ 85 w 85"/>
                                <a:gd name="T3" fmla="*/ 25 h 25"/>
                                <a:gd name="T4" fmla="*/ 80 w 85"/>
                                <a:gd name="T5" fmla="*/ 0 h 25"/>
                                <a:gd name="T6" fmla="*/ 0 w 85"/>
                                <a:gd name="T7" fmla="*/ 15 h 25"/>
                                <a:gd name="T8" fmla="*/ 0 w 85"/>
                                <a:gd name="T9" fmla="*/ 15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5" h="25">
                                  <a:moveTo>
                                    <a:pt x="0" y="15"/>
                                  </a:moveTo>
                                  <a:lnTo>
                                    <a:pt x="85" y="25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3774"/>
                          <wps:cNvSpPr>
                            <a:spLocks/>
                          </wps:cNvSpPr>
                          <wps:spPr bwMode="auto">
                            <a:xfrm>
                              <a:off x="1430" y="1550"/>
                              <a:ext cx="40" cy="4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5 h 40"/>
                                <a:gd name="T2" fmla="*/ 30 w 40"/>
                                <a:gd name="T3" fmla="*/ 40 h 40"/>
                                <a:gd name="T4" fmla="*/ 40 w 40"/>
                                <a:gd name="T5" fmla="*/ 5 h 40"/>
                                <a:gd name="T6" fmla="*/ 10 w 40"/>
                                <a:gd name="T7" fmla="*/ 0 h 40"/>
                                <a:gd name="T8" fmla="*/ 0 w 40"/>
                                <a:gd name="T9" fmla="*/ 25 h 40"/>
                                <a:gd name="T10" fmla="*/ 0 w 40"/>
                                <a:gd name="T11" fmla="*/ 25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0">
                                  <a:moveTo>
                                    <a:pt x="0" y="25"/>
                                  </a:moveTo>
                                  <a:lnTo>
                                    <a:pt x="30" y="40"/>
                                  </a:lnTo>
                                  <a:lnTo>
                                    <a:pt x="40" y="5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3775"/>
                          <wps:cNvSpPr>
                            <a:spLocks/>
                          </wps:cNvSpPr>
                          <wps:spPr bwMode="auto">
                            <a:xfrm>
                              <a:off x="1360" y="1535"/>
                              <a:ext cx="80" cy="40"/>
                            </a:xfrm>
                            <a:custGeom>
                              <a:avLst/>
                              <a:gdLst>
                                <a:gd name="T0" fmla="*/ 70 w 80"/>
                                <a:gd name="T1" fmla="*/ 40 h 40"/>
                                <a:gd name="T2" fmla="*/ 80 w 80"/>
                                <a:gd name="T3" fmla="*/ 15 h 40"/>
                                <a:gd name="T4" fmla="*/ 0 w 80"/>
                                <a:gd name="T5" fmla="*/ 0 h 40"/>
                                <a:gd name="T6" fmla="*/ 70 w 80"/>
                                <a:gd name="T7" fmla="*/ 40 h 40"/>
                                <a:gd name="T8" fmla="*/ 70 w 80"/>
                                <a:gd name="T9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0" h="40">
                                  <a:moveTo>
                                    <a:pt x="70" y="40"/>
                                  </a:moveTo>
                                  <a:lnTo>
                                    <a:pt x="80" y="1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3776"/>
                          <wps:cNvSpPr>
                            <a:spLocks/>
                          </wps:cNvSpPr>
                          <wps:spPr bwMode="auto">
                            <a:xfrm>
                              <a:off x="1310" y="1700"/>
                              <a:ext cx="80" cy="40"/>
                            </a:xfrm>
                            <a:custGeom>
                              <a:avLst/>
                              <a:gdLst>
                                <a:gd name="T0" fmla="*/ 70 w 80"/>
                                <a:gd name="T1" fmla="*/ 40 h 40"/>
                                <a:gd name="T2" fmla="*/ 80 w 80"/>
                                <a:gd name="T3" fmla="*/ 15 h 40"/>
                                <a:gd name="T4" fmla="*/ 0 w 80"/>
                                <a:gd name="T5" fmla="*/ 0 h 40"/>
                                <a:gd name="T6" fmla="*/ 70 w 80"/>
                                <a:gd name="T7" fmla="*/ 40 h 40"/>
                                <a:gd name="T8" fmla="*/ 70 w 80"/>
                                <a:gd name="T9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0" h="40">
                                  <a:moveTo>
                                    <a:pt x="70" y="40"/>
                                  </a:moveTo>
                                  <a:lnTo>
                                    <a:pt x="80" y="1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3777"/>
                          <wps:cNvSpPr>
                            <a:spLocks/>
                          </wps:cNvSpPr>
                          <wps:spPr bwMode="auto">
                            <a:xfrm>
                              <a:off x="1380" y="1715"/>
                              <a:ext cx="45" cy="40"/>
                            </a:xfrm>
                            <a:custGeom>
                              <a:avLst/>
                              <a:gdLst>
                                <a:gd name="T0" fmla="*/ 10 w 45"/>
                                <a:gd name="T1" fmla="*/ 0 h 40"/>
                                <a:gd name="T2" fmla="*/ 0 w 45"/>
                                <a:gd name="T3" fmla="*/ 25 h 40"/>
                                <a:gd name="T4" fmla="*/ 35 w 45"/>
                                <a:gd name="T5" fmla="*/ 40 h 40"/>
                                <a:gd name="T6" fmla="*/ 45 w 45"/>
                                <a:gd name="T7" fmla="*/ 5 h 40"/>
                                <a:gd name="T8" fmla="*/ 10 w 45"/>
                                <a:gd name="T9" fmla="*/ 0 h 40"/>
                                <a:gd name="T10" fmla="*/ 10 w 45"/>
                                <a:gd name="T11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0">
                                  <a:moveTo>
                                    <a:pt x="10" y="0"/>
                                  </a:moveTo>
                                  <a:lnTo>
                                    <a:pt x="0" y="25"/>
                                  </a:lnTo>
                                  <a:lnTo>
                                    <a:pt x="35" y="4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1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3778"/>
                          <wps:cNvSpPr>
                            <a:spLocks/>
                          </wps:cNvSpPr>
                          <wps:spPr bwMode="auto">
                            <a:xfrm>
                              <a:off x="1220" y="1815"/>
                              <a:ext cx="45" cy="80"/>
                            </a:xfrm>
                            <a:custGeom>
                              <a:avLst/>
                              <a:gdLst>
                                <a:gd name="T0" fmla="*/ 25 w 45"/>
                                <a:gd name="T1" fmla="*/ 80 h 80"/>
                                <a:gd name="T2" fmla="*/ 45 w 45"/>
                                <a:gd name="T3" fmla="*/ 70 h 80"/>
                                <a:gd name="T4" fmla="*/ 0 w 45"/>
                                <a:gd name="T5" fmla="*/ 0 h 80"/>
                                <a:gd name="T6" fmla="*/ 25 w 45"/>
                                <a:gd name="T7" fmla="*/ 80 h 80"/>
                                <a:gd name="T8" fmla="*/ 25 w 45"/>
                                <a:gd name="T9" fmla="*/ 8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80">
                                  <a:moveTo>
                                    <a:pt x="25" y="80"/>
                                  </a:moveTo>
                                  <a:lnTo>
                                    <a:pt x="45" y="7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3779"/>
                          <wps:cNvSpPr>
                            <a:spLocks/>
                          </wps:cNvSpPr>
                          <wps:spPr bwMode="auto">
                            <a:xfrm>
                              <a:off x="1245" y="1885"/>
                              <a:ext cx="40" cy="45"/>
                            </a:xfrm>
                            <a:custGeom>
                              <a:avLst/>
                              <a:gdLst>
                                <a:gd name="T0" fmla="*/ 20 w 40"/>
                                <a:gd name="T1" fmla="*/ 0 h 45"/>
                                <a:gd name="T2" fmla="*/ 0 w 40"/>
                                <a:gd name="T3" fmla="*/ 10 h 45"/>
                                <a:gd name="T4" fmla="*/ 10 w 40"/>
                                <a:gd name="T5" fmla="*/ 45 h 45"/>
                                <a:gd name="T6" fmla="*/ 40 w 40"/>
                                <a:gd name="T7" fmla="*/ 25 h 45"/>
                                <a:gd name="T8" fmla="*/ 20 w 40"/>
                                <a:gd name="T9" fmla="*/ 0 h 45"/>
                                <a:gd name="T10" fmla="*/ 20 w 40"/>
                                <a:gd name="T11" fmla="*/ 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5">
                                  <a:moveTo>
                                    <a:pt x="20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10" y="45"/>
                                  </a:lnTo>
                                  <a:lnTo>
                                    <a:pt x="40" y="25"/>
                                  </a:lnTo>
                                  <a:lnTo>
                                    <a:pt x="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3780"/>
                          <wps:cNvSpPr>
                            <a:spLocks/>
                          </wps:cNvSpPr>
                          <wps:spPr bwMode="auto">
                            <a:xfrm>
                              <a:off x="855" y="925"/>
                              <a:ext cx="55" cy="7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60 h 70"/>
                                <a:gd name="T2" fmla="*/ 20 w 55"/>
                                <a:gd name="T3" fmla="*/ 70 h 70"/>
                                <a:gd name="T4" fmla="*/ 55 w 55"/>
                                <a:gd name="T5" fmla="*/ 0 h 70"/>
                                <a:gd name="T6" fmla="*/ 0 w 55"/>
                                <a:gd name="T7" fmla="*/ 60 h 70"/>
                                <a:gd name="T8" fmla="*/ 0 w 55"/>
                                <a:gd name="T9" fmla="*/ 60 h 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70">
                                  <a:moveTo>
                                    <a:pt x="0" y="60"/>
                                  </a:moveTo>
                                  <a:lnTo>
                                    <a:pt x="20" y="70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3781"/>
                          <wps:cNvSpPr>
                            <a:spLocks/>
                          </wps:cNvSpPr>
                          <wps:spPr bwMode="auto">
                            <a:xfrm>
                              <a:off x="830" y="985"/>
                              <a:ext cx="45" cy="45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10 h 45"/>
                                <a:gd name="T2" fmla="*/ 25 w 45"/>
                                <a:gd name="T3" fmla="*/ 0 h 45"/>
                                <a:gd name="T4" fmla="*/ 0 w 45"/>
                                <a:gd name="T5" fmla="*/ 25 h 45"/>
                                <a:gd name="T6" fmla="*/ 30 w 45"/>
                                <a:gd name="T7" fmla="*/ 45 h 45"/>
                                <a:gd name="T8" fmla="*/ 45 w 45"/>
                                <a:gd name="T9" fmla="*/ 10 h 45"/>
                                <a:gd name="T10" fmla="*/ 45 w 45"/>
                                <a:gd name="T11" fmla="*/ 1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5">
                                  <a:moveTo>
                                    <a:pt x="45" y="10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5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3782"/>
                          <wps:cNvSpPr>
                            <a:spLocks/>
                          </wps:cNvSpPr>
                          <wps:spPr bwMode="auto">
                            <a:xfrm>
                              <a:off x="955" y="1045"/>
                              <a:ext cx="40" cy="45"/>
                            </a:xfrm>
                            <a:custGeom>
                              <a:avLst/>
                              <a:gdLst>
                                <a:gd name="T0" fmla="*/ 40 w 40"/>
                                <a:gd name="T1" fmla="*/ 10 h 45"/>
                                <a:gd name="T2" fmla="*/ 20 w 40"/>
                                <a:gd name="T3" fmla="*/ 0 h 45"/>
                                <a:gd name="T4" fmla="*/ 0 w 40"/>
                                <a:gd name="T5" fmla="*/ 35 h 45"/>
                                <a:gd name="T6" fmla="*/ 35 w 40"/>
                                <a:gd name="T7" fmla="*/ 45 h 45"/>
                                <a:gd name="T8" fmla="*/ 40 w 40"/>
                                <a:gd name="T9" fmla="*/ 10 h 45"/>
                                <a:gd name="T10" fmla="*/ 40 w 40"/>
                                <a:gd name="T11" fmla="*/ 1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5">
                                  <a:moveTo>
                                    <a:pt x="40" y="10"/>
                                  </a:moveTo>
                                  <a:lnTo>
                                    <a:pt x="20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35" y="45"/>
                                  </a:lnTo>
                                  <a:lnTo>
                                    <a:pt x="4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3783"/>
                          <wps:cNvSpPr>
                            <a:spLocks/>
                          </wps:cNvSpPr>
                          <wps:spPr bwMode="auto">
                            <a:xfrm>
                              <a:off x="975" y="975"/>
                              <a:ext cx="35" cy="80"/>
                            </a:xfrm>
                            <a:custGeom>
                              <a:avLst/>
                              <a:gdLst>
                                <a:gd name="T0" fmla="*/ 0 w 35"/>
                                <a:gd name="T1" fmla="*/ 70 h 80"/>
                                <a:gd name="T2" fmla="*/ 20 w 35"/>
                                <a:gd name="T3" fmla="*/ 80 h 80"/>
                                <a:gd name="T4" fmla="*/ 35 w 35"/>
                                <a:gd name="T5" fmla="*/ 0 h 80"/>
                                <a:gd name="T6" fmla="*/ 0 w 35"/>
                                <a:gd name="T7" fmla="*/ 70 h 80"/>
                                <a:gd name="T8" fmla="*/ 0 w 35"/>
                                <a:gd name="T9" fmla="*/ 7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5" h="80">
                                  <a:moveTo>
                                    <a:pt x="0" y="70"/>
                                  </a:moveTo>
                                  <a:lnTo>
                                    <a:pt x="20" y="80"/>
                                  </a:lnTo>
                                  <a:lnTo>
                                    <a:pt x="35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Freeform 3784"/>
                          <wps:cNvSpPr>
                            <a:spLocks/>
                          </wps:cNvSpPr>
                          <wps:spPr bwMode="auto">
                            <a:xfrm>
                              <a:off x="755" y="1990"/>
                              <a:ext cx="55" cy="75"/>
                            </a:xfrm>
                            <a:custGeom>
                              <a:avLst/>
                              <a:gdLst>
                                <a:gd name="T0" fmla="*/ 20 w 55"/>
                                <a:gd name="T1" fmla="*/ 0 h 75"/>
                                <a:gd name="T2" fmla="*/ 0 w 55"/>
                                <a:gd name="T3" fmla="*/ 15 h 75"/>
                                <a:gd name="T4" fmla="*/ 55 w 55"/>
                                <a:gd name="T5" fmla="*/ 75 h 75"/>
                                <a:gd name="T6" fmla="*/ 20 w 55"/>
                                <a:gd name="T7" fmla="*/ 0 h 75"/>
                                <a:gd name="T8" fmla="*/ 20 w 55"/>
                                <a:gd name="T9" fmla="*/ 0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75">
                                  <a:moveTo>
                                    <a:pt x="20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55" y="75"/>
                                  </a:lnTo>
                                  <a:lnTo>
                                    <a:pt x="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Freeform 3785"/>
                          <wps:cNvSpPr>
                            <a:spLocks/>
                          </wps:cNvSpPr>
                          <wps:spPr bwMode="auto">
                            <a:xfrm>
                              <a:off x="730" y="1960"/>
                              <a:ext cx="45" cy="45"/>
                            </a:xfrm>
                            <a:custGeom>
                              <a:avLst/>
                              <a:gdLst>
                                <a:gd name="T0" fmla="*/ 25 w 45"/>
                                <a:gd name="T1" fmla="*/ 45 h 45"/>
                                <a:gd name="T2" fmla="*/ 45 w 45"/>
                                <a:gd name="T3" fmla="*/ 30 h 45"/>
                                <a:gd name="T4" fmla="*/ 30 w 45"/>
                                <a:gd name="T5" fmla="*/ 0 h 45"/>
                                <a:gd name="T6" fmla="*/ 0 w 45"/>
                                <a:gd name="T7" fmla="*/ 20 h 45"/>
                                <a:gd name="T8" fmla="*/ 25 w 45"/>
                                <a:gd name="T9" fmla="*/ 45 h 45"/>
                                <a:gd name="T10" fmla="*/ 25 w 45"/>
                                <a:gd name="T11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5">
                                  <a:moveTo>
                                    <a:pt x="25" y="45"/>
                                  </a:moveTo>
                                  <a:lnTo>
                                    <a:pt x="45" y="3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25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786"/>
                          <wps:cNvSpPr>
                            <a:spLocks/>
                          </wps:cNvSpPr>
                          <wps:spPr bwMode="auto">
                            <a:xfrm>
                              <a:off x="565" y="2095"/>
                              <a:ext cx="45" cy="50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30 h 50"/>
                                <a:gd name="T2" fmla="*/ 20 w 45"/>
                                <a:gd name="T3" fmla="*/ 0 h 50"/>
                                <a:gd name="T4" fmla="*/ 0 w 45"/>
                                <a:gd name="T5" fmla="*/ 30 h 50"/>
                                <a:gd name="T6" fmla="*/ 25 w 45"/>
                                <a:gd name="T7" fmla="*/ 50 h 50"/>
                                <a:gd name="T8" fmla="*/ 45 w 45"/>
                                <a:gd name="T9" fmla="*/ 30 h 50"/>
                                <a:gd name="T10" fmla="*/ 45 w 45"/>
                                <a:gd name="T11" fmla="*/ 30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50">
                                  <a:moveTo>
                                    <a:pt x="45" y="30"/>
                                  </a:moveTo>
                                  <a:lnTo>
                                    <a:pt x="20" y="0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25" y="50"/>
                                  </a:lnTo>
                                  <a:lnTo>
                                    <a:pt x="4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787"/>
                          <wps:cNvSpPr>
                            <a:spLocks/>
                          </wps:cNvSpPr>
                          <wps:spPr bwMode="auto">
                            <a:xfrm>
                              <a:off x="590" y="2125"/>
                              <a:ext cx="70" cy="65"/>
                            </a:xfrm>
                            <a:custGeom>
                              <a:avLst/>
                              <a:gdLst>
                                <a:gd name="T0" fmla="*/ 20 w 70"/>
                                <a:gd name="T1" fmla="*/ 0 h 65"/>
                                <a:gd name="T2" fmla="*/ 0 w 70"/>
                                <a:gd name="T3" fmla="*/ 20 h 65"/>
                                <a:gd name="T4" fmla="*/ 70 w 70"/>
                                <a:gd name="T5" fmla="*/ 65 h 65"/>
                                <a:gd name="T6" fmla="*/ 20 w 70"/>
                                <a:gd name="T7" fmla="*/ 0 h 65"/>
                                <a:gd name="T8" fmla="*/ 20 w 70"/>
                                <a:gd name="T9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65">
                                  <a:moveTo>
                                    <a:pt x="20" y="0"/>
                                  </a:moveTo>
                                  <a:lnTo>
                                    <a:pt x="0" y="20"/>
                                  </a:lnTo>
                                  <a:lnTo>
                                    <a:pt x="70" y="65"/>
                                  </a:lnTo>
                                  <a:lnTo>
                                    <a:pt x="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788"/>
                          <wps:cNvSpPr>
                            <a:spLocks/>
                          </wps:cNvSpPr>
                          <wps:spPr bwMode="auto">
                            <a:xfrm>
                              <a:off x="450" y="2265"/>
                              <a:ext cx="40" cy="45"/>
                            </a:xfrm>
                            <a:custGeom>
                              <a:avLst/>
                              <a:gdLst>
                                <a:gd name="T0" fmla="*/ 35 w 40"/>
                                <a:gd name="T1" fmla="*/ 45 h 45"/>
                                <a:gd name="T2" fmla="*/ 40 w 40"/>
                                <a:gd name="T3" fmla="*/ 20 h 45"/>
                                <a:gd name="T4" fmla="*/ 10 w 40"/>
                                <a:gd name="T5" fmla="*/ 0 h 45"/>
                                <a:gd name="T6" fmla="*/ 0 w 40"/>
                                <a:gd name="T7" fmla="*/ 35 h 45"/>
                                <a:gd name="T8" fmla="*/ 35 w 40"/>
                                <a:gd name="T9" fmla="*/ 45 h 45"/>
                                <a:gd name="T10" fmla="*/ 35 w 40"/>
                                <a:gd name="T11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5">
                                  <a:moveTo>
                                    <a:pt x="35" y="45"/>
                                  </a:moveTo>
                                  <a:lnTo>
                                    <a:pt x="40" y="2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35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789"/>
                          <wps:cNvSpPr>
                            <a:spLocks/>
                          </wps:cNvSpPr>
                          <wps:spPr bwMode="auto">
                            <a:xfrm>
                              <a:off x="485" y="2285"/>
                              <a:ext cx="75" cy="40"/>
                            </a:xfrm>
                            <a:custGeom>
                              <a:avLst/>
                              <a:gdLst>
                                <a:gd name="T0" fmla="*/ 5 w 75"/>
                                <a:gd name="T1" fmla="*/ 0 h 40"/>
                                <a:gd name="T2" fmla="*/ 0 w 75"/>
                                <a:gd name="T3" fmla="*/ 25 h 40"/>
                                <a:gd name="T4" fmla="*/ 75 w 75"/>
                                <a:gd name="T5" fmla="*/ 40 h 40"/>
                                <a:gd name="T6" fmla="*/ 5 w 75"/>
                                <a:gd name="T7" fmla="*/ 0 h 40"/>
                                <a:gd name="T8" fmla="*/ 5 w 75"/>
                                <a:gd name="T9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40">
                                  <a:moveTo>
                                    <a:pt x="5" y="0"/>
                                  </a:moveTo>
                                  <a:lnTo>
                                    <a:pt x="0" y="25"/>
                                  </a:lnTo>
                                  <a:lnTo>
                                    <a:pt x="75" y="40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790"/>
                          <wps:cNvSpPr>
                            <a:spLocks/>
                          </wps:cNvSpPr>
                          <wps:spPr bwMode="auto">
                            <a:xfrm>
                              <a:off x="480" y="2485"/>
                              <a:ext cx="80" cy="40"/>
                            </a:xfrm>
                            <a:custGeom>
                              <a:avLst/>
                              <a:gdLst>
                                <a:gd name="T0" fmla="*/ 80 w 80"/>
                                <a:gd name="T1" fmla="*/ 0 h 40"/>
                                <a:gd name="T2" fmla="*/ 0 w 80"/>
                                <a:gd name="T3" fmla="*/ 15 h 40"/>
                                <a:gd name="T4" fmla="*/ 5 w 80"/>
                                <a:gd name="T5" fmla="*/ 40 h 40"/>
                                <a:gd name="T6" fmla="*/ 80 w 80"/>
                                <a:gd name="T7" fmla="*/ 0 h 40"/>
                                <a:gd name="T8" fmla="*/ 80 w 80"/>
                                <a:gd name="T9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0" h="40">
                                  <a:moveTo>
                                    <a:pt x="80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5" y="40"/>
                                  </a:lnTo>
                                  <a:lnTo>
                                    <a:pt x="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791"/>
                          <wps:cNvSpPr>
                            <a:spLocks/>
                          </wps:cNvSpPr>
                          <wps:spPr bwMode="auto">
                            <a:xfrm>
                              <a:off x="445" y="2500"/>
                              <a:ext cx="40" cy="40"/>
                            </a:xfrm>
                            <a:custGeom>
                              <a:avLst/>
                              <a:gdLst>
                                <a:gd name="T0" fmla="*/ 40 w 40"/>
                                <a:gd name="T1" fmla="*/ 25 h 40"/>
                                <a:gd name="T2" fmla="*/ 35 w 40"/>
                                <a:gd name="T3" fmla="*/ 0 h 40"/>
                                <a:gd name="T4" fmla="*/ 0 w 40"/>
                                <a:gd name="T5" fmla="*/ 5 h 40"/>
                                <a:gd name="T6" fmla="*/ 10 w 40"/>
                                <a:gd name="T7" fmla="*/ 40 h 40"/>
                                <a:gd name="T8" fmla="*/ 40 w 40"/>
                                <a:gd name="T9" fmla="*/ 25 h 40"/>
                                <a:gd name="T10" fmla="*/ 40 w 40"/>
                                <a:gd name="T11" fmla="*/ 25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0">
                                  <a:moveTo>
                                    <a:pt x="40" y="25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0" y="40"/>
                                  </a:lnTo>
                                  <a:lnTo>
                                    <a:pt x="4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92"/>
                          <wps:cNvSpPr>
                            <a:spLocks/>
                          </wps:cNvSpPr>
                          <wps:spPr bwMode="auto">
                            <a:xfrm>
                              <a:off x="840" y="2645"/>
                              <a:ext cx="515" cy="370"/>
                            </a:xfrm>
                            <a:custGeom>
                              <a:avLst/>
                              <a:gdLst>
                                <a:gd name="T0" fmla="*/ 0 w 515"/>
                                <a:gd name="T1" fmla="*/ 0 h 370"/>
                                <a:gd name="T2" fmla="*/ 45 w 515"/>
                                <a:gd name="T3" fmla="*/ 370 h 370"/>
                                <a:gd name="T4" fmla="*/ 515 w 515"/>
                                <a:gd name="T5" fmla="*/ 365 h 370"/>
                                <a:gd name="T6" fmla="*/ 515 w 515"/>
                                <a:gd name="T7" fmla="*/ 0 h 370"/>
                                <a:gd name="T8" fmla="*/ 0 w 515"/>
                                <a:gd name="T9" fmla="*/ 0 h 370"/>
                                <a:gd name="T10" fmla="*/ 0 w 515"/>
                                <a:gd name="T11" fmla="*/ 0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15" h="370">
                                  <a:moveTo>
                                    <a:pt x="0" y="0"/>
                                  </a:moveTo>
                                  <a:lnTo>
                                    <a:pt x="45" y="370"/>
                                  </a:lnTo>
                                  <a:lnTo>
                                    <a:pt x="515" y="365"/>
                                  </a:lnTo>
                                  <a:lnTo>
                                    <a:pt x="51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8900000" scaled="1"/>
                            </a:gra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chemeClr val="accent3">
                                      <a:lumMod val="60000"/>
                                      <a:lumOff val="4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793"/>
                          <wps:cNvSpPr>
                            <a:spLocks/>
                          </wps:cNvSpPr>
                          <wps:spPr bwMode="auto">
                            <a:xfrm>
                              <a:off x="860" y="2760"/>
                              <a:ext cx="495" cy="110"/>
                            </a:xfrm>
                            <a:custGeom>
                              <a:avLst/>
                              <a:gdLst>
                                <a:gd name="T0" fmla="*/ 0 w 495"/>
                                <a:gd name="T1" fmla="*/ 35 h 110"/>
                                <a:gd name="T2" fmla="*/ 5 w 495"/>
                                <a:gd name="T3" fmla="*/ 110 h 110"/>
                                <a:gd name="T4" fmla="*/ 495 w 495"/>
                                <a:gd name="T5" fmla="*/ 95 h 110"/>
                                <a:gd name="T6" fmla="*/ 495 w 495"/>
                                <a:gd name="T7" fmla="*/ 0 h 110"/>
                                <a:gd name="T8" fmla="*/ 0 w 495"/>
                                <a:gd name="T9" fmla="*/ 35 h 110"/>
                                <a:gd name="T10" fmla="*/ 0 w 495"/>
                                <a:gd name="T11" fmla="*/ 35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95" h="110">
                                  <a:moveTo>
                                    <a:pt x="0" y="35"/>
                                  </a:moveTo>
                                  <a:lnTo>
                                    <a:pt x="5" y="110"/>
                                  </a:lnTo>
                                  <a:lnTo>
                                    <a:pt x="495" y="95"/>
                                  </a:lnTo>
                                  <a:lnTo>
                                    <a:pt x="495" y="0"/>
                                  </a:lnTo>
                                  <a:lnTo>
                                    <a:pt x="0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794"/>
                          <wps:cNvSpPr>
                            <a:spLocks/>
                          </wps:cNvSpPr>
                          <wps:spPr bwMode="auto">
                            <a:xfrm>
                              <a:off x="1045" y="2645"/>
                              <a:ext cx="135" cy="370"/>
                            </a:xfrm>
                            <a:custGeom>
                              <a:avLst/>
                              <a:gdLst>
                                <a:gd name="T0" fmla="*/ 115 w 135"/>
                                <a:gd name="T1" fmla="*/ 0 h 370"/>
                                <a:gd name="T2" fmla="*/ 0 w 135"/>
                                <a:gd name="T3" fmla="*/ 0 h 370"/>
                                <a:gd name="T4" fmla="*/ 40 w 135"/>
                                <a:gd name="T5" fmla="*/ 370 h 370"/>
                                <a:gd name="T6" fmla="*/ 135 w 135"/>
                                <a:gd name="T7" fmla="*/ 370 h 370"/>
                                <a:gd name="T8" fmla="*/ 115 w 135"/>
                                <a:gd name="T9" fmla="*/ 0 h 370"/>
                                <a:gd name="T10" fmla="*/ 115 w 135"/>
                                <a:gd name="T11" fmla="*/ 0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5" h="370">
                                  <a:moveTo>
                                    <a:pt x="11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135" y="370"/>
                                  </a:lnTo>
                                  <a:lnTo>
                                    <a:pt x="1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3795"/>
                          <wps:cNvSpPr>
                            <a:spLocks/>
                          </wps:cNvSpPr>
                          <wps:spPr bwMode="auto">
                            <a:xfrm>
                              <a:off x="785" y="2560"/>
                              <a:ext cx="315" cy="85"/>
                            </a:xfrm>
                            <a:custGeom>
                              <a:avLst/>
                              <a:gdLst>
                                <a:gd name="T0" fmla="*/ 30 w 315"/>
                                <a:gd name="T1" fmla="*/ 0 h 85"/>
                                <a:gd name="T2" fmla="*/ 0 w 315"/>
                                <a:gd name="T3" fmla="*/ 50 h 85"/>
                                <a:gd name="T4" fmla="*/ 315 w 315"/>
                                <a:gd name="T5" fmla="*/ 85 h 85"/>
                                <a:gd name="T6" fmla="*/ 30 w 315"/>
                                <a:gd name="T7" fmla="*/ 0 h 85"/>
                                <a:gd name="T8" fmla="*/ 30 w 315"/>
                                <a:gd name="T9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15" h="85">
                                  <a:moveTo>
                                    <a:pt x="30" y="0"/>
                                  </a:moveTo>
                                  <a:lnTo>
                                    <a:pt x="0" y="50"/>
                                  </a:lnTo>
                                  <a:lnTo>
                                    <a:pt x="315" y="85"/>
                                  </a:lnTo>
                                  <a:lnTo>
                                    <a:pt x="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3796"/>
                          <wps:cNvSpPr>
                            <a:spLocks/>
                          </wps:cNvSpPr>
                          <wps:spPr bwMode="auto">
                            <a:xfrm>
                              <a:off x="1100" y="2535"/>
                              <a:ext cx="285" cy="110"/>
                            </a:xfrm>
                            <a:custGeom>
                              <a:avLst/>
                              <a:gdLst>
                                <a:gd name="T0" fmla="*/ 285 w 285"/>
                                <a:gd name="T1" fmla="*/ 45 h 110"/>
                                <a:gd name="T2" fmla="*/ 275 w 285"/>
                                <a:gd name="T3" fmla="*/ 0 h 110"/>
                                <a:gd name="T4" fmla="*/ 0 w 285"/>
                                <a:gd name="T5" fmla="*/ 110 h 110"/>
                                <a:gd name="T6" fmla="*/ 285 w 285"/>
                                <a:gd name="T7" fmla="*/ 45 h 110"/>
                                <a:gd name="T8" fmla="*/ 285 w 285"/>
                                <a:gd name="T9" fmla="*/ 45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5" h="110">
                                  <a:moveTo>
                                    <a:pt x="285" y="45"/>
                                  </a:moveTo>
                                  <a:lnTo>
                                    <a:pt x="275" y="0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285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3797"/>
                          <wps:cNvSpPr>
                            <a:spLocks/>
                          </wps:cNvSpPr>
                          <wps:spPr bwMode="auto">
                            <a:xfrm>
                              <a:off x="1100" y="2310"/>
                              <a:ext cx="280" cy="335"/>
                            </a:xfrm>
                            <a:custGeom>
                              <a:avLst/>
                              <a:gdLst>
                                <a:gd name="T0" fmla="*/ 0 w 280"/>
                                <a:gd name="T1" fmla="*/ 335 h 335"/>
                                <a:gd name="T2" fmla="*/ 0 w 280"/>
                                <a:gd name="T3" fmla="*/ 335 h 335"/>
                                <a:gd name="T4" fmla="*/ 0 w 280"/>
                                <a:gd name="T5" fmla="*/ 335 h 335"/>
                                <a:gd name="T6" fmla="*/ 0 w 280"/>
                                <a:gd name="T7" fmla="*/ 335 h 335"/>
                                <a:gd name="T8" fmla="*/ 55 w 280"/>
                                <a:gd name="T9" fmla="*/ 225 h 335"/>
                                <a:gd name="T10" fmla="*/ 75 w 280"/>
                                <a:gd name="T11" fmla="*/ 185 h 335"/>
                                <a:gd name="T12" fmla="*/ 100 w 280"/>
                                <a:gd name="T13" fmla="*/ 150 h 335"/>
                                <a:gd name="T14" fmla="*/ 120 w 280"/>
                                <a:gd name="T15" fmla="*/ 125 h 335"/>
                                <a:gd name="T16" fmla="*/ 140 w 280"/>
                                <a:gd name="T17" fmla="*/ 105 h 335"/>
                                <a:gd name="T18" fmla="*/ 160 w 280"/>
                                <a:gd name="T19" fmla="*/ 100 h 335"/>
                                <a:gd name="T20" fmla="*/ 175 w 280"/>
                                <a:gd name="T21" fmla="*/ 100 h 335"/>
                                <a:gd name="T22" fmla="*/ 175 w 280"/>
                                <a:gd name="T23" fmla="*/ 100 h 335"/>
                                <a:gd name="T24" fmla="*/ 185 w 280"/>
                                <a:gd name="T25" fmla="*/ 105 h 335"/>
                                <a:gd name="T26" fmla="*/ 185 w 280"/>
                                <a:gd name="T27" fmla="*/ 120 h 335"/>
                                <a:gd name="T28" fmla="*/ 180 w 280"/>
                                <a:gd name="T29" fmla="*/ 140 h 335"/>
                                <a:gd name="T30" fmla="*/ 160 w 280"/>
                                <a:gd name="T31" fmla="*/ 165 h 335"/>
                                <a:gd name="T32" fmla="*/ 100 w 280"/>
                                <a:gd name="T33" fmla="*/ 235 h 335"/>
                                <a:gd name="T34" fmla="*/ 0 w 280"/>
                                <a:gd name="T35" fmla="*/ 335 h 335"/>
                                <a:gd name="T36" fmla="*/ 0 w 280"/>
                                <a:gd name="T37" fmla="*/ 335 h 335"/>
                                <a:gd name="T38" fmla="*/ 85 w 280"/>
                                <a:gd name="T39" fmla="*/ 270 h 335"/>
                                <a:gd name="T40" fmla="*/ 155 w 280"/>
                                <a:gd name="T41" fmla="*/ 215 h 335"/>
                                <a:gd name="T42" fmla="*/ 210 w 280"/>
                                <a:gd name="T43" fmla="*/ 165 h 335"/>
                                <a:gd name="T44" fmla="*/ 245 w 280"/>
                                <a:gd name="T45" fmla="*/ 120 h 335"/>
                                <a:gd name="T46" fmla="*/ 270 w 280"/>
                                <a:gd name="T47" fmla="*/ 85 h 335"/>
                                <a:gd name="T48" fmla="*/ 275 w 280"/>
                                <a:gd name="T49" fmla="*/ 65 h 335"/>
                                <a:gd name="T50" fmla="*/ 280 w 280"/>
                                <a:gd name="T51" fmla="*/ 50 h 335"/>
                                <a:gd name="T52" fmla="*/ 275 w 280"/>
                                <a:gd name="T53" fmla="*/ 40 h 335"/>
                                <a:gd name="T54" fmla="*/ 270 w 280"/>
                                <a:gd name="T55" fmla="*/ 25 h 335"/>
                                <a:gd name="T56" fmla="*/ 260 w 280"/>
                                <a:gd name="T57" fmla="*/ 15 h 335"/>
                                <a:gd name="T58" fmla="*/ 250 w 280"/>
                                <a:gd name="T59" fmla="*/ 5 h 335"/>
                                <a:gd name="T60" fmla="*/ 250 w 280"/>
                                <a:gd name="T61" fmla="*/ 5 h 335"/>
                                <a:gd name="T62" fmla="*/ 230 w 280"/>
                                <a:gd name="T63" fmla="*/ 0 h 335"/>
                                <a:gd name="T64" fmla="*/ 210 w 280"/>
                                <a:gd name="T65" fmla="*/ 0 h 335"/>
                                <a:gd name="T66" fmla="*/ 190 w 280"/>
                                <a:gd name="T67" fmla="*/ 0 h 335"/>
                                <a:gd name="T68" fmla="*/ 170 w 280"/>
                                <a:gd name="T69" fmla="*/ 5 h 335"/>
                                <a:gd name="T70" fmla="*/ 150 w 280"/>
                                <a:gd name="T71" fmla="*/ 15 h 335"/>
                                <a:gd name="T72" fmla="*/ 135 w 280"/>
                                <a:gd name="T73" fmla="*/ 25 h 335"/>
                                <a:gd name="T74" fmla="*/ 100 w 280"/>
                                <a:gd name="T75" fmla="*/ 60 h 335"/>
                                <a:gd name="T76" fmla="*/ 75 w 280"/>
                                <a:gd name="T77" fmla="*/ 105 h 335"/>
                                <a:gd name="T78" fmla="*/ 45 w 280"/>
                                <a:gd name="T79" fmla="*/ 170 h 335"/>
                                <a:gd name="T80" fmla="*/ 20 w 280"/>
                                <a:gd name="T81" fmla="*/ 245 h 335"/>
                                <a:gd name="T82" fmla="*/ 0 w 280"/>
                                <a:gd name="T83" fmla="*/ 335 h 335"/>
                                <a:gd name="T84" fmla="*/ 0 w 280"/>
                                <a:gd name="T85" fmla="*/ 335 h 3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280" h="335">
                                  <a:moveTo>
                                    <a:pt x="0" y="335"/>
                                  </a:moveTo>
                                  <a:lnTo>
                                    <a:pt x="0" y="335"/>
                                  </a:lnTo>
                                  <a:lnTo>
                                    <a:pt x="55" y="225"/>
                                  </a:lnTo>
                                  <a:lnTo>
                                    <a:pt x="75" y="185"/>
                                  </a:lnTo>
                                  <a:lnTo>
                                    <a:pt x="100" y="150"/>
                                  </a:lnTo>
                                  <a:lnTo>
                                    <a:pt x="120" y="125"/>
                                  </a:lnTo>
                                  <a:lnTo>
                                    <a:pt x="140" y="105"/>
                                  </a:lnTo>
                                  <a:lnTo>
                                    <a:pt x="160" y="100"/>
                                  </a:lnTo>
                                  <a:lnTo>
                                    <a:pt x="175" y="100"/>
                                  </a:lnTo>
                                  <a:lnTo>
                                    <a:pt x="185" y="105"/>
                                  </a:lnTo>
                                  <a:lnTo>
                                    <a:pt x="185" y="120"/>
                                  </a:lnTo>
                                  <a:lnTo>
                                    <a:pt x="180" y="140"/>
                                  </a:lnTo>
                                  <a:lnTo>
                                    <a:pt x="160" y="165"/>
                                  </a:lnTo>
                                  <a:lnTo>
                                    <a:pt x="100" y="235"/>
                                  </a:lnTo>
                                  <a:lnTo>
                                    <a:pt x="0" y="335"/>
                                  </a:lnTo>
                                  <a:lnTo>
                                    <a:pt x="85" y="270"/>
                                  </a:lnTo>
                                  <a:lnTo>
                                    <a:pt x="155" y="215"/>
                                  </a:lnTo>
                                  <a:lnTo>
                                    <a:pt x="210" y="165"/>
                                  </a:lnTo>
                                  <a:lnTo>
                                    <a:pt x="245" y="120"/>
                                  </a:lnTo>
                                  <a:lnTo>
                                    <a:pt x="270" y="85"/>
                                  </a:lnTo>
                                  <a:lnTo>
                                    <a:pt x="275" y="65"/>
                                  </a:lnTo>
                                  <a:lnTo>
                                    <a:pt x="280" y="50"/>
                                  </a:lnTo>
                                  <a:lnTo>
                                    <a:pt x="275" y="40"/>
                                  </a:lnTo>
                                  <a:lnTo>
                                    <a:pt x="270" y="25"/>
                                  </a:lnTo>
                                  <a:lnTo>
                                    <a:pt x="260" y="15"/>
                                  </a:lnTo>
                                  <a:lnTo>
                                    <a:pt x="250" y="5"/>
                                  </a:lnTo>
                                  <a:lnTo>
                                    <a:pt x="230" y="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190" y="0"/>
                                  </a:lnTo>
                                  <a:lnTo>
                                    <a:pt x="170" y="5"/>
                                  </a:lnTo>
                                  <a:lnTo>
                                    <a:pt x="150" y="15"/>
                                  </a:lnTo>
                                  <a:lnTo>
                                    <a:pt x="135" y="25"/>
                                  </a:lnTo>
                                  <a:lnTo>
                                    <a:pt x="100" y="60"/>
                                  </a:lnTo>
                                  <a:lnTo>
                                    <a:pt x="75" y="105"/>
                                  </a:lnTo>
                                  <a:lnTo>
                                    <a:pt x="45" y="170"/>
                                  </a:lnTo>
                                  <a:lnTo>
                                    <a:pt x="20" y="245"/>
                                  </a:lnTo>
                                  <a:lnTo>
                                    <a:pt x="0" y="3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3798"/>
                          <wps:cNvSpPr>
                            <a:spLocks/>
                          </wps:cNvSpPr>
                          <wps:spPr bwMode="auto">
                            <a:xfrm>
                              <a:off x="850" y="2355"/>
                              <a:ext cx="250" cy="290"/>
                            </a:xfrm>
                            <a:custGeom>
                              <a:avLst/>
                              <a:gdLst>
                                <a:gd name="T0" fmla="*/ 250 w 250"/>
                                <a:gd name="T1" fmla="*/ 290 h 290"/>
                                <a:gd name="T2" fmla="*/ 250 w 250"/>
                                <a:gd name="T3" fmla="*/ 290 h 290"/>
                                <a:gd name="T4" fmla="*/ 160 w 250"/>
                                <a:gd name="T5" fmla="*/ 205 h 290"/>
                                <a:gd name="T6" fmla="*/ 105 w 250"/>
                                <a:gd name="T7" fmla="*/ 145 h 290"/>
                                <a:gd name="T8" fmla="*/ 85 w 250"/>
                                <a:gd name="T9" fmla="*/ 120 h 290"/>
                                <a:gd name="T10" fmla="*/ 80 w 250"/>
                                <a:gd name="T11" fmla="*/ 105 h 290"/>
                                <a:gd name="T12" fmla="*/ 80 w 250"/>
                                <a:gd name="T13" fmla="*/ 95 h 290"/>
                                <a:gd name="T14" fmla="*/ 90 w 250"/>
                                <a:gd name="T15" fmla="*/ 90 h 290"/>
                                <a:gd name="T16" fmla="*/ 90 w 250"/>
                                <a:gd name="T17" fmla="*/ 90 h 290"/>
                                <a:gd name="T18" fmla="*/ 100 w 250"/>
                                <a:gd name="T19" fmla="*/ 90 h 290"/>
                                <a:gd name="T20" fmla="*/ 120 w 250"/>
                                <a:gd name="T21" fmla="*/ 95 h 290"/>
                                <a:gd name="T22" fmla="*/ 135 w 250"/>
                                <a:gd name="T23" fmla="*/ 110 h 290"/>
                                <a:gd name="T24" fmla="*/ 155 w 250"/>
                                <a:gd name="T25" fmla="*/ 130 h 290"/>
                                <a:gd name="T26" fmla="*/ 200 w 250"/>
                                <a:gd name="T27" fmla="*/ 195 h 290"/>
                                <a:gd name="T28" fmla="*/ 250 w 250"/>
                                <a:gd name="T29" fmla="*/ 290 h 290"/>
                                <a:gd name="T30" fmla="*/ 250 w 250"/>
                                <a:gd name="T31" fmla="*/ 290 h 290"/>
                                <a:gd name="T32" fmla="*/ 250 w 250"/>
                                <a:gd name="T33" fmla="*/ 290 h 290"/>
                                <a:gd name="T34" fmla="*/ 250 w 250"/>
                                <a:gd name="T35" fmla="*/ 290 h 290"/>
                                <a:gd name="T36" fmla="*/ 225 w 250"/>
                                <a:gd name="T37" fmla="*/ 210 h 290"/>
                                <a:gd name="T38" fmla="*/ 200 w 250"/>
                                <a:gd name="T39" fmla="*/ 145 h 290"/>
                                <a:gd name="T40" fmla="*/ 175 w 250"/>
                                <a:gd name="T41" fmla="*/ 95 h 290"/>
                                <a:gd name="T42" fmla="*/ 150 w 250"/>
                                <a:gd name="T43" fmla="*/ 55 h 290"/>
                                <a:gd name="T44" fmla="*/ 120 w 250"/>
                                <a:gd name="T45" fmla="*/ 25 h 290"/>
                                <a:gd name="T46" fmla="*/ 90 w 250"/>
                                <a:gd name="T47" fmla="*/ 5 h 290"/>
                                <a:gd name="T48" fmla="*/ 70 w 250"/>
                                <a:gd name="T49" fmla="*/ 5 h 290"/>
                                <a:gd name="T50" fmla="*/ 55 w 250"/>
                                <a:gd name="T51" fmla="*/ 0 h 290"/>
                                <a:gd name="T52" fmla="*/ 20 w 250"/>
                                <a:gd name="T53" fmla="*/ 10 h 290"/>
                                <a:gd name="T54" fmla="*/ 20 w 250"/>
                                <a:gd name="T55" fmla="*/ 10 h 290"/>
                                <a:gd name="T56" fmla="*/ 10 w 250"/>
                                <a:gd name="T57" fmla="*/ 15 h 290"/>
                                <a:gd name="T58" fmla="*/ 5 w 250"/>
                                <a:gd name="T59" fmla="*/ 25 h 290"/>
                                <a:gd name="T60" fmla="*/ 0 w 250"/>
                                <a:gd name="T61" fmla="*/ 35 h 290"/>
                                <a:gd name="T62" fmla="*/ 0 w 250"/>
                                <a:gd name="T63" fmla="*/ 45 h 290"/>
                                <a:gd name="T64" fmla="*/ 5 w 250"/>
                                <a:gd name="T65" fmla="*/ 75 h 290"/>
                                <a:gd name="T66" fmla="*/ 25 w 250"/>
                                <a:gd name="T67" fmla="*/ 105 h 290"/>
                                <a:gd name="T68" fmla="*/ 65 w 250"/>
                                <a:gd name="T69" fmla="*/ 145 h 290"/>
                                <a:gd name="T70" fmla="*/ 110 w 250"/>
                                <a:gd name="T71" fmla="*/ 185 h 290"/>
                                <a:gd name="T72" fmla="*/ 175 w 250"/>
                                <a:gd name="T73" fmla="*/ 235 h 290"/>
                                <a:gd name="T74" fmla="*/ 250 w 250"/>
                                <a:gd name="T75" fmla="*/ 290 h 290"/>
                                <a:gd name="T76" fmla="*/ 250 w 250"/>
                                <a:gd name="T77" fmla="*/ 290 h 2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250" h="290">
                                  <a:moveTo>
                                    <a:pt x="250" y="290"/>
                                  </a:moveTo>
                                  <a:lnTo>
                                    <a:pt x="250" y="290"/>
                                  </a:lnTo>
                                  <a:lnTo>
                                    <a:pt x="160" y="205"/>
                                  </a:lnTo>
                                  <a:lnTo>
                                    <a:pt x="105" y="145"/>
                                  </a:lnTo>
                                  <a:lnTo>
                                    <a:pt x="85" y="120"/>
                                  </a:lnTo>
                                  <a:lnTo>
                                    <a:pt x="80" y="105"/>
                                  </a:lnTo>
                                  <a:lnTo>
                                    <a:pt x="80" y="95"/>
                                  </a:lnTo>
                                  <a:lnTo>
                                    <a:pt x="90" y="90"/>
                                  </a:lnTo>
                                  <a:lnTo>
                                    <a:pt x="100" y="90"/>
                                  </a:lnTo>
                                  <a:lnTo>
                                    <a:pt x="120" y="95"/>
                                  </a:lnTo>
                                  <a:lnTo>
                                    <a:pt x="135" y="110"/>
                                  </a:lnTo>
                                  <a:lnTo>
                                    <a:pt x="155" y="130"/>
                                  </a:lnTo>
                                  <a:lnTo>
                                    <a:pt x="200" y="195"/>
                                  </a:lnTo>
                                  <a:lnTo>
                                    <a:pt x="250" y="290"/>
                                  </a:lnTo>
                                  <a:lnTo>
                                    <a:pt x="225" y="210"/>
                                  </a:lnTo>
                                  <a:lnTo>
                                    <a:pt x="200" y="145"/>
                                  </a:lnTo>
                                  <a:lnTo>
                                    <a:pt x="175" y="95"/>
                                  </a:lnTo>
                                  <a:lnTo>
                                    <a:pt x="150" y="55"/>
                                  </a:lnTo>
                                  <a:lnTo>
                                    <a:pt x="120" y="25"/>
                                  </a:lnTo>
                                  <a:lnTo>
                                    <a:pt x="90" y="5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5" y="25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5" y="75"/>
                                  </a:lnTo>
                                  <a:lnTo>
                                    <a:pt x="25" y="105"/>
                                  </a:lnTo>
                                  <a:lnTo>
                                    <a:pt x="65" y="145"/>
                                  </a:lnTo>
                                  <a:lnTo>
                                    <a:pt x="110" y="185"/>
                                  </a:lnTo>
                                  <a:lnTo>
                                    <a:pt x="175" y="235"/>
                                  </a:lnTo>
                                  <a:lnTo>
                                    <a:pt x="250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3799"/>
                          <wps:cNvSpPr>
                            <a:spLocks/>
                          </wps:cNvSpPr>
                          <wps:spPr bwMode="auto">
                            <a:xfrm>
                              <a:off x="465" y="2755"/>
                              <a:ext cx="285" cy="165"/>
                            </a:xfrm>
                            <a:custGeom>
                              <a:avLst/>
                              <a:gdLst>
                                <a:gd name="T0" fmla="*/ 85 w 285"/>
                                <a:gd name="T1" fmla="*/ 80 h 165"/>
                                <a:gd name="T2" fmla="*/ 85 w 285"/>
                                <a:gd name="T3" fmla="*/ 80 h 165"/>
                                <a:gd name="T4" fmla="*/ 60 w 285"/>
                                <a:gd name="T5" fmla="*/ 65 h 165"/>
                                <a:gd name="T6" fmla="*/ 35 w 285"/>
                                <a:gd name="T7" fmla="*/ 60 h 165"/>
                                <a:gd name="T8" fmla="*/ 20 w 285"/>
                                <a:gd name="T9" fmla="*/ 60 h 165"/>
                                <a:gd name="T10" fmla="*/ 5 w 285"/>
                                <a:gd name="T11" fmla="*/ 75 h 165"/>
                                <a:gd name="T12" fmla="*/ 5 w 285"/>
                                <a:gd name="T13" fmla="*/ 75 h 165"/>
                                <a:gd name="T14" fmla="*/ 5 w 285"/>
                                <a:gd name="T15" fmla="*/ 80 h 165"/>
                                <a:gd name="T16" fmla="*/ 0 w 285"/>
                                <a:gd name="T17" fmla="*/ 90 h 165"/>
                                <a:gd name="T18" fmla="*/ 10 w 285"/>
                                <a:gd name="T19" fmla="*/ 105 h 165"/>
                                <a:gd name="T20" fmla="*/ 30 w 285"/>
                                <a:gd name="T21" fmla="*/ 120 h 165"/>
                                <a:gd name="T22" fmla="*/ 65 w 285"/>
                                <a:gd name="T23" fmla="*/ 135 h 165"/>
                                <a:gd name="T24" fmla="*/ 65 w 285"/>
                                <a:gd name="T25" fmla="*/ 135 h 165"/>
                                <a:gd name="T26" fmla="*/ 110 w 285"/>
                                <a:gd name="T27" fmla="*/ 150 h 165"/>
                                <a:gd name="T28" fmla="*/ 155 w 285"/>
                                <a:gd name="T29" fmla="*/ 165 h 165"/>
                                <a:gd name="T30" fmla="*/ 220 w 285"/>
                                <a:gd name="T31" fmla="*/ 145 h 165"/>
                                <a:gd name="T32" fmla="*/ 220 w 285"/>
                                <a:gd name="T33" fmla="*/ 145 h 165"/>
                                <a:gd name="T34" fmla="*/ 245 w 285"/>
                                <a:gd name="T35" fmla="*/ 135 h 165"/>
                                <a:gd name="T36" fmla="*/ 265 w 285"/>
                                <a:gd name="T37" fmla="*/ 120 h 165"/>
                                <a:gd name="T38" fmla="*/ 280 w 285"/>
                                <a:gd name="T39" fmla="*/ 110 h 165"/>
                                <a:gd name="T40" fmla="*/ 285 w 285"/>
                                <a:gd name="T41" fmla="*/ 100 h 165"/>
                                <a:gd name="T42" fmla="*/ 285 w 285"/>
                                <a:gd name="T43" fmla="*/ 100 h 165"/>
                                <a:gd name="T44" fmla="*/ 280 w 285"/>
                                <a:gd name="T45" fmla="*/ 90 h 165"/>
                                <a:gd name="T46" fmla="*/ 270 w 285"/>
                                <a:gd name="T47" fmla="*/ 85 h 165"/>
                                <a:gd name="T48" fmla="*/ 250 w 285"/>
                                <a:gd name="T49" fmla="*/ 90 h 165"/>
                                <a:gd name="T50" fmla="*/ 230 w 285"/>
                                <a:gd name="T51" fmla="*/ 100 h 165"/>
                                <a:gd name="T52" fmla="*/ 175 w 285"/>
                                <a:gd name="T53" fmla="*/ 125 h 165"/>
                                <a:gd name="T54" fmla="*/ 175 w 285"/>
                                <a:gd name="T55" fmla="*/ 125 h 165"/>
                                <a:gd name="T56" fmla="*/ 225 w 285"/>
                                <a:gd name="T57" fmla="*/ 80 h 165"/>
                                <a:gd name="T58" fmla="*/ 225 w 285"/>
                                <a:gd name="T59" fmla="*/ 80 h 165"/>
                                <a:gd name="T60" fmla="*/ 240 w 285"/>
                                <a:gd name="T61" fmla="*/ 55 h 165"/>
                                <a:gd name="T62" fmla="*/ 250 w 285"/>
                                <a:gd name="T63" fmla="*/ 35 h 165"/>
                                <a:gd name="T64" fmla="*/ 250 w 285"/>
                                <a:gd name="T65" fmla="*/ 20 h 165"/>
                                <a:gd name="T66" fmla="*/ 240 w 285"/>
                                <a:gd name="T67" fmla="*/ 10 h 165"/>
                                <a:gd name="T68" fmla="*/ 240 w 285"/>
                                <a:gd name="T69" fmla="*/ 10 h 165"/>
                                <a:gd name="T70" fmla="*/ 230 w 285"/>
                                <a:gd name="T71" fmla="*/ 5 h 165"/>
                                <a:gd name="T72" fmla="*/ 215 w 285"/>
                                <a:gd name="T73" fmla="*/ 15 h 165"/>
                                <a:gd name="T74" fmla="*/ 200 w 285"/>
                                <a:gd name="T75" fmla="*/ 30 h 165"/>
                                <a:gd name="T76" fmla="*/ 190 w 285"/>
                                <a:gd name="T77" fmla="*/ 55 h 165"/>
                                <a:gd name="T78" fmla="*/ 190 w 285"/>
                                <a:gd name="T79" fmla="*/ 55 h 165"/>
                                <a:gd name="T80" fmla="*/ 175 w 285"/>
                                <a:gd name="T81" fmla="*/ 85 h 165"/>
                                <a:gd name="T82" fmla="*/ 160 w 285"/>
                                <a:gd name="T83" fmla="*/ 125 h 165"/>
                                <a:gd name="T84" fmla="*/ 160 w 285"/>
                                <a:gd name="T85" fmla="*/ 125 h 165"/>
                                <a:gd name="T86" fmla="*/ 165 w 285"/>
                                <a:gd name="T87" fmla="*/ 85 h 165"/>
                                <a:gd name="T88" fmla="*/ 165 w 285"/>
                                <a:gd name="T89" fmla="*/ 55 h 165"/>
                                <a:gd name="T90" fmla="*/ 165 w 285"/>
                                <a:gd name="T91" fmla="*/ 55 h 165"/>
                                <a:gd name="T92" fmla="*/ 160 w 285"/>
                                <a:gd name="T93" fmla="*/ 25 h 165"/>
                                <a:gd name="T94" fmla="*/ 155 w 285"/>
                                <a:gd name="T95" fmla="*/ 10 h 165"/>
                                <a:gd name="T96" fmla="*/ 145 w 285"/>
                                <a:gd name="T97" fmla="*/ 0 h 165"/>
                                <a:gd name="T98" fmla="*/ 130 w 285"/>
                                <a:gd name="T99" fmla="*/ 0 h 165"/>
                                <a:gd name="T100" fmla="*/ 130 w 285"/>
                                <a:gd name="T101" fmla="*/ 0 h 165"/>
                                <a:gd name="T102" fmla="*/ 120 w 285"/>
                                <a:gd name="T103" fmla="*/ 5 h 165"/>
                                <a:gd name="T104" fmla="*/ 110 w 285"/>
                                <a:gd name="T105" fmla="*/ 15 h 165"/>
                                <a:gd name="T106" fmla="*/ 110 w 285"/>
                                <a:gd name="T107" fmla="*/ 35 h 165"/>
                                <a:gd name="T108" fmla="*/ 115 w 285"/>
                                <a:gd name="T109" fmla="*/ 65 h 165"/>
                                <a:gd name="T110" fmla="*/ 115 w 285"/>
                                <a:gd name="T111" fmla="*/ 65 h 165"/>
                                <a:gd name="T112" fmla="*/ 125 w 285"/>
                                <a:gd name="T113" fmla="*/ 95 h 165"/>
                                <a:gd name="T114" fmla="*/ 135 w 285"/>
                                <a:gd name="T115" fmla="*/ 125 h 165"/>
                                <a:gd name="T116" fmla="*/ 135 w 285"/>
                                <a:gd name="T117" fmla="*/ 125 h 165"/>
                                <a:gd name="T118" fmla="*/ 110 w 285"/>
                                <a:gd name="T119" fmla="*/ 100 h 165"/>
                                <a:gd name="T120" fmla="*/ 85 w 285"/>
                                <a:gd name="T121" fmla="*/ 80 h 165"/>
                                <a:gd name="T122" fmla="*/ 85 w 285"/>
                                <a:gd name="T123" fmla="*/ 8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285" h="165">
                                  <a:moveTo>
                                    <a:pt x="85" y="80"/>
                                  </a:moveTo>
                                  <a:lnTo>
                                    <a:pt x="85" y="80"/>
                                  </a:lnTo>
                                  <a:lnTo>
                                    <a:pt x="60" y="65"/>
                                  </a:lnTo>
                                  <a:lnTo>
                                    <a:pt x="35" y="60"/>
                                  </a:lnTo>
                                  <a:lnTo>
                                    <a:pt x="20" y="60"/>
                                  </a:lnTo>
                                  <a:lnTo>
                                    <a:pt x="5" y="75"/>
                                  </a:lnTo>
                                  <a:lnTo>
                                    <a:pt x="5" y="80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10" y="105"/>
                                  </a:lnTo>
                                  <a:lnTo>
                                    <a:pt x="30" y="120"/>
                                  </a:lnTo>
                                  <a:lnTo>
                                    <a:pt x="65" y="135"/>
                                  </a:lnTo>
                                  <a:lnTo>
                                    <a:pt x="110" y="150"/>
                                  </a:lnTo>
                                  <a:lnTo>
                                    <a:pt x="155" y="165"/>
                                  </a:lnTo>
                                  <a:lnTo>
                                    <a:pt x="220" y="145"/>
                                  </a:lnTo>
                                  <a:lnTo>
                                    <a:pt x="245" y="135"/>
                                  </a:lnTo>
                                  <a:lnTo>
                                    <a:pt x="265" y="120"/>
                                  </a:lnTo>
                                  <a:lnTo>
                                    <a:pt x="280" y="110"/>
                                  </a:lnTo>
                                  <a:lnTo>
                                    <a:pt x="285" y="100"/>
                                  </a:lnTo>
                                  <a:lnTo>
                                    <a:pt x="280" y="90"/>
                                  </a:lnTo>
                                  <a:lnTo>
                                    <a:pt x="270" y="85"/>
                                  </a:lnTo>
                                  <a:lnTo>
                                    <a:pt x="250" y="90"/>
                                  </a:lnTo>
                                  <a:lnTo>
                                    <a:pt x="230" y="100"/>
                                  </a:lnTo>
                                  <a:lnTo>
                                    <a:pt x="175" y="125"/>
                                  </a:lnTo>
                                  <a:lnTo>
                                    <a:pt x="225" y="80"/>
                                  </a:lnTo>
                                  <a:lnTo>
                                    <a:pt x="240" y="55"/>
                                  </a:lnTo>
                                  <a:lnTo>
                                    <a:pt x="250" y="35"/>
                                  </a:lnTo>
                                  <a:lnTo>
                                    <a:pt x="250" y="20"/>
                                  </a:lnTo>
                                  <a:lnTo>
                                    <a:pt x="240" y="10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15" y="15"/>
                                  </a:lnTo>
                                  <a:lnTo>
                                    <a:pt x="200" y="30"/>
                                  </a:lnTo>
                                  <a:lnTo>
                                    <a:pt x="190" y="55"/>
                                  </a:lnTo>
                                  <a:lnTo>
                                    <a:pt x="175" y="85"/>
                                  </a:lnTo>
                                  <a:lnTo>
                                    <a:pt x="160" y="125"/>
                                  </a:lnTo>
                                  <a:lnTo>
                                    <a:pt x="165" y="85"/>
                                  </a:lnTo>
                                  <a:lnTo>
                                    <a:pt x="165" y="55"/>
                                  </a:lnTo>
                                  <a:lnTo>
                                    <a:pt x="160" y="25"/>
                                  </a:lnTo>
                                  <a:lnTo>
                                    <a:pt x="155" y="10"/>
                                  </a:lnTo>
                                  <a:lnTo>
                                    <a:pt x="145" y="0"/>
                                  </a:lnTo>
                                  <a:lnTo>
                                    <a:pt x="130" y="0"/>
                                  </a:lnTo>
                                  <a:lnTo>
                                    <a:pt x="120" y="5"/>
                                  </a:lnTo>
                                  <a:lnTo>
                                    <a:pt x="110" y="15"/>
                                  </a:lnTo>
                                  <a:lnTo>
                                    <a:pt x="110" y="35"/>
                                  </a:lnTo>
                                  <a:lnTo>
                                    <a:pt x="115" y="65"/>
                                  </a:lnTo>
                                  <a:lnTo>
                                    <a:pt x="125" y="95"/>
                                  </a:lnTo>
                                  <a:lnTo>
                                    <a:pt x="135" y="125"/>
                                  </a:lnTo>
                                  <a:lnTo>
                                    <a:pt x="110" y="100"/>
                                  </a:lnTo>
                                  <a:lnTo>
                                    <a:pt x="85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3800"/>
                          <wps:cNvSpPr>
                            <a:spLocks/>
                          </wps:cNvSpPr>
                          <wps:spPr bwMode="auto">
                            <a:xfrm>
                              <a:off x="310" y="2890"/>
                              <a:ext cx="625" cy="155"/>
                            </a:xfrm>
                            <a:custGeom>
                              <a:avLst/>
                              <a:gdLst>
                                <a:gd name="T0" fmla="*/ 625 w 625"/>
                                <a:gd name="T1" fmla="*/ 155 h 155"/>
                                <a:gd name="T2" fmla="*/ 625 w 625"/>
                                <a:gd name="T3" fmla="*/ 0 h 155"/>
                                <a:gd name="T4" fmla="*/ 0 w 625"/>
                                <a:gd name="T5" fmla="*/ 25 h 155"/>
                                <a:gd name="T6" fmla="*/ 20 w 625"/>
                                <a:gd name="T7" fmla="*/ 155 h 155"/>
                                <a:gd name="T8" fmla="*/ 625 w 625"/>
                                <a:gd name="T9" fmla="*/ 155 h 155"/>
                                <a:gd name="T10" fmla="*/ 625 w 625"/>
                                <a:gd name="T11" fmla="*/ 155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5" h="155">
                                  <a:moveTo>
                                    <a:pt x="625" y="155"/>
                                  </a:moveTo>
                                  <a:lnTo>
                                    <a:pt x="625" y="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20" y="155"/>
                                  </a:lnTo>
                                  <a:lnTo>
                                    <a:pt x="625" y="155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accent2">
                                    <a:lumMod val="60000"/>
                                    <a:lumOff val="40000"/>
                                  </a:schemeClr>
                                </a:gs>
                                <a:gs pos="5000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2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8900000" scaled="1"/>
                            </a:gra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chemeClr val="accent2">
                                      <a:lumMod val="60000"/>
                                      <a:lumOff val="4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3801"/>
                          <wps:cNvSpPr>
                            <a:spLocks/>
                          </wps:cNvSpPr>
                          <wps:spPr bwMode="auto">
                            <a:xfrm>
                              <a:off x="575" y="2900"/>
                              <a:ext cx="100" cy="145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5 h 145"/>
                                <a:gd name="T2" fmla="*/ 10 w 100"/>
                                <a:gd name="T3" fmla="*/ 145 h 145"/>
                                <a:gd name="T4" fmla="*/ 100 w 100"/>
                                <a:gd name="T5" fmla="*/ 145 h 145"/>
                                <a:gd name="T6" fmla="*/ 100 w 100"/>
                                <a:gd name="T7" fmla="*/ 0 h 145"/>
                                <a:gd name="T8" fmla="*/ 0 w 100"/>
                                <a:gd name="T9" fmla="*/ 5 h 145"/>
                                <a:gd name="T10" fmla="*/ 0 w 100"/>
                                <a:gd name="T11" fmla="*/ 5 h 1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145">
                                  <a:moveTo>
                                    <a:pt x="0" y="5"/>
                                  </a:moveTo>
                                  <a:lnTo>
                                    <a:pt x="10" y="145"/>
                                  </a:lnTo>
                                  <a:lnTo>
                                    <a:pt x="100" y="145"/>
                                  </a:lnTo>
                                  <a:lnTo>
                                    <a:pt x="100" y="0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0" name="Group 3802"/>
                        <wpg:cNvGrpSpPr>
                          <a:grpSpLocks/>
                        </wpg:cNvGrpSpPr>
                        <wpg:grpSpPr bwMode="auto">
                          <a:xfrm>
                            <a:off x="9021" y="7921"/>
                            <a:ext cx="1387" cy="1767"/>
                            <a:chOff x="10" y="10"/>
                            <a:chExt cx="2506" cy="3196"/>
                          </a:xfrm>
                        </wpg:grpSpPr>
                        <wps:wsp>
                          <wps:cNvPr id="241" name="Rectangle 38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" y="270"/>
                              <a:ext cx="2506" cy="29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50000"/>
                                      <a:lumOff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3804"/>
                          <wps:cNvSpPr>
                            <a:spLocks/>
                          </wps:cNvSpPr>
                          <wps:spPr bwMode="auto">
                            <a:xfrm>
                              <a:off x="10" y="1956"/>
                              <a:ext cx="2506" cy="1250"/>
                            </a:xfrm>
                            <a:custGeom>
                              <a:avLst/>
                              <a:gdLst>
                                <a:gd name="T0" fmla="*/ 1341 w 2506"/>
                                <a:gd name="T1" fmla="*/ 235 h 1250"/>
                                <a:gd name="T2" fmla="*/ 1341 w 2506"/>
                                <a:gd name="T3" fmla="*/ 235 h 1250"/>
                                <a:gd name="T4" fmla="*/ 1256 w 2506"/>
                                <a:gd name="T5" fmla="*/ 225 h 1250"/>
                                <a:gd name="T6" fmla="*/ 1170 w 2506"/>
                                <a:gd name="T7" fmla="*/ 210 h 1250"/>
                                <a:gd name="T8" fmla="*/ 1005 w 2506"/>
                                <a:gd name="T9" fmla="*/ 175 h 1250"/>
                                <a:gd name="T10" fmla="*/ 845 w 2506"/>
                                <a:gd name="T11" fmla="*/ 135 h 1250"/>
                                <a:gd name="T12" fmla="*/ 680 w 2506"/>
                                <a:gd name="T13" fmla="*/ 85 h 1250"/>
                                <a:gd name="T14" fmla="*/ 680 w 2506"/>
                                <a:gd name="T15" fmla="*/ 85 h 1250"/>
                                <a:gd name="T16" fmla="*/ 600 w 2506"/>
                                <a:gd name="T17" fmla="*/ 60 h 1250"/>
                                <a:gd name="T18" fmla="*/ 515 w 2506"/>
                                <a:gd name="T19" fmla="*/ 40 h 1250"/>
                                <a:gd name="T20" fmla="*/ 430 w 2506"/>
                                <a:gd name="T21" fmla="*/ 20 h 1250"/>
                                <a:gd name="T22" fmla="*/ 340 w 2506"/>
                                <a:gd name="T23" fmla="*/ 5 h 1250"/>
                                <a:gd name="T24" fmla="*/ 255 w 2506"/>
                                <a:gd name="T25" fmla="*/ 0 h 1250"/>
                                <a:gd name="T26" fmla="*/ 165 w 2506"/>
                                <a:gd name="T27" fmla="*/ 0 h 1250"/>
                                <a:gd name="T28" fmla="*/ 80 w 2506"/>
                                <a:gd name="T29" fmla="*/ 15 h 1250"/>
                                <a:gd name="T30" fmla="*/ 40 w 2506"/>
                                <a:gd name="T31" fmla="*/ 25 h 1250"/>
                                <a:gd name="T32" fmla="*/ 0 w 2506"/>
                                <a:gd name="T33" fmla="*/ 40 h 1250"/>
                                <a:gd name="T34" fmla="*/ 0 w 2506"/>
                                <a:gd name="T35" fmla="*/ 1250 h 1250"/>
                                <a:gd name="T36" fmla="*/ 2506 w 2506"/>
                                <a:gd name="T37" fmla="*/ 1250 h 1250"/>
                                <a:gd name="T38" fmla="*/ 2506 w 2506"/>
                                <a:gd name="T39" fmla="*/ 175 h 1250"/>
                                <a:gd name="T40" fmla="*/ 2506 w 2506"/>
                                <a:gd name="T41" fmla="*/ 175 h 1250"/>
                                <a:gd name="T42" fmla="*/ 2491 w 2506"/>
                                <a:gd name="T43" fmla="*/ 170 h 1250"/>
                                <a:gd name="T44" fmla="*/ 2476 w 2506"/>
                                <a:gd name="T45" fmla="*/ 165 h 1250"/>
                                <a:gd name="T46" fmla="*/ 2441 w 2506"/>
                                <a:gd name="T47" fmla="*/ 145 h 1250"/>
                                <a:gd name="T48" fmla="*/ 2401 w 2506"/>
                                <a:gd name="T49" fmla="*/ 120 h 1250"/>
                                <a:gd name="T50" fmla="*/ 2356 w 2506"/>
                                <a:gd name="T51" fmla="*/ 95 h 1250"/>
                                <a:gd name="T52" fmla="*/ 2306 w 2506"/>
                                <a:gd name="T53" fmla="*/ 75 h 1250"/>
                                <a:gd name="T54" fmla="*/ 2276 w 2506"/>
                                <a:gd name="T55" fmla="*/ 65 h 1250"/>
                                <a:gd name="T56" fmla="*/ 2241 w 2506"/>
                                <a:gd name="T57" fmla="*/ 60 h 1250"/>
                                <a:gd name="T58" fmla="*/ 2206 w 2506"/>
                                <a:gd name="T59" fmla="*/ 55 h 1250"/>
                                <a:gd name="T60" fmla="*/ 2171 w 2506"/>
                                <a:gd name="T61" fmla="*/ 55 h 1250"/>
                                <a:gd name="T62" fmla="*/ 2131 w 2506"/>
                                <a:gd name="T63" fmla="*/ 60 h 1250"/>
                                <a:gd name="T64" fmla="*/ 2086 w 2506"/>
                                <a:gd name="T65" fmla="*/ 70 h 1250"/>
                                <a:gd name="T66" fmla="*/ 2086 w 2506"/>
                                <a:gd name="T67" fmla="*/ 70 h 1250"/>
                                <a:gd name="T68" fmla="*/ 1981 w 2506"/>
                                <a:gd name="T69" fmla="*/ 100 h 1250"/>
                                <a:gd name="T70" fmla="*/ 1886 w 2506"/>
                                <a:gd name="T71" fmla="*/ 135 h 1250"/>
                                <a:gd name="T72" fmla="*/ 1716 w 2506"/>
                                <a:gd name="T73" fmla="*/ 195 h 1250"/>
                                <a:gd name="T74" fmla="*/ 1631 w 2506"/>
                                <a:gd name="T75" fmla="*/ 220 h 1250"/>
                                <a:gd name="T76" fmla="*/ 1541 w 2506"/>
                                <a:gd name="T77" fmla="*/ 235 h 1250"/>
                                <a:gd name="T78" fmla="*/ 1496 w 2506"/>
                                <a:gd name="T79" fmla="*/ 240 h 1250"/>
                                <a:gd name="T80" fmla="*/ 1446 w 2506"/>
                                <a:gd name="T81" fmla="*/ 245 h 1250"/>
                                <a:gd name="T82" fmla="*/ 1396 w 2506"/>
                                <a:gd name="T83" fmla="*/ 240 h 1250"/>
                                <a:gd name="T84" fmla="*/ 1341 w 2506"/>
                                <a:gd name="T85" fmla="*/ 235 h 1250"/>
                                <a:gd name="T86" fmla="*/ 1341 w 2506"/>
                                <a:gd name="T87" fmla="*/ 235 h 1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2506" h="1250">
                                  <a:moveTo>
                                    <a:pt x="1341" y="235"/>
                                  </a:moveTo>
                                  <a:lnTo>
                                    <a:pt x="1341" y="235"/>
                                  </a:lnTo>
                                  <a:lnTo>
                                    <a:pt x="1256" y="225"/>
                                  </a:lnTo>
                                  <a:lnTo>
                                    <a:pt x="1170" y="210"/>
                                  </a:lnTo>
                                  <a:lnTo>
                                    <a:pt x="1005" y="175"/>
                                  </a:lnTo>
                                  <a:lnTo>
                                    <a:pt x="845" y="135"/>
                                  </a:lnTo>
                                  <a:lnTo>
                                    <a:pt x="680" y="85"/>
                                  </a:lnTo>
                                  <a:lnTo>
                                    <a:pt x="600" y="60"/>
                                  </a:lnTo>
                                  <a:lnTo>
                                    <a:pt x="515" y="40"/>
                                  </a:lnTo>
                                  <a:lnTo>
                                    <a:pt x="430" y="20"/>
                                  </a:lnTo>
                                  <a:lnTo>
                                    <a:pt x="340" y="5"/>
                                  </a:lnTo>
                                  <a:lnTo>
                                    <a:pt x="255" y="0"/>
                                  </a:lnTo>
                                  <a:lnTo>
                                    <a:pt x="165" y="0"/>
                                  </a:lnTo>
                                  <a:lnTo>
                                    <a:pt x="80" y="15"/>
                                  </a:lnTo>
                                  <a:lnTo>
                                    <a:pt x="40" y="25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0" y="1250"/>
                                  </a:lnTo>
                                  <a:lnTo>
                                    <a:pt x="2506" y="1250"/>
                                  </a:lnTo>
                                  <a:lnTo>
                                    <a:pt x="2506" y="175"/>
                                  </a:lnTo>
                                  <a:lnTo>
                                    <a:pt x="2491" y="170"/>
                                  </a:lnTo>
                                  <a:lnTo>
                                    <a:pt x="2476" y="165"/>
                                  </a:lnTo>
                                  <a:lnTo>
                                    <a:pt x="2441" y="145"/>
                                  </a:lnTo>
                                  <a:lnTo>
                                    <a:pt x="2401" y="120"/>
                                  </a:lnTo>
                                  <a:lnTo>
                                    <a:pt x="2356" y="95"/>
                                  </a:lnTo>
                                  <a:lnTo>
                                    <a:pt x="2306" y="75"/>
                                  </a:lnTo>
                                  <a:lnTo>
                                    <a:pt x="2276" y="65"/>
                                  </a:lnTo>
                                  <a:lnTo>
                                    <a:pt x="2241" y="60"/>
                                  </a:lnTo>
                                  <a:lnTo>
                                    <a:pt x="2206" y="55"/>
                                  </a:lnTo>
                                  <a:lnTo>
                                    <a:pt x="2171" y="55"/>
                                  </a:lnTo>
                                  <a:lnTo>
                                    <a:pt x="2131" y="60"/>
                                  </a:lnTo>
                                  <a:lnTo>
                                    <a:pt x="2086" y="70"/>
                                  </a:lnTo>
                                  <a:lnTo>
                                    <a:pt x="1981" y="100"/>
                                  </a:lnTo>
                                  <a:lnTo>
                                    <a:pt x="1886" y="135"/>
                                  </a:lnTo>
                                  <a:lnTo>
                                    <a:pt x="1716" y="195"/>
                                  </a:lnTo>
                                  <a:lnTo>
                                    <a:pt x="1631" y="220"/>
                                  </a:lnTo>
                                  <a:lnTo>
                                    <a:pt x="1541" y="235"/>
                                  </a:lnTo>
                                  <a:lnTo>
                                    <a:pt x="1496" y="240"/>
                                  </a:lnTo>
                                  <a:lnTo>
                                    <a:pt x="1446" y="245"/>
                                  </a:lnTo>
                                  <a:lnTo>
                                    <a:pt x="1396" y="240"/>
                                  </a:lnTo>
                                  <a:lnTo>
                                    <a:pt x="1341" y="23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50000"/>
                                      <a:lumOff val="5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3805"/>
                          <wps:cNvSpPr>
                            <a:spLocks/>
                          </wps:cNvSpPr>
                          <wps:spPr bwMode="auto">
                            <a:xfrm>
                              <a:off x="145" y="2586"/>
                              <a:ext cx="2371" cy="620"/>
                            </a:xfrm>
                            <a:custGeom>
                              <a:avLst/>
                              <a:gdLst>
                                <a:gd name="T0" fmla="*/ 0 w 2371"/>
                                <a:gd name="T1" fmla="*/ 415 h 620"/>
                                <a:gd name="T2" fmla="*/ 0 w 2371"/>
                                <a:gd name="T3" fmla="*/ 415 h 620"/>
                                <a:gd name="T4" fmla="*/ 0 w 2371"/>
                                <a:gd name="T5" fmla="*/ 440 h 620"/>
                                <a:gd name="T6" fmla="*/ 10 w 2371"/>
                                <a:gd name="T7" fmla="*/ 470 h 620"/>
                                <a:gd name="T8" fmla="*/ 30 w 2371"/>
                                <a:gd name="T9" fmla="*/ 495 h 620"/>
                                <a:gd name="T10" fmla="*/ 50 w 2371"/>
                                <a:gd name="T11" fmla="*/ 520 h 620"/>
                                <a:gd name="T12" fmla="*/ 80 w 2371"/>
                                <a:gd name="T13" fmla="*/ 545 h 620"/>
                                <a:gd name="T14" fmla="*/ 115 w 2371"/>
                                <a:gd name="T15" fmla="*/ 570 h 620"/>
                                <a:gd name="T16" fmla="*/ 160 w 2371"/>
                                <a:gd name="T17" fmla="*/ 595 h 620"/>
                                <a:gd name="T18" fmla="*/ 205 w 2371"/>
                                <a:gd name="T19" fmla="*/ 620 h 620"/>
                                <a:gd name="T20" fmla="*/ 2371 w 2371"/>
                                <a:gd name="T21" fmla="*/ 620 h 620"/>
                                <a:gd name="T22" fmla="*/ 2371 w 2371"/>
                                <a:gd name="T23" fmla="*/ 55 h 620"/>
                                <a:gd name="T24" fmla="*/ 2371 w 2371"/>
                                <a:gd name="T25" fmla="*/ 55 h 620"/>
                                <a:gd name="T26" fmla="*/ 2191 w 2371"/>
                                <a:gd name="T27" fmla="*/ 30 h 620"/>
                                <a:gd name="T28" fmla="*/ 2001 w 2371"/>
                                <a:gd name="T29" fmla="*/ 15 h 620"/>
                                <a:gd name="T30" fmla="*/ 1801 w 2371"/>
                                <a:gd name="T31" fmla="*/ 5 h 620"/>
                                <a:gd name="T32" fmla="*/ 1596 w 2371"/>
                                <a:gd name="T33" fmla="*/ 0 h 620"/>
                                <a:gd name="T34" fmla="*/ 1596 w 2371"/>
                                <a:gd name="T35" fmla="*/ 0 h 620"/>
                                <a:gd name="T36" fmla="*/ 1431 w 2371"/>
                                <a:gd name="T37" fmla="*/ 5 h 620"/>
                                <a:gd name="T38" fmla="*/ 1276 w 2371"/>
                                <a:gd name="T39" fmla="*/ 10 h 620"/>
                                <a:gd name="T40" fmla="*/ 1121 w 2371"/>
                                <a:gd name="T41" fmla="*/ 20 h 620"/>
                                <a:gd name="T42" fmla="*/ 975 w 2371"/>
                                <a:gd name="T43" fmla="*/ 35 h 620"/>
                                <a:gd name="T44" fmla="*/ 835 w 2371"/>
                                <a:gd name="T45" fmla="*/ 50 h 620"/>
                                <a:gd name="T46" fmla="*/ 700 w 2371"/>
                                <a:gd name="T47" fmla="*/ 70 h 620"/>
                                <a:gd name="T48" fmla="*/ 580 w 2371"/>
                                <a:gd name="T49" fmla="*/ 95 h 620"/>
                                <a:gd name="T50" fmla="*/ 465 w 2371"/>
                                <a:gd name="T51" fmla="*/ 120 h 620"/>
                                <a:gd name="T52" fmla="*/ 365 w 2371"/>
                                <a:gd name="T53" fmla="*/ 150 h 620"/>
                                <a:gd name="T54" fmla="*/ 270 w 2371"/>
                                <a:gd name="T55" fmla="*/ 185 h 620"/>
                                <a:gd name="T56" fmla="*/ 190 w 2371"/>
                                <a:gd name="T57" fmla="*/ 220 h 620"/>
                                <a:gd name="T58" fmla="*/ 125 w 2371"/>
                                <a:gd name="T59" fmla="*/ 255 h 620"/>
                                <a:gd name="T60" fmla="*/ 70 w 2371"/>
                                <a:gd name="T61" fmla="*/ 290 h 620"/>
                                <a:gd name="T62" fmla="*/ 30 w 2371"/>
                                <a:gd name="T63" fmla="*/ 330 h 620"/>
                                <a:gd name="T64" fmla="*/ 15 w 2371"/>
                                <a:gd name="T65" fmla="*/ 350 h 620"/>
                                <a:gd name="T66" fmla="*/ 5 w 2371"/>
                                <a:gd name="T67" fmla="*/ 375 h 620"/>
                                <a:gd name="T68" fmla="*/ 0 w 2371"/>
                                <a:gd name="T69" fmla="*/ 395 h 620"/>
                                <a:gd name="T70" fmla="*/ 0 w 2371"/>
                                <a:gd name="T71" fmla="*/ 415 h 620"/>
                                <a:gd name="T72" fmla="*/ 0 w 2371"/>
                                <a:gd name="T73" fmla="*/ 415 h 6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2371" h="620">
                                  <a:moveTo>
                                    <a:pt x="0" y="415"/>
                                  </a:moveTo>
                                  <a:lnTo>
                                    <a:pt x="0" y="415"/>
                                  </a:lnTo>
                                  <a:lnTo>
                                    <a:pt x="0" y="440"/>
                                  </a:lnTo>
                                  <a:lnTo>
                                    <a:pt x="10" y="470"/>
                                  </a:lnTo>
                                  <a:lnTo>
                                    <a:pt x="30" y="495"/>
                                  </a:lnTo>
                                  <a:lnTo>
                                    <a:pt x="50" y="520"/>
                                  </a:lnTo>
                                  <a:lnTo>
                                    <a:pt x="80" y="545"/>
                                  </a:lnTo>
                                  <a:lnTo>
                                    <a:pt x="115" y="570"/>
                                  </a:lnTo>
                                  <a:lnTo>
                                    <a:pt x="160" y="595"/>
                                  </a:lnTo>
                                  <a:lnTo>
                                    <a:pt x="205" y="620"/>
                                  </a:lnTo>
                                  <a:lnTo>
                                    <a:pt x="2371" y="620"/>
                                  </a:lnTo>
                                  <a:lnTo>
                                    <a:pt x="2371" y="55"/>
                                  </a:lnTo>
                                  <a:lnTo>
                                    <a:pt x="2191" y="30"/>
                                  </a:lnTo>
                                  <a:lnTo>
                                    <a:pt x="2001" y="15"/>
                                  </a:lnTo>
                                  <a:lnTo>
                                    <a:pt x="1801" y="5"/>
                                  </a:lnTo>
                                  <a:lnTo>
                                    <a:pt x="1596" y="0"/>
                                  </a:lnTo>
                                  <a:lnTo>
                                    <a:pt x="1431" y="5"/>
                                  </a:lnTo>
                                  <a:lnTo>
                                    <a:pt x="1276" y="10"/>
                                  </a:lnTo>
                                  <a:lnTo>
                                    <a:pt x="1121" y="20"/>
                                  </a:lnTo>
                                  <a:lnTo>
                                    <a:pt x="975" y="35"/>
                                  </a:lnTo>
                                  <a:lnTo>
                                    <a:pt x="835" y="50"/>
                                  </a:lnTo>
                                  <a:lnTo>
                                    <a:pt x="700" y="70"/>
                                  </a:lnTo>
                                  <a:lnTo>
                                    <a:pt x="580" y="95"/>
                                  </a:lnTo>
                                  <a:lnTo>
                                    <a:pt x="465" y="120"/>
                                  </a:lnTo>
                                  <a:lnTo>
                                    <a:pt x="365" y="150"/>
                                  </a:lnTo>
                                  <a:lnTo>
                                    <a:pt x="270" y="185"/>
                                  </a:lnTo>
                                  <a:lnTo>
                                    <a:pt x="190" y="220"/>
                                  </a:lnTo>
                                  <a:lnTo>
                                    <a:pt x="125" y="255"/>
                                  </a:lnTo>
                                  <a:lnTo>
                                    <a:pt x="70" y="290"/>
                                  </a:lnTo>
                                  <a:lnTo>
                                    <a:pt x="30" y="330"/>
                                  </a:lnTo>
                                  <a:lnTo>
                                    <a:pt x="15" y="350"/>
                                  </a:lnTo>
                                  <a:lnTo>
                                    <a:pt x="5" y="375"/>
                                  </a:lnTo>
                                  <a:lnTo>
                                    <a:pt x="0" y="395"/>
                                  </a:lnTo>
                                  <a:lnTo>
                                    <a:pt x="0" y="4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chemeClr val="accent6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6">
                                        <a:lumMod val="50000"/>
                                        <a:lumOff val="0"/>
                                        <a:alpha val="74998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3806"/>
                          <wps:cNvSpPr>
                            <a:spLocks/>
                          </wps:cNvSpPr>
                          <wps:spPr bwMode="auto">
                            <a:xfrm>
                              <a:off x="1105" y="15"/>
                              <a:ext cx="926" cy="2681"/>
                            </a:xfrm>
                            <a:custGeom>
                              <a:avLst/>
                              <a:gdLst>
                                <a:gd name="T0" fmla="*/ 0 w 926"/>
                                <a:gd name="T1" fmla="*/ 0 h 2681"/>
                                <a:gd name="T2" fmla="*/ 0 w 926"/>
                                <a:gd name="T3" fmla="*/ 70 h 2681"/>
                                <a:gd name="T4" fmla="*/ 866 w 926"/>
                                <a:gd name="T5" fmla="*/ 2676 h 2681"/>
                                <a:gd name="T6" fmla="*/ 866 w 926"/>
                                <a:gd name="T7" fmla="*/ 2676 h 2681"/>
                                <a:gd name="T8" fmla="*/ 896 w 926"/>
                                <a:gd name="T9" fmla="*/ 2681 h 2681"/>
                                <a:gd name="T10" fmla="*/ 926 w 926"/>
                                <a:gd name="T11" fmla="*/ 2681 h 2681"/>
                                <a:gd name="T12" fmla="*/ 50 w 926"/>
                                <a:gd name="T13" fmla="*/ 50 h 2681"/>
                                <a:gd name="T14" fmla="*/ 0 w 926"/>
                                <a:gd name="T15" fmla="*/ 0 h 2681"/>
                                <a:gd name="T16" fmla="*/ 0 w 926"/>
                                <a:gd name="T17" fmla="*/ 0 h 26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926" h="2681">
                                  <a:moveTo>
                                    <a:pt x="0" y="0"/>
                                  </a:moveTo>
                                  <a:lnTo>
                                    <a:pt x="0" y="70"/>
                                  </a:lnTo>
                                  <a:lnTo>
                                    <a:pt x="866" y="2676"/>
                                  </a:lnTo>
                                  <a:lnTo>
                                    <a:pt x="896" y="2681"/>
                                  </a:lnTo>
                                  <a:lnTo>
                                    <a:pt x="926" y="2681"/>
                                  </a:lnTo>
                                  <a:lnTo>
                                    <a:pt x="50" y="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accent6">
                                      <a:lumMod val="20000"/>
                                      <a:lumOff val="8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3807"/>
                          <wps:cNvSpPr>
                            <a:spLocks/>
                          </wps:cNvSpPr>
                          <wps:spPr bwMode="auto">
                            <a:xfrm>
                              <a:off x="725" y="2431"/>
                              <a:ext cx="941" cy="610"/>
                            </a:xfrm>
                            <a:custGeom>
                              <a:avLst/>
                              <a:gdLst>
                                <a:gd name="T0" fmla="*/ 561 w 941"/>
                                <a:gd name="T1" fmla="*/ 610 h 610"/>
                                <a:gd name="T2" fmla="*/ 661 w 941"/>
                                <a:gd name="T3" fmla="*/ 395 h 610"/>
                                <a:gd name="T4" fmla="*/ 941 w 941"/>
                                <a:gd name="T5" fmla="*/ 465 h 610"/>
                                <a:gd name="T6" fmla="*/ 821 w 941"/>
                                <a:gd name="T7" fmla="*/ 145 h 610"/>
                                <a:gd name="T8" fmla="*/ 305 w 941"/>
                                <a:gd name="T9" fmla="*/ 0 h 610"/>
                                <a:gd name="T10" fmla="*/ 0 w 941"/>
                                <a:gd name="T11" fmla="*/ 435 h 610"/>
                                <a:gd name="T12" fmla="*/ 561 w 941"/>
                                <a:gd name="T13" fmla="*/ 610 h 610"/>
                                <a:gd name="T14" fmla="*/ 561 w 941"/>
                                <a:gd name="T15" fmla="*/ 610 h 6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41" h="610">
                                  <a:moveTo>
                                    <a:pt x="561" y="610"/>
                                  </a:moveTo>
                                  <a:lnTo>
                                    <a:pt x="661" y="395"/>
                                  </a:lnTo>
                                  <a:lnTo>
                                    <a:pt x="941" y="465"/>
                                  </a:lnTo>
                                  <a:lnTo>
                                    <a:pt x="821" y="145"/>
                                  </a:lnTo>
                                  <a:lnTo>
                                    <a:pt x="305" y="0"/>
                                  </a:lnTo>
                                  <a:lnTo>
                                    <a:pt x="0" y="435"/>
                                  </a:lnTo>
                                  <a:lnTo>
                                    <a:pt x="561" y="6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3808"/>
                          <wps:cNvSpPr>
                            <a:spLocks/>
                          </wps:cNvSpPr>
                          <wps:spPr bwMode="auto">
                            <a:xfrm>
                              <a:off x="1286" y="2576"/>
                              <a:ext cx="450" cy="465"/>
                            </a:xfrm>
                            <a:custGeom>
                              <a:avLst/>
                              <a:gdLst>
                                <a:gd name="T0" fmla="*/ 260 w 450"/>
                                <a:gd name="T1" fmla="*/ 0 h 465"/>
                                <a:gd name="T2" fmla="*/ 160 w 450"/>
                                <a:gd name="T3" fmla="*/ 110 h 465"/>
                                <a:gd name="T4" fmla="*/ 0 w 450"/>
                                <a:gd name="T5" fmla="*/ 465 h 465"/>
                                <a:gd name="T6" fmla="*/ 75 w 450"/>
                                <a:gd name="T7" fmla="*/ 450 h 465"/>
                                <a:gd name="T8" fmla="*/ 240 w 450"/>
                                <a:gd name="T9" fmla="*/ 70 h 465"/>
                                <a:gd name="T10" fmla="*/ 380 w 450"/>
                                <a:gd name="T11" fmla="*/ 320 h 465"/>
                                <a:gd name="T12" fmla="*/ 450 w 450"/>
                                <a:gd name="T13" fmla="*/ 290 h 465"/>
                                <a:gd name="T14" fmla="*/ 260 w 450"/>
                                <a:gd name="T15" fmla="*/ 0 h 465"/>
                                <a:gd name="T16" fmla="*/ 260 w 450"/>
                                <a:gd name="T17" fmla="*/ 0 h 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0" h="465">
                                  <a:moveTo>
                                    <a:pt x="260" y="0"/>
                                  </a:moveTo>
                                  <a:lnTo>
                                    <a:pt x="160" y="110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75" y="450"/>
                                  </a:lnTo>
                                  <a:lnTo>
                                    <a:pt x="240" y="70"/>
                                  </a:lnTo>
                                  <a:lnTo>
                                    <a:pt x="380" y="320"/>
                                  </a:lnTo>
                                  <a:lnTo>
                                    <a:pt x="450" y="290"/>
                                  </a:lnTo>
                                  <a:lnTo>
                                    <a:pt x="2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3809"/>
                          <wps:cNvSpPr>
                            <a:spLocks/>
                          </wps:cNvSpPr>
                          <wps:spPr bwMode="auto">
                            <a:xfrm>
                              <a:off x="230" y="1505"/>
                              <a:ext cx="1861" cy="1371"/>
                            </a:xfrm>
                            <a:custGeom>
                              <a:avLst/>
                              <a:gdLst>
                                <a:gd name="T0" fmla="*/ 1116 w 1861"/>
                                <a:gd name="T1" fmla="*/ 0 h 1371"/>
                                <a:gd name="T2" fmla="*/ 1116 w 1861"/>
                                <a:gd name="T3" fmla="*/ 0 h 1371"/>
                                <a:gd name="T4" fmla="*/ 1086 w 1861"/>
                                <a:gd name="T5" fmla="*/ 95 h 1371"/>
                                <a:gd name="T6" fmla="*/ 1051 w 1861"/>
                                <a:gd name="T7" fmla="*/ 191 h 1371"/>
                                <a:gd name="T8" fmla="*/ 1010 w 1861"/>
                                <a:gd name="T9" fmla="*/ 281 h 1371"/>
                                <a:gd name="T10" fmla="*/ 965 w 1861"/>
                                <a:gd name="T11" fmla="*/ 366 h 1371"/>
                                <a:gd name="T12" fmla="*/ 915 w 1861"/>
                                <a:gd name="T13" fmla="*/ 446 h 1371"/>
                                <a:gd name="T14" fmla="*/ 855 w 1861"/>
                                <a:gd name="T15" fmla="*/ 526 h 1371"/>
                                <a:gd name="T16" fmla="*/ 795 w 1861"/>
                                <a:gd name="T17" fmla="*/ 606 h 1371"/>
                                <a:gd name="T18" fmla="*/ 730 w 1861"/>
                                <a:gd name="T19" fmla="*/ 676 h 1371"/>
                                <a:gd name="T20" fmla="*/ 655 w 1861"/>
                                <a:gd name="T21" fmla="*/ 746 h 1371"/>
                                <a:gd name="T22" fmla="*/ 575 w 1861"/>
                                <a:gd name="T23" fmla="*/ 811 h 1371"/>
                                <a:gd name="T24" fmla="*/ 495 w 1861"/>
                                <a:gd name="T25" fmla="*/ 876 h 1371"/>
                                <a:gd name="T26" fmla="*/ 405 w 1861"/>
                                <a:gd name="T27" fmla="*/ 936 h 1371"/>
                                <a:gd name="T28" fmla="*/ 310 w 1861"/>
                                <a:gd name="T29" fmla="*/ 991 h 1371"/>
                                <a:gd name="T30" fmla="*/ 215 w 1861"/>
                                <a:gd name="T31" fmla="*/ 1046 h 1371"/>
                                <a:gd name="T32" fmla="*/ 110 w 1861"/>
                                <a:gd name="T33" fmla="*/ 1096 h 1371"/>
                                <a:gd name="T34" fmla="*/ 0 w 1861"/>
                                <a:gd name="T35" fmla="*/ 1141 h 1371"/>
                                <a:gd name="T36" fmla="*/ 710 w 1861"/>
                                <a:gd name="T37" fmla="*/ 1371 h 1371"/>
                                <a:gd name="T38" fmla="*/ 710 w 1861"/>
                                <a:gd name="T39" fmla="*/ 1371 h 1371"/>
                                <a:gd name="T40" fmla="*/ 865 w 1861"/>
                                <a:gd name="T41" fmla="*/ 1326 h 1371"/>
                                <a:gd name="T42" fmla="*/ 1010 w 1861"/>
                                <a:gd name="T43" fmla="*/ 1276 h 1371"/>
                                <a:gd name="T44" fmla="*/ 1146 w 1861"/>
                                <a:gd name="T45" fmla="*/ 1216 h 1371"/>
                                <a:gd name="T46" fmla="*/ 1266 w 1861"/>
                                <a:gd name="T47" fmla="*/ 1156 h 1371"/>
                                <a:gd name="T48" fmla="*/ 1376 w 1861"/>
                                <a:gd name="T49" fmla="*/ 1091 h 1371"/>
                                <a:gd name="T50" fmla="*/ 1476 w 1861"/>
                                <a:gd name="T51" fmla="*/ 1021 h 1371"/>
                                <a:gd name="T52" fmla="*/ 1561 w 1861"/>
                                <a:gd name="T53" fmla="*/ 946 h 1371"/>
                                <a:gd name="T54" fmla="*/ 1636 w 1861"/>
                                <a:gd name="T55" fmla="*/ 866 h 1371"/>
                                <a:gd name="T56" fmla="*/ 1701 w 1861"/>
                                <a:gd name="T57" fmla="*/ 781 h 1371"/>
                                <a:gd name="T58" fmla="*/ 1731 w 1861"/>
                                <a:gd name="T59" fmla="*/ 741 h 1371"/>
                                <a:gd name="T60" fmla="*/ 1756 w 1861"/>
                                <a:gd name="T61" fmla="*/ 696 h 1371"/>
                                <a:gd name="T62" fmla="*/ 1781 w 1861"/>
                                <a:gd name="T63" fmla="*/ 646 h 1371"/>
                                <a:gd name="T64" fmla="*/ 1801 w 1861"/>
                                <a:gd name="T65" fmla="*/ 601 h 1371"/>
                                <a:gd name="T66" fmla="*/ 1816 w 1861"/>
                                <a:gd name="T67" fmla="*/ 551 h 1371"/>
                                <a:gd name="T68" fmla="*/ 1831 w 1861"/>
                                <a:gd name="T69" fmla="*/ 501 h 1371"/>
                                <a:gd name="T70" fmla="*/ 1851 w 1861"/>
                                <a:gd name="T71" fmla="*/ 396 h 1371"/>
                                <a:gd name="T72" fmla="*/ 1861 w 1861"/>
                                <a:gd name="T73" fmla="*/ 286 h 1371"/>
                                <a:gd name="T74" fmla="*/ 1856 w 1861"/>
                                <a:gd name="T75" fmla="*/ 176 h 1371"/>
                                <a:gd name="T76" fmla="*/ 1841 w 1861"/>
                                <a:gd name="T77" fmla="*/ 55 h 1371"/>
                                <a:gd name="T78" fmla="*/ 1116 w 1861"/>
                                <a:gd name="T79" fmla="*/ 0 h 1371"/>
                                <a:gd name="T80" fmla="*/ 1116 w 1861"/>
                                <a:gd name="T81" fmla="*/ 0 h 1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1861" h="1371">
                                  <a:moveTo>
                                    <a:pt x="1116" y="0"/>
                                  </a:moveTo>
                                  <a:lnTo>
                                    <a:pt x="1116" y="0"/>
                                  </a:lnTo>
                                  <a:lnTo>
                                    <a:pt x="1086" y="95"/>
                                  </a:lnTo>
                                  <a:lnTo>
                                    <a:pt x="1051" y="191"/>
                                  </a:lnTo>
                                  <a:lnTo>
                                    <a:pt x="1010" y="281"/>
                                  </a:lnTo>
                                  <a:lnTo>
                                    <a:pt x="965" y="366"/>
                                  </a:lnTo>
                                  <a:lnTo>
                                    <a:pt x="915" y="446"/>
                                  </a:lnTo>
                                  <a:lnTo>
                                    <a:pt x="855" y="526"/>
                                  </a:lnTo>
                                  <a:lnTo>
                                    <a:pt x="795" y="606"/>
                                  </a:lnTo>
                                  <a:lnTo>
                                    <a:pt x="730" y="676"/>
                                  </a:lnTo>
                                  <a:lnTo>
                                    <a:pt x="655" y="746"/>
                                  </a:lnTo>
                                  <a:lnTo>
                                    <a:pt x="575" y="811"/>
                                  </a:lnTo>
                                  <a:lnTo>
                                    <a:pt x="495" y="876"/>
                                  </a:lnTo>
                                  <a:lnTo>
                                    <a:pt x="405" y="936"/>
                                  </a:lnTo>
                                  <a:lnTo>
                                    <a:pt x="310" y="991"/>
                                  </a:lnTo>
                                  <a:lnTo>
                                    <a:pt x="215" y="1046"/>
                                  </a:lnTo>
                                  <a:lnTo>
                                    <a:pt x="110" y="1096"/>
                                  </a:lnTo>
                                  <a:lnTo>
                                    <a:pt x="0" y="1141"/>
                                  </a:lnTo>
                                  <a:lnTo>
                                    <a:pt x="710" y="1371"/>
                                  </a:lnTo>
                                  <a:lnTo>
                                    <a:pt x="865" y="1326"/>
                                  </a:lnTo>
                                  <a:lnTo>
                                    <a:pt x="1010" y="1276"/>
                                  </a:lnTo>
                                  <a:lnTo>
                                    <a:pt x="1146" y="1216"/>
                                  </a:lnTo>
                                  <a:lnTo>
                                    <a:pt x="1266" y="1156"/>
                                  </a:lnTo>
                                  <a:lnTo>
                                    <a:pt x="1376" y="1091"/>
                                  </a:lnTo>
                                  <a:lnTo>
                                    <a:pt x="1476" y="1021"/>
                                  </a:lnTo>
                                  <a:lnTo>
                                    <a:pt x="1561" y="946"/>
                                  </a:lnTo>
                                  <a:lnTo>
                                    <a:pt x="1636" y="866"/>
                                  </a:lnTo>
                                  <a:lnTo>
                                    <a:pt x="1701" y="781"/>
                                  </a:lnTo>
                                  <a:lnTo>
                                    <a:pt x="1731" y="741"/>
                                  </a:lnTo>
                                  <a:lnTo>
                                    <a:pt x="1756" y="696"/>
                                  </a:lnTo>
                                  <a:lnTo>
                                    <a:pt x="1781" y="646"/>
                                  </a:lnTo>
                                  <a:lnTo>
                                    <a:pt x="1801" y="601"/>
                                  </a:lnTo>
                                  <a:lnTo>
                                    <a:pt x="1816" y="551"/>
                                  </a:lnTo>
                                  <a:lnTo>
                                    <a:pt x="1831" y="501"/>
                                  </a:lnTo>
                                  <a:lnTo>
                                    <a:pt x="1851" y="396"/>
                                  </a:lnTo>
                                  <a:lnTo>
                                    <a:pt x="1861" y="286"/>
                                  </a:lnTo>
                                  <a:lnTo>
                                    <a:pt x="1856" y="176"/>
                                  </a:lnTo>
                                  <a:lnTo>
                                    <a:pt x="1841" y="55"/>
                                  </a:lnTo>
                                  <a:lnTo>
                                    <a:pt x="111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3810"/>
                          <wps:cNvSpPr>
                            <a:spLocks/>
                          </wps:cNvSpPr>
                          <wps:spPr bwMode="auto">
                            <a:xfrm>
                              <a:off x="940" y="1560"/>
                              <a:ext cx="1151" cy="1316"/>
                            </a:xfrm>
                            <a:custGeom>
                              <a:avLst/>
                              <a:gdLst>
                                <a:gd name="T0" fmla="*/ 0 w 1151"/>
                                <a:gd name="T1" fmla="*/ 1316 h 1316"/>
                                <a:gd name="T2" fmla="*/ 0 w 1151"/>
                                <a:gd name="T3" fmla="*/ 1316 h 1316"/>
                                <a:gd name="T4" fmla="*/ 155 w 1151"/>
                                <a:gd name="T5" fmla="*/ 1271 h 1316"/>
                                <a:gd name="T6" fmla="*/ 300 w 1151"/>
                                <a:gd name="T7" fmla="*/ 1221 h 1316"/>
                                <a:gd name="T8" fmla="*/ 436 w 1151"/>
                                <a:gd name="T9" fmla="*/ 1161 h 1316"/>
                                <a:gd name="T10" fmla="*/ 556 w 1151"/>
                                <a:gd name="T11" fmla="*/ 1101 h 1316"/>
                                <a:gd name="T12" fmla="*/ 666 w 1151"/>
                                <a:gd name="T13" fmla="*/ 1036 h 1316"/>
                                <a:gd name="T14" fmla="*/ 766 w 1151"/>
                                <a:gd name="T15" fmla="*/ 966 h 1316"/>
                                <a:gd name="T16" fmla="*/ 851 w 1151"/>
                                <a:gd name="T17" fmla="*/ 891 h 1316"/>
                                <a:gd name="T18" fmla="*/ 926 w 1151"/>
                                <a:gd name="T19" fmla="*/ 811 h 1316"/>
                                <a:gd name="T20" fmla="*/ 991 w 1151"/>
                                <a:gd name="T21" fmla="*/ 726 h 1316"/>
                                <a:gd name="T22" fmla="*/ 1021 w 1151"/>
                                <a:gd name="T23" fmla="*/ 686 h 1316"/>
                                <a:gd name="T24" fmla="*/ 1046 w 1151"/>
                                <a:gd name="T25" fmla="*/ 641 h 1316"/>
                                <a:gd name="T26" fmla="*/ 1071 w 1151"/>
                                <a:gd name="T27" fmla="*/ 591 h 1316"/>
                                <a:gd name="T28" fmla="*/ 1091 w 1151"/>
                                <a:gd name="T29" fmla="*/ 546 h 1316"/>
                                <a:gd name="T30" fmla="*/ 1106 w 1151"/>
                                <a:gd name="T31" fmla="*/ 496 h 1316"/>
                                <a:gd name="T32" fmla="*/ 1121 w 1151"/>
                                <a:gd name="T33" fmla="*/ 446 h 1316"/>
                                <a:gd name="T34" fmla="*/ 1141 w 1151"/>
                                <a:gd name="T35" fmla="*/ 341 h 1316"/>
                                <a:gd name="T36" fmla="*/ 1151 w 1151"/>
                                <a:gd name="T37" fmla="*/ 231 h 1316"/>
                                <a:gd name="T38" fmla="*/ 1146 w 1151"/>
                                <a:gd name="T39" fmla="*/ 121 h 1316"/>
                                <a:gd name="T40" fmla="*/ 1131 w 1151"/>
                                <a:gd name="T41" fmla="*/ 0 h 1316"/>
                                <a:gd name="T42" fmla="*/ 1131 w 1151"/>
                                <a:gd name="T43" fmla="*/ 0 h 1316"/>
                                <a:gd name="T44" fmla="*/ 1116 w 1151"/>
                                <a:gd name="T45" fmla="*/ 116 h 1316"/>
                                <a:gd name="T46" fmla="*/ 1096 w 1151"/>
                                <a:gd name="T47" fmla="*/ 226 h 1316"/>
                                <a:gd name="T48" fmla="*/ 1066 w 1151"/>
                                <a:gd name="T49" fmla="*/ 331 h 1316"/>
                                <a:gd name="T50" fmla="*/ 1026 w 1151"/>
                                <a:gd name="T51" fmla="*/ 431 h 1316"/>
                                <a:gd name="T52" fmla="*/ 986 w 1151"/>
                                <a:gd name="T53" fmla="*/ 526 h 1316"/>
                                <a:gd name="T54" fmla="*/ 931 w 1151"/>
                                <a:gd name="T55" fmla="*/ 621 h 1316"/>
                                <a:gd name="T56" fmla="*/ 871 w 1151"/>
                                <a:gd name="T57" fmla="*/ 706 h 1316"/>
                                <a:gd name="T58" fmla="*/ 806 w 1151"/>
                                <a:gd name="T59" fmla="*/ 791 h 1316"/>
                                <a:gd name="T60" fmla="*/ 731 w 1151"/>
                                <a:gd name="T61" fmla="*/ 871 h 1316"/>
                                <a:gd name="T62" fmla="*/ 651 w 1151"/>
                                <a:gd name="T63" fmla="*/ 946 h 1316"/>
                                <a:gd name="T64" fmla="*/ 561 w 1151"/>
                                <a:gd name="T65" fmla="*/ 1021 h 1316"/>
                                <a:gd name="T66" fmla="*/ 461 w 1151"/>
                                <a:gd name="T67" fmla="*/ 1086 h 1316"/>
                                <a:gd name="T68" fmla="*/ 361 w 1151"/>
                                <a:gd name="T69" fmla="*/ 1151 h 1316"/>
                                <a:gd name="T70" fmla="*/ 245 w 1151"/>
                                <a:gd name="T71" fmla="*/ 1211 h 1316"/>
                                <a:gd name="T72" fmla="*/ 125 w 1151"/>
                                <a:gd name="T73" fmla="*/ 1266 h 1316"/>
                                <a:gd name="T74" fmla="*/ 0 w 1151"/>
                                <a:gd name="T75" fmla="*/ 1316 h 1316"/>
                                <a:gd name="T76" fmla="*/ 0 w 1151"/>
                                <a:gd name="T77" fmla="*/ 1316 h 1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1" h="1316">
                                  <a:moveTo>
                                    <a:pt x="0" y="1316"/>
                                  </a:moveTo>
                                  <a:lnTo>
                                    <a:pt x="0" y="1316"/>
                                  </a:lnTo>
                                  <a:lnTo>
                                    <a:pt x="155" y="1271"/>
                                  </a:lnTo>
                                  <a:lnTo>
                                    <a:pt x="300" y="1221"/>
                                  </a:lnTo>
                                  <a:lnTo>
                                    <a:pt x="436" y="1161"/>
                                  </a:lnTo>
                                  <a:lnTo>
                                    <a:pt x="556" y="1101"/>
                                  </a:lnTo>
                                  <a:lnTo>
                                    <a:pt x="666" y="1036"/>
                                  </a:lnTo>
                                  <a:lnTo>
                                    <a:pt x="766" y="966"/>
                                  </a:lnTo>
                                  <a:lnTo>
                                    <a:pt x="851" y="891"/>
                                  </a:lnTo>
                                  <a:lnTo>
                                    <a:pt x="926" y="811"/>
                                  </a:lnTo>
                                  <a:lnTo>
                                    <a:pt x="991" y="726"/>
                                  </a:lnTo>
                                  <a:lnTo>
                                    <a:pt x="1021" y="686"/>
                                  </a:lnTo>
                                  <a:lnTo>
                                    <a:pt x="1046" y="641"/>
                                  </a:lnTo>
                                  <a:lnTo>
                                    <a:pt x="1071" y="591"/>
                                  </a:lnTo>
                                  <a:lnTo>
                                    <a:pt x="1091" y="546"/>
                                  </a:lnTo>
                                  <a:lnTo>
                                    <a:pt x="1106" y="496"/>
                                  </a:lnTo>
                                  <a:lnTo>
                                    <a:pt x="1121" y="446"/>
                                  </a:lnTo>
                                  <a:lnTo>
                                    <a:pt x="1141" y="341"/>
                                  </a:lnTo>
                                  <a:lnTo>
                                    <a:pt x="1151" y="231"/>
                                  </a:lnTo>
                                  <a:lnTo>
                                    <a:pt x="1146" y="121"/>
                                  </a:lnTo>
                                  <a:lnTo>
                                    <a:pt x="1131" y="0"/>
                                  </a:lnTo>
                                  <a:lnTo>
                                    <a:pt x="1116" y="116"/>
                                  </a:lnTo>
                                  <a:lnTo>
                                    <a:pt x="1096" y="226"/>
                                  </a:lnTo>
                                  <a:lnTo>
                                    <a:pt x="1066" y="331"/>
                                  </a:lnTo>
                                  <a:lnTo>
                                    <a:pt x="1026" y="431"/>
                                  </a:lnTo>
                                  <a:lnTo>
                                    <a:pt x="986" y="526"/>
                                  </a:lnTo>
                                  <a:lnTo>
                                    <a:pt x="931" y="621"/>
                                  </a:lnTo>
                                  <a:lnTo>
                                    <a:pt x="871" y="706"/>
                                  </a:lnTo>
                                  <a:lnTo>
                                    <a:pt x="806" y="791"/>
                                  </a:lnTo>
                                  <a:lnTo>
                                    <a:pt x="731" y="871"/>
                                  </a:lnTo>
                                  <a:lnTo>
                                    <a:pt x="651" y="946"/>
                                  </a:lnTo>
                                  <a:lnTo>
                                    <a:pt x="561" y="1021"/>
                                  </a:lnTo>
                                  <a:lnTo>
                                    <a:pt x="461" y="1086"/>
                                  </a:lnTo>
                                  <a:lnTo>
                                    <a:pt x="361" y="1151"/>
                                  </a:lnTo>
                                  <a:lnTo>
                                    <a:pt x="245" y="1211"/>
                                  </a:lnTo>
                                  <a:lnTo>
                                    <a:pt x="125" y="1266"/>
                                  </a:lnTo>
                                  <a:lnTo>
                                    <a:pt x="0" y="13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Freeform 3811"/>
                          <wps:cNvSpPr>
                            <a:spLocks/>
                          </wps:cNvSpPr>
                          <wps:spPr bwMode="auto">
                            <a:xfrm>
                              <a:off x="1195" y="1651"/>
                              <a:ext cx="846" cy="360"/>
                            </a:xfrm>
                            <a:custGeom>
                              <a:avLst/>
                              <a:gdLst>
                                <a:gd name="T0" fmla="*/ 101 w 846"/>
                                <a:gd name="T1" fmla="*/ 0 h 360"/>
                                <a:gd name="T2" fmla="*/ 101 w 846"/>
                                <a:gd name="T3" fmla="*/ 0 h 360"/>
                                <a:gd name="T4" fmla="*/ 55 w 846"/>
                                <a:gd name="T5" fmla="*/ 110 h 360"/>
                                <a:gd name="T6" fmla="*/ 0 w 846"/>
                                <a:gd name="T7" fmla="*/ 215 h 360"/>
                                <a:gd name="T8" fmla="*/ 766 w 846"/>
                                <a:gd name="T9" fmla="*/ 360 h 360"/>
                                <a:gd name="T10" fmla="*/ 766 w 846"/>
                                <a:gd name="T11" fmla="*/ 360 h 360"/>
                                <a:gd name="T12" fmla="*/ 791 w 846"/>
                                <a:gd name="T13" fmla="*/ 295 h 360"/>
                                <a:gd name="T14" fmla="*/ 811 w 846"/>
                                <a:gd name="T15" fmla="*/ 235 h 360"/>
                                <a:gd name="T16" fmla="*/ 831 w 846"/>
                                <a:gd name="T17" fmla="*/ 170 h 360"/>
                                <a:gd name="T18" fmla="*/ 846 w 846"/>
                                <a:gd name="T19" fmla="*/ 100 h 360"/>
                                <a:gd name="T20" fmla="*/ 846 w 846"/>
                                <a:gd name="T21" fmla="*/ 100 h 360"/>
                                <a:gd name="T22" fmla="*/ 101 w 846"/>
                                <a:gd name="T23" fmla="*/ 0 h 360"/>
                                <a:gd name="T24" fmla="*/ 101 w 846"/>
                                <a:gd name="T25" fmla="*/ 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46" h="360">
                                  <a:moveTo>
                                    <a:pt x="101" y="0"/>
                                  </a:moveTo>
                                  <a:lnTo>
                                    <a:pt x="101" y="0"/>
                                  </a:lnTo>
                                  <a:lnTo>
                                    <a:pt x="55" y="110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766" y="360"/>
                                  </a:lnTo>
                                  <a:lnTo>
                                    <a:pt x="791" y="295"/>
                                  </a:lnTo>
                                  <a:lnTo>
                                    <a:pt x="811" y="235"/>
                                  </a:lnTo>
                                  <a:lnTo>
                                    <a:pt x="831" y="170"/>
                                  </a:lnTo>
                                  <a:lnTo>
                                    <a:pt x="846" y="100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Freeform 3812"/>
                          <wps:cNvSpPr>
                            <a:spLocks/>
                          </wps:cNvSpPr>
                          <wps:spPr bwMode="auto">
                            <a:xfrm>
                              <a:off x="1961" y="1751"/>
                              <a:ext cx="130" cy="345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260 h 345"/>
                                <a:gd name="T2" fmla="*/ 0 w 130"/>
                                <a:gd name="T3" fmla="*/ 260 h 345"/>
                                <a:gd name="T4" fmla="*/ 70 w 130"/>
                                <a:gd name="T5" fmla="*/ 345 h 345"/>
                                <a:gd name="T6" fmla="*/ 70 w 130"/>
                                <a:gd name="T7" fmla="*/ 345 h 345"/>
                                <a:gd name="T8" fmla="*/ 95 w 130"/>
                                <a:gd name="T9" fmla="*/ 275 h 345"/>
                                <a:gd name="T10" fmla="*/ 110 w 130"/>
                                <a:gd name="T11" fmla="*/ 200 h 345"/>
                                <a:gd name="T12" fmla="*/ 120 w 130"/>
                                <a:gd name="T13" fmla="*/ 125 h 345"/>
                                <a:gd name="T14" fmla="*/ 130 w 130"/>
                                <a:gd name="T15" fmla="*/ 45 h 345"/>
                                <a:gd name="T16" fmla="*/ 80 w 130"/>
                                <a:gd name="T17" fmla="*/ 0 h 345"/>
                                <a:gd name="T18" fmla="*/ 80 w 130"/>
                                <a:gd name="T19" fmla="*/ 0 h 345"/>
                                <a:gd name="T20" fmla="*/ 65 w 130"/>
                                <a:gd name="T21" fmla="*/ 70 h 345"/>
                                <a:gd name="T22" fmla="*/ 45 w 130"/>
                                <a:gd name="T23" fmla="*/ 135 h 345"/>
                                <a:gd name="T24" fmla="*/ 25 w 130"/>
                                <a:gd name="T25" fmla="*/ 195 h 345"/>
                                <a:gd name="T26" fmla="*/ 0 w 130"/>
                                <a:gd name="T27" fmla="*/ 260 h 345"/>
                                <a:gd name="T28" fmla="*/ 0 w 130"/>
                                <a:gd name="T29" fmla="*/ 260 h 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30" h="345">
                                  <a:moveTo>
                                    <a:pt x="0" y="260"/>
                                  </a:moveTo>
                                  <a:lnTo>
                                    <a:pt x="0" y="260"/>
                                  </a:lnTo>
                                  <a:lnTo>
                                    <a:pt x="70" y="345"/>
                                  </a:lnTo>
                                  <a:lnTo>
                                    <a:pt x="95" y="275"/>
                                  </a:lnTo>
                                  <a:lnTo>
                                    <a:pt x="110" y="200"/>
                                  </a:lnTo>
                                  <a:lnTo>
                                    <a:pt x="120" y="125"/>
                                  </a:lnTo>
                                  <a:lnTo>
                                    <a:pt x="130" y="45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65" y="70"/>
                                  </a:lnTo>
                                  <a:lnTo>
                                    <a:pt x="45" y="135"/>
                                  </a:lnTo>
                                  <a:lnTo>
                                    <a:pt x="25" y="195"/>
                                  </a:lnTo>
                                  <a:lnTo>
                                    <a:pt x="0" y="2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3813"/>
                          <wps:cNvSpPr>
                            <a:spLocks/>
                          </wps:cNvSpPr>
                          <wps:spPr bwMode="auto">
                            <a:xfrm>
                              <a:off x="1646" y="2251"/>
                              <a:ext cx="245" cy="295"/>
                            </a:xfrm>
                            <a:custGeom>
                              <a:avLst/>
                              <a:gdLst>
                                <a:gd name="T0" fmla="*/ 245 w 245"/>
                                <a:gd name="T1" fmla="*/ 90 h 295"/>
                                <a:gd name="T2" fmla="*/ 175 w 245"/>
                                <a:gd name="T3" fmla="*/ 0 h 295"/>
                                <a:gd name="T4" fmla="*/ 175 w 245"/>
                                <a:gd name="T5" fmla="*/ 0 h 295"/>
                                <a:gd name="T6" fmla="*/ 135 w 245"/>
                                <a:gd name="T7" fmla="*/ 55 h 295"/>
                                <a:gd name="T8" fmla="*/ 95 w 245"/>
                                <a:gd name="T9" fmla="*/ 105 h 295"/>
                                <a:gd name="T10" fmla="*/ 50 w 245"/>
                                <a:gd name="T11" fmla="*/ 155 h 295"/>
                                <a:gd name="T12" fmla="*/ 0 w 245"/>
                                <a:gd name="T13" fmla="*/ 205 h 295"/>
                                <a:gd name="T14" fmla="*/ 30 w 245"/>
                                <a:gd name="T15" fmla="*/ 295 h 295"/>
                                <a:gd name="T16" fmla="*/ 30 w 245"/>
                                <a:gd name="T17" fmla="*/ 295 h 295"/>
                                <a:gd name="T18" fmla="*/ 95 w 245"/>
                                <a:gd name="T19" fmla="*/ 250 h 295"/>
                                <a:gd name="T20" fmla="*/ 150 w 245"/>
                                <a:gd name="T21" fmla="*/ 200 h 295"/>
                                <a:gd name="T22" fmla="*/ 200 w 245"/>
                                <a:gd name="T23" fmla="*/ 145 h 295"/>
                                <a:gd name="T24" fmla="*/ 245 w 245"/>
                                <a:gd name="T25" fmla="*/ 90 h 295"/>
                                <a:gd name="T26" fmla="*/ 245 w 245"/>
                                <a:gd name="T27" fmla="*/ 90 h 2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45" h="295">
                                  <a:moveTo>
                                    <a:pt x="245" y="90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35" y="55"/>
                                  </a:lnTo>
                                  <a:lnTo>
                                    <a:pt x="95" y="105"/>
                                  </a:lnTo>
                                  <a:lnTo>
                                    <a:pt x="50" y="155"/>
                                  </a:lnTo>
                                  <a:lnTo>
                                    <a:pt x="0" y="20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95" y="250"/>
                                  </a:lnTo>
                                  <a:lnTo>
                                    <a:pt x="150" y="200"/>
                                  </a:lnTo>
                                  <a:lnTo>
                                    <a:pt x="200" y="145"/>
                                  </a:lnTo>
                                  <a:lnTo>
                                    <a:pt x="245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3814"/>
                          <wps:cNvSpPr>
                            <a:spLocks/>
                          </wps:cNvSpPr>
                          <wps:spPr bwMode="auto">
                            <a:xfrm>
                              <a:off x="890" y="2066"/>
                              <a:ext cx="931" cy="390"/>
                            </a:xfrm>
                            <a:custGeom>
                              <a:avLst/>
                              <a:gdLst>
                                <a:gd name="T0" fmla="*/ 931 w 931"/>
                                <a:gd name="T1" fmla="*/ 185 h 390"/>
                                <a:gd name="T2" fmla="*/ 931 w 931"/>
                                <a:gd name="T3" fmla="*/ 185 h 390"/>
                                <a:gd name="T4" fmla="*/ 170 w 931"/>
                                <a:gd name="T5" fmla="*/ 0 h 390"/>
                                <a:gd name="T6" fmla="*/ 170 w 931"/>
                                <a:gd name="T7" fmla="*/ 0 h 390"/>
                                <a:gd name="T8" fmla="*/ 90 w 931"/>
                                <a:gd name="T9" fmla="*/ 90 h 390"/>
                                <a:gd name="T10" fmla="*/ 0 w 931"/>
                                <a:gd name="T11" fmla="*/ 180 h 390"/>
                                <a:gd name="T12" fmla="*/ 756 w 931"/>
                                <a:gd name="T13" fmla="*/ 390 h 390"/>
                                <a:gd name="T14" fmla="*/ 756 w 931"/>
                                <a:gd name="T15" fmla="*/ 390 h 390"/>
                                <a:gd name="T16" fmla="*/ 806 w 931"/>
                                <a:gd name="T17" fmla="*/ 340 h 390"/>
                                <a:gd name="T18" fmla="*/ 851 w 931"/>
                                <a:gd name="T19" fmla="*/ 290 h 390"/>
                                <a:gd name="T20" fmla="*/ 891 w 931"/>
                                <a:gd name="T21" fmla="*/ 240 h 390"/>
                                <a:gd name="T22" fmla="*/ 931 w 931"/>
                                <a:gd name="T23" fmla="*/ 185 h 390"/>
                                <a:gd name="T24" fmla="*/ 931 w 931"/>
                                <a:gd name="T25" fmla="*/ 185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931" h="390">
                                  <a:moveTo>
                                    <a:pt x="931" y="185"/>
                                  </a:moveTo>
                                  <a:lnTo>
                                    <a:pt x="931" y="185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90" y="90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756" y="390"/>
                                  </a:lnTo>
                                  <a:lnTo>
                                    <a:pt x="806" y="340"/>
                                  </a:lnTo>
                                  <a:lnTo>
                                    <a:pt x="851" y="290"/>
                                  </a:lnTo>
                                  <a:lnTo>
                                    <a:pt x="891" y="240"/>
                                  </a:lnTo>
                                  <a:lnTo>
                                    <a:pt x="931" y="1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3815"/>
                          <wps:cNvSpPr>
                            <a:spLocks/>
                          </wps:cNvSpPr>
                          <wps:spPr bwMode="auto">
                            <a:xfrm>
                              <a:off x="510" y="2391"/>
                              <a:ext cx="951" cy="365"/>
                            </a:xfrm>
                            <a:custGeom>
                              <a:avLst/>
                              <a:gdLst>
                                <a:gd name="T0" fmla="*/ 951 w 951"/>
                                <a:gd name="T1" fmla="*/ 220 h 365"/>
                                <a:gd name="T2" fmla="*/ 951 w 951"/>
                                <a:gd name="T3" fmla="*/ 215 h 365"/>
                                <a:gd name="T4" fmla="*/ 200 w 951"/>
                                <a:gd name="T5" fmla="*/ 0 h 365"/>
                                <a:gd name="T6" fmla="*/ 200 w 951"/>
                                <a:gd name="T7" fmla="*/ 0 h 365"/>
                                <a:gd name="T8" fmla="*/ 105 w 951"/>
                                <a:gd name="T9" fmla="*/ 65 h 365"/>
                                <a:gd name="T10" fmla="*/ 0 w 951"/>
                                <a:gd name="T11" fmla="*/ 125 h 365"/>
                                <a:gd name="T12" fmla="*/ 700 w 951"/>
                                <a:gd name="T13" fmla="*/ 365 h 365"/>
                                <a:gd name="T14" fmla="*/ 700 w 951"/>
                                <a:gd name="T15" fmla="*/ 365 h 365"/>
                                <a:gd name="T16" fmla="*/ 831 w 951"/>
                                <a:gd name="T17" fmla="*/ 295 h 365"/>
                                <a:gd name="T18" fmla="*/ 951 w 951"/>
                                <a:gd name="T19" fmla="*/ 220 h 365"/>
                                <a:gd name="T20" fmla="*/ 951 w 951"/>
                                <a:gd name="T21" fmla="*/ 2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51" h="365">
                                  <a:moveTo>
                                    <a:pt x="951" y="220"/>
                                  </a:moveTo>
                                  <a:lnTo>
                                    <a:pt x="951" y="215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105" y="65"/>
                                  </a:lnTo>
                                  <a:lnTo>
                                    <a:pt x="0" y="125"/>
                                  </a:lnTo>
                                  <a:lnTo>
                                    <a:pt x="700" y="365"/>
                                  </a:lnTo>
                                  <a:lnTo>
                                    <a:pt x="831" y="295"/>
                                  </a:lnTo>
                                  <a:lnTo>
                                    <a:pt x="951" y="2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3816"/>
                          <wps:cNvSpPr>
                            <a:spLocks/>
                          </wps:cNvSpPr>
                          <wps:spPr bwMode="auto">
                            <a:xfrm>
                              <a:off x="1210" y="2611"/>
                              <a:ext cx="266" cy="175"/>
                            </a:xfrm>
                            <a:custGeom>
                              <a:avLst/>
                              <a:gdLst>
                                <a:gd name="T0" fmla="*/ 0 w 266"/>
                                <a:gd name="T1" fmla="*/ 145 h 175"/>
                                <a:gd name="T2" fmla="*/ 5 w 266"/>
                                <a:gd name="T3" fmla="*/ 175 h 175"/>
                                <a:gd name="T4" fmla="*/ 5 w 266"/>
                                <a:gd name="T5" fmla="*/ 175 h 175"/>
                                <a:gd name="T6" fmla="*/ 141 w 266"/>
                                <a:gd name="T7" fmla="*/ 120 h 175"/>
                                <a:gd name="T8" fmla="*/ 266 w 266"/>
                                <a:gd name="T9" fmla="*/ 60 h 175"/>
                                <a:gd name="T10" fmla="*/ 251 w 266"/>
                                <a:gd name="T11" fmla="*/ 0 h 175"/>
                                <a:gd name="T12" fmla="*/ 251 w 266"/>
                                <a:gd name="T13" fmla="*/ 0 h 175"/>
                                <a:gd name="T14" fmla="*/ 131 w 266"/>
                                <a:gd name="T15" fmla="*/ 75 h 175"/>
                                <a:gd name="T16" fmla="*/ 0 w 266"/>
                                <a:gd name="T17" fmla="*/ 145 h 175"/>
                                <a:gd name="T18" fmla="*/ 0 w 266"/>
                                <a:gd name="T19" fmla="*/ 145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66" h="175">
                                  <a:moveTo>
                                    <a:pt x="0" y="145"/>
                                  </a:moveTo>
                                  <a:lnTo>
                                    <a:pt x="5" y="175"/>
                                  </a:lnTo>
                                  <a:lnTo>
                                    <a:pt x="141" y="120"/>
                                  </a:lnTo>
                                  <a:lnTo>
                                    <a:pt x="266" y="60"/>
                                  </a:lnTo>
                                  <a:lnTo>
                                    <a:pt x="251" y="0"/>
                                  </a:lnTo>
                                  <a:lnTo>
                                    <a:pt x="131" y="75"/>
                                  </a:lnTo>
                                  <a:lnTo>
                                    <a:pt x="0" y="1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3817"/>
                          <wps:cNvSpPr>
                            <a:spLocks/>
                          </wps:cNvSpPr>
                          <wps:spPr bwMode="auto">
                            <a:xfrm>
                              <a:off x="710" y="1205"/>
                              <a:ext cx="300" cy="541"/>
                            </a:xfrm>
                            <a:custGeom>
                              <a:avLst/>
                              <a:gdLst>
                                <a:gd name="T0" fmla="*/ 140 w 300"/>
                                <a:gd name="T1" fmla="*/ 90 h 541"/>
                                <a:gd name="T2" fmla="*/ 300 w 300"/>
                                <a:gd name="T3" fmla="*/ 35 h 541"/>
                                <a:gd name="T4" fmla="*/ 300 w 300"/>
                                <a:gd name="T5" fmla="*/ 35 h 541"/>
                                <a:gd name="T6" fmla="*/ 285 w 300"/>
                                <a:gd name="T7" fmla="*/ 15 h 541"/>
                                <a:gd name="T8" fmla="*/ 285 w 300"/>
                                <a:gd name="T9" fmla="*/ 5 h 541"/>
                                <a:gd name="T10" fmla="*/ 290 w 300"/>
                                <a:gd name="T11" fmla="*/ 0 h 541"/>
                                <a:gd name="T12" fmla="*/ 115 w 300"/>
                                <a:gd name="T13" fmla="*/ 75 h 541"/>
                                <a:gd name="T14" fmla="*/ 0 w 300"/>
                                <a:gd name="T15" fmla="*/ 531 h 541"/>
                                <a:gd name="T16" fmla="*/ 20 w 300"/>
                                <a:gd name="T17" fmla="*/ 541 h 541"/>
                                <a:gd name="T18" fmla="*/ 140 w 300"/>
                                <a:gd name="T19" fmla="*/ 90 h 541"/>
                                <a:gd name="T20" fmla="*/ 140 w 300"/>
                                <a:gd name="T21" fmla="*/ 90 h 5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0" h="541">
                                  <a:moveTo>
                                    <a:pt x="140" y="90"/>
                                  </a:moveTo>
                                  <a:lnTo>
                                    <a:pt x="300" y="35"/>
                                  </a:lnTo>
                                  <a:lnTo>
                                    <a:pt x="285" y="15"/>
                                  </a:lnTo>
                                  <a:lnTo>
                                    <a:pt x="285" y="5"/>
                                  </a:lnTo>
                                  <a:lnTo>
                                    <a:pt x="290" y="0"/>
                                  </a:lnTo>
                                  <a:lnTo>
                                    <a:pt x="115" y="75"/>
                                  </a:lnTo>
                                  <a:lnTo>
                                    <a:pt x="0" y="531"/>
                                  </a:lnTo>
                                  <a:lnTo>
                                    <a:pt x="20" y="541"/>
                                  </a:lnTo>
                                  <a:lnTo>
                                    <a:pt x="140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3818"/>
                          <wps:cNvSpPr>
                            <a:spLocks/>
                          </wps:cNvSpPr>
                          <wps:spPr bwMode="auto">
                            <a:xfrm>
                              <a:off x="525" y="1315"/>
                              <a:ext cx="195" cy="190"/>
                            </a:xfrm>
                            <a:custGeom>
                              <a:avLst/>
                              <a:gdLst>
                                <a:gd name="T0" fmla="*/ 5 w 195"/>
                                <a:gd name="T1" fmla="*/ 70 h 190"/>
                                <a:gd name="T2" fmla="*/ 5 w 195"/>
                                <a:gd name="T3" fmla="*/ 70 h 190"/>
                                <a:gd name="T4" fmla="*/ 0 w 195"/>
                                <a:gd name="T5" fmla="*/ 95 h 190"/>
                                <a:gd name="T6" fmla="*/ 0 w 195"/>
                                <a:gd name="T7" fmla="*/ 120 h 190"/>
                                <a:gd name="T8" fmla="*/ 0 w 195"/>
                                <a:gd name="T9" fmla="*/ 120 h 190"/>
                                <a:gd name="T10" fmla="*/ 15 w 195"/>
                                <a:gd name="T11" fmla="*/ 145 h 190"/>
                                <a:gd name="T12" fmla="*/ 30 w 195"/>
                                <a:gd name="T13" fmla="*/ 170 h 190"/>
                                <a:gd name="T14" fmla="*/ 30 w 195"/>
                                <a:gd name="T15" fmla="*/ 170 h 190"/>
                                <a:gd name="T16" fmla="*/ 55 w 195"/>
                                <a:gd name="T17" fmla="*/ 185 h 190"/>
                                <a:gd name="T18" fmla="*/ 90 w 195"/>
                                <a:gd name="T19" fmla="*/ 190 h 190"/>
                                <a:gd name="T20" fmla="*/ 90 w 195"/>
                                <a:gd name="T21" fmla="*/ 100 h 190"/>
                                <a:gd name="T22" fmla="*/ 105 w 195"/>
                                <a:gd name="T23" fmla="*/ 190 h 190"/>
                                <a:gd name="T24" fmla="*/ 105 w 195"/>
                                <a:gd name="T25" fmla="*/ 190 h 190"/>
                                <a:gd name="T26" fmla="*/ 135 w 195"/>
                                <a:gd name="T27" fmla="*/ 185 h 190"/>
                                <a:gd name="T28" fmla="*/ 160 w 195"/>
                                <a:gd name="T29" fmla="*/ 165 h 190"/>
                                <a:gd name="T30" fmla="*/ 160 w 195"/>
                                <a:gd name="T31" fmla="*/ 165 h 190"/>
                                <a:gd name="T32" fmla="*/ 170 w 195"/>
                                <a:gd name="T33" fmla="*/ 150 h 190"/>
                                <a:gd name="T34" fmla="*/ 180 w 195"/>
                                <a:gd name="T35" fmla="*/ 135 h 190"/>
                                <a:gd name="T36" fmla="*/ 190 w 195"/>
                                <a:gd name="T37" fmla="*/ 120 h 190"/>
                                <a:gd name="T38" fmla="*/ 195 w 195"/>
                                <a:gd name="T39" fmla="*/ 100 h 190"/>
                                <a:gd name="T40" fmla="*/ 195 w 195"/>
                                <a:gd name="T41" fmla="*/ 100 h 190"/>
                                <a:gd name="T42" fmla="*/ 190 w 195"/>
                                <a:gd name="T43" fmla="*/ 70 h 190"/>
                                <a:gd name="T44" fmla="*/ 180 w 195"/>
                                <a:gd name="T45" fmla="*/ 45 h 190"/>
                                <a:gd name="T46" fmla="*/ 180 w 195"/>
                                <a:gd name="T47" fmla="*/ 45 h 190"/>
                                <a:gd name="T48" fmla="*/ 165 w 195"/>
                                <a:gd name="T49" fmla="*/ 25 h 190"/>
                                <a:gd name="T50" fmla="*/ 140 w 195"/>
                                <a:gd name="T51" fmla="*/ 10 h 190"/>
                                <a:gd name="T52" fmla="*/ 140 w 195"/>
                                <a:gd name="T53" fmla="*/ 10 h 190"/>
                                <a:gd name="T54" fmla="*/ 115 w 195"/>
                                <a:gd name="T55" fmla="*/ 0 h 190"/>
                                <a:gd name="T56" fmla="*/ 90 w 195"/>
                                <a:gd name="T57" fmla="*/ 0 h 190"/>
                                <a:gd name="T58" fmla="*/ 90 w 195"/>
                                <a:gd name="T59" fmla="*/ 0 h 190"/>
                                <a:gd name="T60" fmla="*/ 60 w 195"/>
                                <a:gd name="T61" fmla="*/ 5 h 190"/>
                                <a:gd name="T62" fmla="*/ 35 w 195"/>
                                <a:gd name="T63" fmla="*/ 20 h 190"/>
                                <a:gd name="T64" fmla="*/ 35 w 195"/>
                                <a:gd name="T65" fmla="*/ 20 h 190"/>
                                <a:gd name="T66" fmla="*/ 15 w 195"/>
                                <a:gd name="T67" fmla="*/ 40 h 190"/>
                                <a:gd name="T68" fmla="*/ 5 w 195"/>
                                <a:gd name="T69" fmla="*/ 70 h 190"/>
                                <a:gd name="T70" fmla="*/ 5 w 195"/>
                                <a:gd name="T71" fmla="*/ 7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5" h="190">
                                  <a:moveTo>
                                    <a:pt x="5" y="70"/>
                                  </a:moveTo>
                                  <a:lnTo>
                                    <a:pt x="5" y="70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15" y="145"/>
                                  </a:lnTo>
                                  <a:lnTo>
                                    <a:pt x="30" y="170"/>
                                  </a:lnTo>
                                  <a:lnTo>
                                    <a:pt x="55" y="185"/>
                                  </a:lnTo>
                                  <a:lnTo>
                                    <a:pt x="90" y="190"/>
                                  </a:lnTo>
                                  <a:lnTo>
                                    <a:pt x="90" y="100"/>
                                  </a:lnTo>
                                  <a:lnTo>
                                    <a:pt x="105" y="190"/>
                                  </a:lnTo>
                                  <a:lnTo>
                                    <a:pt x="135" y="185"/>
                                  </a:lnTo>
                                  <a:lnTo>
                                    <a:pt x="160" y="165"/>
                                  </a:lnTo>
                                  <a:lnTo>
                                    <a:pt x="170" y="150"/>
                                  </a:lnTo>
                                  <a:lnTo>
                                    <a:pt x="180" y="135"/>
                                  </a:lnTo>
                                  <a:lnTo>
                                    <a:pt x="190" y="120"/>
                                  </a:lnTo>
                                  <a:lnTo>
                                    <a:pt x="195" y="100"/>
                                  </a:lnTo>
                                  <a:lnTo>
                                    <a:pt x="190" y="70"/>
                                  </a:lnTo>
                                  <a:lnTo>
                                    <a:pt x="180" y="45"/>
                                  </a:lnTo>
                                  <a:lnTo>
                                    <a:pt x="165" y="25"/>
                                  </a:lnTo>
                                  <a:lnTo>
                                    <a:pt x="140" y="10"/>
                                  </a:lnTo>
                                  <a:lnTo>
                                    <a:pt x="115" y="0"/>
                                  </a:lnTo>
                                  <a:lnTo>
                                    <a:pt x="90" y="0"/>
                                  </a:lnTo>
                                  <a:lnTo>
                                    <a:pt x="60" y="5"/>
                                  </a:lnTo>
                                  <a:lnTo>
                                    <a:pt x="35" y="20"/>
                                  </a:lnTo>
                                  <a:lnTo>
                                    <a:pt x="15" y="40"/>
                                  </a:lnTo>
                                  <a:lnTo>
                                    <a:pt x="5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3819"/>
                          <wps:cNvSpPr>
                            <a:spLocks/>
                          </wps:cNvSpPr>
                          <wps:spPr bwMode="auto">
                            <a:xfrm>
                              <a:off x="615" y="1410"/>
                              <a:ext cx="245" cy="391"/>
                            </a:xfrm>
                            <a:custGeom>
                              <a:avLst/>
                              <a:gdLst>
                                <a:gd name="T0" fmla="*/ 245 w 245"/>
                                <a:gd name="T1" fmla="*/ 40 h 391"/>
                                <a:gd name="T2" fmla="*/ 245 w 245"/>
                                <a:gd name="T3" fmla="*/ 40 h 391"/>
                                <a:gd name="T4" fmla="*/ 185 w 245"/>
                                <a:gd name="T5" fmla="*/ 15 h 391"/>
                                <a:gd name="T6" fmla="*/ 120 w 245"/>
                                <a:gd name="T7" fmla="*/ 5 h 391"/>
                                <a:gd name="T8" fmla="*/ 60 w 245"/>
                                <a:gd name="T9" fmla="*/ 0 h 391"/>
                                <a:gd name="T10" fmla="*/ 0 w 245"/>
                                <a:gd name="T11" fmla="*/ 5 h 391"/>
                                <a:gd name="T12" fmla="*/ 0 w 245"/>
                                <a:gd name="T13" fmla="*/ 366 h 391"/>
                                <a:gd name="T14" fmla="*/ 140 w 245"/>
                                <a:gd name="T15" fmla="*/ 391 h 391"/>
                                <a:gd name="T16" fmla="*/ 245 w 245"/>
                                <a:gd name="T17" fmla="*/ 40 h 391"/>
                                <a:gd name="T18" fmla="*/ 245 w 245"/>
                                <a:gd name="T19" fmla="*/ 4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5" h="391">
                                  <a:moveTo>
                                    <a:pt x="245" y="40"/>
                                  </a:moveTo>
                                  <a:lnTo>
                                    <a:pt x="245" y="40"/>
                                  </a:lnTo>
                                  <a:lnTo>
                                    <a:pt x="185" y="15"/>
                                  </a:lnTo>
                                  <a:lnTo>
                                    <a:pt x="120" y="5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40" y="391"/>
                                  </a:lnTo>
                                  <a:lnTo>
                                    <a:pt x="245" y="4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3820"/>
                          <wps:cNvSpPr>
                            <a:spLocks/>
                          </wps:cNvSpPr>
                          <wps:spPr bwMode="auto">
                            <a:xfrm>
                              <a:off x="635" y="1540"/>
                              <a:ext cx="170" cy="231"/>
                            </a:xfrm>
                            <a:custGeom>
                              <a:avLst/>
                              <a:gdLst>
                                <a:gd name="T0" fmla="*/ 170 w 170"/>
                                <a:gd name="T1" fmla="*/ 0 h 231"/>
                                <a:gd name="T2" fmla="*/ 0 w 170"/>
                                <a:gd name="T3" fmla="*/ 0 h 231"/>
                                <a:gd name="T4" fmla="*/ 0 w 170"/>
                                <a:gd name="T5" fmla="*/ 216 h 231"/>
                                <a:gd name="T6" fmla="*/ 0 w 170"/>
                                <a:gd name="T7" fmla="*/ 216 h 231"/>
                                <a:gd name="T8" fmla="*/ 25 w 170"/>
                                <a:gd name="T9" fmla="*/ 211 h 231"/>
                                <a:gd name="T10" fmla="*/ 50 w 170"/>
                                <a:gd name="T11" fmla="*/ 211 h 231"/>
                                <a:gd name="T12" fmla="*/ 75 w 170"/>
                                <a:gd name="T13" fmla="*/ 221 h 231"/>
                                <a:gd name="T14" fmla="*/ 100 w 170"/>
                                <a:gd name="T15" fmla="*/ 231 h 231"/>
                                <a:gd name="T16" fmla="*/ 170 w 170"/>
                                <a:gd name="T17" fmla="*/ 0 h 231"/>
                                <a:gd name="T18" fmla="*/ 170 w 170"/>
                                <a:gd name="T19" fmla="*/ 0 h 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0" h="231">
                                  <a:moveTo>
                                    <a:pt x="17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16"/>
                                  </a:lnTo>
                                  <a:lnTo>
                                    <a:pt x="25" y="211"/>
                                  </a:lnTo>
                                  <a:lnTo>
                                    <a:pt x="50" y="211"/>
                                  </a:lnTo>
                                  <a:lnTo>
                                    <a:pt x="75" y="221"/>
                                  </a:lnTo>
                                  <a:lnTo>
                                    <a:pt x="100" y="231"/>
                                  </a:lnTo>
                                  <a:lnTo>
                                    <a:pt x="17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3821"/>
                          <wps:cNvSpPr>
                            <a:spLocks/>
                          </wps:cNvSpPr>
                          <wps:spPr bwMode="auto">
                            <a:xfrm>
                              <a:off x="375" y="2571"/>
                              <a:ext cx="445" cy="505"/>
                            </a:xfrm>
                            <a:custGeom>
                              <a:avLst/>
                              <a:gdLst>
                                <a:gd name="T0" fmla="*/ 25 w 445"/>
                                <a:gd name="T1" fmla="*/ 175 h 505"/>
                                <a:gd name="T2" fmla="*/ 25 w 445"/>
                                <a:gd name="T3" fmla="*/ 175 h 505"/>
                                <a:gd name="T4" fmla="*/ 25 w 445"/>
                                <a:gd name="T5" fmla="*/ 175 h 505"/>
                                <a:gd name="T6" fmla="*/ 15 w 445"/>
                                <a:gd name="T7" fmla="*/ 210 h 505"/>
                                <a:gd name="T8" fmla="*/ 5 w 445"/>
                                <a:gd name="T9" fmla="*/ 245 h 505"/>
                                <a:gd name="T10" fmla="*/ 0 w 445"/>
                                <a:gd name="T11" fmla="*/ 280 h 505"/>
                                <a:gd name="T12" fmla="*/ 5 w 445"/>
                                <a:gd name="T13" fmla="*/ 320 h 505"/>
                                <a:gd name="T14" fmla="*/ 10 w 445"/>
                                <a:gd name="T15" fmla="*/ 365 h 505"/>
                                <a:gd name="T16" fmla="*/ 15 w 445"/>
                                <a:gd name="T17" fmla="*/ 410 h 505"/>
                                <a:gd name="T18" fmla="*/ 30 w 445"/>
                                <a:gd name="T19" fmla="*/ 455 h 505"/>
                                <a:gd name="T20" fmla="*/ 50 w 445"/>
                                <a:gd name="T21" fmla="*/ 505 h 505"/>
                                <a:gd name="T22" fmla="*/ 50 w 445"/>
                                <a:gd name="T23" fmla="*/ 505 h 505"/>
                                <a:gd name="T24" fmla="*/ 55 w 445"/>
                                <a:gd name="T25" fmla="*/ 415 h 505"/>
                                <a:gd name="T26" fmla="*/ 65 w 445"/>
                                <a:gd name="T27" fmla="*/ 340 h 505"/>
                                <a:gd name="T28" fmla="*/ 80 w 445"/>
                                <a:gd name="T29" fmla="*/ 305 h 505"/>
                                <a:gd name="T30" fmla="*/ 90 w 445"/>
                                <a:gd name="T31" fmla="*/ 275 h 505"/>
                                <a:gd name="T32" fmla="*/ 105 w 445"/>
                                <a:gd name="T33" fmla="*/ 250 h 505"/>
                                <a:gd name="T34" fmla="*/ 125 w 445"/>
                                <a:gd name="T35" fmla="*/ 225 h 505"/>
                                <a:gd name="T36" fmla="*/ 125 w 445"/>
                                <a:gd name="T37" fmla="*/ 225 h 505"/>
                                <a:gd name="T38" fmla="*/ 165 w 445"/>
                                <a:gd name="T39" fmla="*/ 190 h 505"/>
                                <a:gd name="T40" fmla="*/ 165 w 445"/>
                                <a:gd name="T41" fmla="*/ 190 h 505"/>
                                <a:gd name="T42" fmla="*/ 190 w 445"/>
                                <a:gd name="T43" fmla="*/ 175 h 505"/>
                                <a:gd name="T44" fmla="*/ 215 w 445"/>
                                <a:gd name="T45" fmla="*/ 160 h 505"/>
                                <a:gd name="T46" fmla="*/ 250 w 445"/>
                                <a:gd name="T47" fmla="*/ 150 h 505"/>
                                <a:gd name="T48" fmla="*/ 285 w 445"/>
                                <a:gd name="T49" fmla="*/ 145 h 505"/>
                                <a:gd name="T50" fmla="*/ 320 w 445"/>
                                <a:gd name="T51" fmla="*/ 145 h 505"/>
                                <a:gd name="T52" fmla="*/ 360 w 445"/>
                                <a:gd name="T53" fmla="*/ 145 h 505"/>
                                <a:gd name="T54" fmla="*/ 400 w 445"/>
                                <a:gd name="T55" fmla="*/ 150 h 505"/>
                                <a:gd name="T56" fmla="*/ 445 w 445"/>
                                <a:gd name="T57" fmla="*/ 155 h 505"/>
                                <a:gd name="T58" fmla="*/ 290 w 445"/>
                                <a:gd name="T59" fmla="*/ 0 h 505"/>
                                <a:gd name="T60" fmla="*/ 290 w 445"/>
                                <a:gd name="T61" fmla="*/ 0 h 505"/>
                                <a:gd name="T62" fmla="*/ 220 w 445"/>
                                <a:gd name="T63" fmla="*/ 20 h 505"/>
                                <a:gd name="T64" fmla="*/ 160 w 445"/>
                                <a:gd name="T65" fmla="*/ 45 h 505"/>
                                <a:gd name="T66" fmla="*/ 110 w 445"/>
                                <a:gd name="T67" fmla="*/ 75 h 505"/>
                                <a:gd name="T68" fmla="*/ 70 w 445"/>
                                <a:gd name="T69" fmla="*/ 110 h 505"/>
                                <a:gd name="T70" fmla="*/ 70 w 445"/>
                                <a:gd name="T71" fmla="*/ 110 h 505"/>
                                <a:gd name="T72" fmla="*/ 45 w 445"/>
                                <a:gd name="T73" fmla="*/ 140 h 505"/>
                                <a:gd name="T74" fmla="*/ 25 w 445"/>
                                <a:gd name="T75" fmla="*/ 175 h 505"/>
                                <a:gd name="T76" fmla="*/ 25 w 445"/>
                                <a:gd name="T77" fmla="*/ 175 h 505"/>
                                <a:gd name="T78" fmla="*/ 25 w 445"/>
                                <a:gd name="T79" fmla="*/ 175 h 505"/>
                                <a:gd name="T80" fmla="*/ 25 w 445"/>
                                <a:gd name="T81" fmla="*/ 175 h 5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445" h="505">
                                  <a:moveTo>
                                    <a:pt x="25" y="175"/>
                                  </a:moveTo>
                                  <a:lnTo>
                                    <a:pt x="25" y="175"/>
                                  </a:lnTo>
                                  <a:lnTo>
                                    <a:pt x="15" y="210"/>
                                  </a:lnTo>
                                  <a:lnTo>
                                    <a:pt x="5" y="245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5" y="320"/>
                                  </a:lnTo>
                                  <a:lnTo>
                                    <a:pt x="10" y="365"/>
                                  </a:lnTo>
                                  <a:lnTo>
                                    <a:pt x="15" y="410"/>
                                  </a:lnTo>
                                  <a:lnTo>
                                    <a:pt x="30" y="455"/>
                                  </a:lnTo>
                                  <a:lnTo>
                                    <a:pt x="50" y="505"/>
                                  </a:lnTo>
                                  <a:lnTo>
                                    <a:pt x="55" y="415"/>
                                  </a:lnTo>
                                  <a:lnTo>
                                    <a:pt x="65" y="340"/>
                                  </a:lnTo>
                                  <a:lnTo>
                                    <a:pt x="80" y="305"/>
                                  </a:lnTo>
                                  <a:lnTo>
                                    <a:pt x="90" y="275"/>
                                  </a:lnTo>
                                  <a:lnTo>
                                    <a:pt x="105" y="250"/>
                                  </a:lnTo>
                                  <a:lnTo>
                                    <a:pt x="125" y="225"/>
                                  </a:lnTo>
                                  <a:lnTo>
                                    <a:pt x="165" y="190"/>
                                  </a:lnTo>
                                  <a:lnTo>
                                    <a:pt x="190" y="175"/>
                                  </a:lnTo>
                                  <a:lnTo>
                                    <a:pt x="215" y="160"/>
                                  </a:lnTo>
                                  <a:lnTo>
                                    <a:pt x="250" y="150"/>
                                  </a:lnTo>
                                  <a:lnTo>
                                    <a:pt x="285" y="145"/>
                                  </a:lnTo>
                                  <a:lnTo>
                                    <a:pt x="320" y="145"/>
                                  </a:lnTo>
                                  <a:lnTo>
                                    <a:pt x="360" y="145"/>
                                  </a:lnTo>
                                  <a:lnTo>
                                    <a:pt x="400" y="150"/>
                                  </a:lnTo>
                                  <a:lnTo>
                                    <a:pt x="445" y="155"/>
                                  </a:lnTo>
                                  <a:lnTo>
                                    <a:pt x="290" y="0"/>
                                  </a:lnTo>
                                  <a:lnTo>
                                    <a:pt x="220" y="20"/>
                                  </a:lnTo>
                                  <a:lnTo>
                                    <a:pt x="160" y="45"/>
                                  </a:lnTo>
                                  <a:lnTo>
                                    <a:pt x="110" y="75"/>
                                  </a:lnTo>
                                  <a:lnTo>
                                    <a:pt x="70" y="110"/>
                                  </a:lnTo>
                                  <a:lnTo>
                                    <a:pt x="45" y="140"/>
                                  </a:lnTo>
                                  <a:lnTo>
                                    <a:pt x="25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3822"/>
                          <wps:cNvSpPr>
                            <a:spLocks/>
                          </wps:cNvSpPr>
                          <wps:spPr bwMode="auto">
                            <a:xfrm>
                              <a:off x="245" y="3046"/>
                              <a:ext cx="180" cy="100"/>
                            </a:xfrm>
                            <a:custGeom>
                              <a:avLst/>
                              <a:gdLst>
                                <a:gd name="T0" fmla="*/ 50 w 180"/>
                                <a:gd name="T1" fmla="*/ 20 h 100"/>
                                <a:gd name="T2" fmla="*/ 0 w 180"/>
                                <a:gd name="T3" fmla="*/ 0 h 100"/>
                                <a:gd name="T4" fmla="*/ 25 w 180"/>
                                <a:gd name="T5" fmla="*/ 40 h 100"/>
                                <a:gd name="T6" fmla="*/ 0 w 180"/>
                                <a:gd name="T7" fmla="*/ 55 h 100"/>
                                <a:gd name="T8" fmla="*/ 40 w 180"/>
                                <a:gd name="T9" fmla="*/ 60 h 100"/>
                                <a:gd name="T10" fmla="*/ 20 w 180"/>
                                <a:gd name="T11" fmla="*/ 100 h 100"/>
                                <a:gd name="T12" fmla="*/ 180 w 180"/>
                                <a:gd name="T13" fmla="*/ 30 h 100"/>
                                <a:gd name="T14" fmla="*/ 50 w 180"/>
                                <a:gd name="T15" fmla="*/ 20 h 100"/>
                                <a:gd name="T16" fmla="*/ 50 w 180"/>
                                <a:gd name="T17" fmla="*/ 2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80" h="100">
                                  <a:moveTo>
                                    <a:pt x="50" y="2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40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40" y="60"/>
                                  </a:lnTo>
                                  <a:lnTo>
                                    <a:pt x="20" y="100"/>
                                  </a:lnTo>
                                  <a:lnTo>
                                    <a:pt x="180" y="30"/>
                                  </a:lnTo>
                                  <a:lnTo>
                                    <a:pt x="5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3823"/>
                          <wps:cNvSpPr>
                            <a:spLocks/>
                          </wps:cNvSpPr>
                          <wps:spPr bwMode="auto">
                            <a:xfrm>
                              <a:off x="270" y="2366"/>
                              <a:ext cx="405" cy="485"/>
                            </a:xfrm>
                            <a:custGeom>
                              <a:avLst/>
                              <a:gdLst>
                                <a:gd name="T0" fmla="*/ 345 w 405"/>
                                <a:gd name="T1" fmla="*/ 135 h 485"/>
                                <a:gd name="T2" fmla="*/ 230 w 405"/>
                                <a:gd name="T3" fmla="*/ 0 h 485"/>
                                <a:gd name="T4" fmla="*/ 230 w 405"/>
                                <a:gd name="T5" fmla="*/ 0 h 485"/>
                                <a:gd name="T6" fmla="*/ 170 w 405"/>
                                <a:gd name="T7" fmla="*/ 20 h 485"/>
                                <a:gd name="T8" fmla="*/ 115 w 405"/>
                                <a:gd name="T9" fmla="*/ 50 h 485"/>
                                <a:gd name="T10" fmla="*/ 75 w 405"/>
                                <a:gd name="T11" fmla="*/ 75 h 485"/>
                                <a:gd name="T12" fmla="*/ 40 w 405"/>
                                <a:gd name="T13" fmla="*/ 110 h 485"/>
                                <a:gd name="T14" fmla="*/ 40 w 405"/>
                                <a:gd name="T15" fmla="*/ 110 h 485"/>
                                <a:gd name="T16" fmla="*/ 15 w 405"/>
                                <a:gd name="T17" fmla="*/ 140 h 485"/>
                                <a:gd name="T18" fmla="*/ 5 w 405"/>
                                <a:gd name="T19" fmla="*/ 175 h 485"/>
                                <a:gd name="T20" fmla="*/ 0 w 405"/>
                                <a:gd name="T21" fmla="*/ 210 h 485"/>
                                <a:gd name="T22" fmla="*/ 10 w 405"/>
                                <a:gd name="T23" fmla="*/ 245 h 485"/>
                                <a:gd name="T24" fmla="*/ 10 w 405"/>
                                <a:gd name="T25" fmla="*/ 245 h 485"/>
                                <a:gd name="T26" fmla="*/ 25 w 405"/>
                                <a:gd name="T27" fmla="*/ 280 h 485"/>
                                <a:gd name="T28" fmla="*/ 50 w 405"/>
                                <a:gd name="T29" fmla="*/ 315 h 485"/>
                                <a:gd name="T30" fmla="*/ 85 w 405"/>
                                <a:gd name="T31" fmla="*/ 350 h 485"/>
                                <a:gd name="T32" fmla="*/ 130 w 405"/>
                                <a:gd name="T33" fmla="*/ 380 h 485"/>
                                <a:gd name="T34" fmla="*/ 130 w 405"/>
                                <a:gd name="T35" fmla="*/ 380 h 485"/>
                                <a:gd name="T36" fmla="*/ 130 w 405"/>
                                <a:gd name="T37" fmla="*/ 380 h 485"/>
                                <a:gd name="T38" fmla="*/ 130 w 405"/>
                                <a:gd name="T39" fmla="*/ 380 h 485"/>
                                <a:gd name="T40" fmla="*/ 180 w 405"/>
                                <a:gd name="T41" fmla="*/ 405 h 485"/>
                                <a:gd name="T42" fmla="*/ 230 w 405"/>
                                <a:gd name="T43" fmla="*/ 430 h 485"/>
                                <a:gd name="T44" fmla="*/ 230 w 405"/>
                                <a:gd name="T45" fmla="*/ 430 h 485"/>
                                <a:gd name="T46" fmla="*/ 315 w 405"/>
                                <a:gd name="T47" fmla="*/ 460 h 485"/>
                                <a:gd name="T48" fmla="*/ 405 w 405"/>
                                <a:gd name="T49" fmla="*/ 485 h 485"/>
                                <a:gd name="T50" fmla="*/ 405 w 405"/>
                                <a:gd name="T51" fmla="*/ 485 h 485"/>
                                <a:gd name="T52" fmla="*/ 330 w 405"/>
                                <a:gd name="T53" fmla="*/ 440 h 485"/>
                                <a:gd name="T54" fmla="*/ 270 w 405"/>
                                <a:gd name="T55" fmla="*/ 395 h 485"/>
                                <a:gd name="T56" fmla="*/ 270 w 405"/>
                                <a:gd name="T57" fmla="*/ 395 h 485"/>
                                <a:gd name="T58" fmla="*/ 215 w 405"/>
                                <a:gd name="T59" fmla="*/ 355 h 485"/>
                                <a:gd name="T60" fmla="*/ 175 w 405"/>
                                <a:gd name="T61" fmla="*/ 315 h 485"/>
                                <a:gd name="T62" fmla="*/ 175 w 405"/>
                                <a:gd name="T63" fmla="*/ 315 h 485"/>
                                <a:gd name="T64" fmla="*/ 145 w 405"/>
                                <a:gd name="T65" fmla="*/ 275 h 485"/>
                                <a:gd name="T66" fmla="*/ 130 w 405"/>
                                <a:gd name="T67" fmla="*/ 245 h 485"/>
                                <a:gd name="T68" fmla="*/ 125 w 405"/>
                                <a:gd name="T69" fmla="*/ 230 h 485"/>
                                <a:gd name="T70" fmla="*/ 125 w 405"/>
                                <a:gd name="T71" fmla="*/ 215 h 485"/>
                                <a:gd name="T72" fmla="*/ 130 w 405"/>
                                <a:gd name="T73" fmla="*/ 200 h 485"/>
                                <a:gd name="T74" fmla="*/ 140 w 405"/>
                                <a:gd name="T75" fmla="*/ 190 h 485"/>
                                <a:gd name="T76" fmla="*/ 155 w 405"/>
                                <a:gd name="T77" fmla="*/ 180 h 485"/>
                                <a:gd name="T78" fmla="*/ 170 w 405"/>
                                <a:gd name="T79" fmla="*/ 170 h 485"/>
                                <a:gd name="T80" fmla="*/ 215 w 405"/>
                                <a:gd name="T81" fmla="*/ 155 h 485"/>
                                <a:gd name="T82" fmla="*/ 270 w 405"/>
                                <a:gd name="T83" fmla="*/ 140 h 485"/>
                                <a:gd name="T84" fmla="*/ 345 w 405"/>
                                <a:gd name="T85" fmla="*/ 135 h 485"/>
                                <a:gd name="T86" fmla="*/ 345 w 405"/>
                                <a:gd name="T87" fmla="*/ 135 h 4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405" h="485">
                                  <a:moveTo>
                                    <a:pt x="345" y="135"/>
                                  </a:moveTo>
                                  <a:lnTo>
                                    <a:pt x="230" y="0"/>
                                  </a:lnTo>
                                  <a:lnTo>
                                    <a:pt x="170" y="20"/>
                                  </a:lnTo>
                                  <a:lnTo>
                                    <a:pt x="115" y="50"/>
                                  </a:lnTo>
                                  <a:lnTo>
                                    <a:pt x="75" y="75"/>
                                  </a:lnTo>
                                  <a:lnTo>
                                    <a:pt x="40" y="110"/>
                                  </a:lnTo>
                                  <a:lnTo>
                                    <a:pt x="15" y="140"/>
                                  </a:lnTo>
                                  <a:lnTo>
                                    <a:pt x="5" y="175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10" y="245"/>
                                  </a:lnTo>
                                  <a:lnTo>
                                    <a:pt x="25" y="280"/>
                                  </a:lnTo>
                                  <a:lnTo>
                                    <a:pt x="50" y="315"/>
                                  </a:lnTo>
                                  <a:lnTo>
                                    <a:pt x="85" y="350"/>
                                  </a:lnTo>
                                  <a:lnTo>
                                    <a:pt x="130" y="380"/>
                                  </a:lnTo>
                                  <a:lnTo>
                                    <a:pt x="180" y="405"/>
                                  </a:lnTo>
                                  <a:lnTo>
                                    <a:pt x="230" y="430"/>
                                  </a:lnTo>
                                  <a:lnTo>
                                    <a:pt x="315" y="460"/>
                                  </a:lnTo>
                                  <a:lnTo>
                                    <a:pt x="405" y="485"/>
                                  </a:lnTo>
                                  <a:lnTo>
                                    <a:pt x="330" y="440"/>
                                  </a:lnTo>
                                  <a:lnTo>
                                    <a:pt x="270" y="395"/>
                                  </a:lnTo>
                                  <a:lnTo>
                                    <a:pt x="215" y="355"/>
                                  </a:lnTo>
                                  <a:lnTo>
                                    <a:pt x="175" y="315"/>
                                  </a:lnTo>
                                  <a:lnTo>
                                    <a:pt x="145" y="275"/>
                                  </a:lnTo>
                                  <a:lnTo>
                                    <a:pt x="130" y="245"/>
                                  </a:lnTo>
                                  <a:lnTo>
                                    <a:pt x="125" y="230"/>
                                  </a:lnTo>
                                  <a:lnTo>
                                    <a:pt x="125" y="215"/>
                                  </a:lnTo>
                                  <a:lnTo>
                                    <a:pt x="130" y="200"/>
                                  </a:lnTo>
                                  <a:lnTo>
                                    <a:pt x="140" y="190"/>
                                  </a:lnTo>
                                  <a:lnTo>
                                    <a:pt x="155" y="180"/>
                                  </a:lnTo>
                                  <a:lnTo>
                                    <a:pt x="170" y="170"/>
                                  </a:lnTo>
                                  <a:lnTo>
                                    <a:pt x="215" y="155"/>
                                  </a:lnTo>
                                  <a:lnTo>
                                    <a:pt x="270" y="140"/>
                                  </a:lnTo>
                                  <a:lnTo>
                                    <a:pt x="34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3824"/>
                          <wps:cNvSpPr>
                            <a:spLocks/>
                          </wps:cNvSpPr>
                          <wps:spPr bwMode="auto">
                            <a:xfrm>
                              <a:off x="520" y="2851"/>
                              <a:ext cx="155" cy="180"/>
                            </a:xfrm>
                            <a:custGeom>
                              <a:avLst/>
                              <a:gdLst>
                                <a:gd name="T0" fmla="*/ 0 w 155"/>
                                <a:gd name="T1" fmla="*/ 110 h 180"/>
                                <a:gd name="T2" fmla="*/ 40 w 155"/>
                                <a:gd name="T3" fmla="*/ 110 h 180"/>
                                <a:gd name="T4" fmla="*/ 40 w 155"/>
                                <a:gd name="T5" fmla="*/ 170 h 180"/>
                                <a:gd name="T6" fmla="*/ 85 w 155"/>
                                <a:gd name="T7" fmla="*/ 135 h 180"/>
                                <a:gd name="T8" fmla="*/ 85 w 155"/>
                                <a:gd name="T9" fmla="*/ 180 h 180"/>
                                <a:gd name="T10" fmla="*/ 155 w 155"/>
                                <a:gd name="T11" fmla="*/ 0 h 180"/>
                                <a:gd name="T12" fmla="*/ 0 w 155"/>
                                <a:gd name="T13" fmla="*/ 110 h 180"/>
                                <a:gd name="T14" fmla="*/ 0 w 155"/>
                                <a:gd name="T15" fmla="*/ 110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55" h="180">
                                  <a:moveTo>
                                    <a:pt x="0" y="110"/>
                                  </a:moveTo>
                                  <a:lnTo>
                                    <a:pt x="40" y="110"/>
                                  </a:lnTo>
                                  <a:lnTo>
                                    <a:pt x="40" y="170"/>
                                  </a:lnTo>
                                  <a:lnTo>
                                    <a:pt x="85" y="135"/>
                                  </a:lnTo>
                                  <a:lnTo>
                                    <a:pt x="85" y="180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3825"/>
                          <wps:cNvSpPr>
                            <a:spLocks/>
                          </wps:cNvSpPr>
                          <wps:spPr bwMode="auto">
                            <a:xfrm>
                              <a:off x="545" y="1666"/>
                              <a:ext cx="575" cy="340"/>
                            </a:xfrm>
                            <a:custGeom>
                              <a:avLst/>
                              <a:gdLst>
                                <a:gd name="T0" fmla="*/ 575 w 575"/>
                                <a:gd name="T1" fmla="*/ 0 h 340"/>
                                <a:gd name="T2" fmla="*/ 575 w 575"/>
                                <a:gd name="T3" fmla="*/ 0 h 340"/>
                                <a:gd name="T4" fmla="*/ 535 w 575"/>
                                <a:gd name="T5" fmla="*/ 60 h 340"/>
                                <a:gd name="T6" fmla="*/ 490 w 575"/>
                                <a:gd name="T7" fmla="*/ 110 h 340"/>
                                <a:gd name="T8" fmla="*/ 445 w 575"/>
                                <a:gd name="T9" fmla="*/ 160 h 340"/>
                                <a:gd name="T10" fmla="*/ 395 w 575"/>
                                <a:gd name="T11" fmla="*/ 195 h 340"/>
                                <a:gd name="T12" fmla="*/ 395 w 575"/>
                                <a:gd name="T13" fmla="*/ 195 h 340"/>
                                <a:gd name="T14" fmla="*/ 350 w 575"/>
                                <a:gd name="T15" fmla="*/ 225 h 340"/>
                                <a:gd name="T16" fmla="*/ 300 w 575"/>
                                <a:gd name="T17" fmla="*/ 245 h 340"/>
                                <a:gd name="T18" fmla="*/ 255 w 575"/>
                                <a:gd name="T19" fmla="*/ 260 h 340"/>
                                <a:gd name="T20" fmla="*/ 210 w 575"/>
                                <a:gd name="T21" fmla="*/ 265 h 340"/>
                                <a:gd name="T22" fmla="*/ 210 w 575"/>
                                <a:gd name="T23" fmla="*/ 265 h 340"/>
                                <a:gd name="T24" fmla="*/ 170 w 575"/>
                                <a:gd name="T25" fmla="*/ 265 h 340"/>
                                <a:gd name="T26" fmla="*/ 130 w 575"/>
                                <a:gd name="T27" fmla="*/ 255 h 340"/>
                                <a:gd name="T28" fmla="*/ 100 w 575"/>
                                <a:gd name="T29" fmla="*/ 240 h 340"/>
                                <a:gd name="T30" fmla="*/ 70 w 575"/>
                                <a:gd name="T31" fmla="*/ 215 h 340"/>
                                <a:gd name="T32" fmla="*/ 70 w 575"/>
                                <a:gd name="T33" fmla="*/ 215 h 340"/>
                                <a:gd name="T34" fmla="*/ 45 w 575"/>
                                <a:gd name="T35" fmla="*/ 185 h 340"/>
                                <a:gd name="T36" fmla="*/ 30 w 575"/>
                                <a:gd name="T37" fmla="*/ 145 h 340"/>
                                <a:gd name="T38" fmla="*/ 20 w 575"/>
                                <a:gd name="T39" fmla="*/ 100 h 340"/>
                                <a:gd name="T40" fmla="*/ 20 w 575"/>
                                <a:gd name="T41" fmla="*/ 50 h 340"/>
                                <a:gd name="T42" fmla="*/ 20 w 575"/>
                                <a:gd name="T43" fmla="*/ 50 h 340"/>
                                <a:gd name="T44" fmla="*/ 5 w 575"/>
                                <a:gd name="T45" fmla="*/ 95 h 340"/>
                                <a:gd name="T46" fmla="*/ 0 w 575"/>
                                <a:gd name="T47" fmla="*/ 135 h 340"/>
                                <a:gd name="T48" fmla="*/ 5 w 575"/>
                                <a:gd name="T49" fmla="*/ 175 h 340"/>
                                <a:gd name="T50" fmla="*/ 20 w 575"/>
                                <a:gd name="T51" fmla="*/ 215 h 340"/>
                                <a:gd name="T52" fmla="*/ 20 w 575"/>
                                <a:gd name="T53" fmla="*/ 215 h 340"/>
                                <a:gd name="T54" fmla="*/ 40 w 575"/>
                                <a:gd name="T55" fmla="*/ 250 h 340"/>
                                <a:gd name="T56" fmla="*/ 65 w 575"/>
                                <a:gd name="T57" fmla="*/ 280 h 340"/>
                                <a:gd name="T58" fmla="*/ 100 w 575"/>
                                <a:gd name="T59" fmla="*/ 305 h 340"/>
                                <a:gd name="T60" fmla="*/ 135 w 575"/>
                                <a:gd name="T61" fmla="*/ 325 h 340"/>
                                <a:gd name="T62" fmla="*/ 135 w 575"/>
                                <a:gd name="T63" fmla="*/ 325 h 340"/>
                                <a:gd name="T64" fmla="*/ 180 w 575"/>
                                <a:gd name="T65" fmla="*/ 335 h 340"/>
                                <a:gd name="T66" fmla="*/ 230 w 575"/>
                                <a:gd name="T67" fmla="*/ 340 h 340"/>
                                <a:gd name="T68" fmla="*/ 275 w 575"/>
                                <a:gd name="T69" fmla="*/ 335 h 340"/>
                                <a:gd name="T70" fmla="*/ 325 w 575"/>
                                <a:gd name="T71" fmla="*/ 320 h 340"/>
                                <a:gd name="T72" fmla="*/ 325 w 575"/>
                                <a:gd name="T73" fmla="*/ 320 h 340"/>
                                <a:gd name="T74" fmla="*/ 380 w 575"/>
                                <a:gd name="T75" fmla="*/ 295 h 340"/>
                                <a:gd name="T76" fmla="*/ 435 w 575"/>
                                <a:gd name="T77" fmla="*/ 260 h 340"/>
                                <a:gd name="T78" fmla="*/ 485 w 575"/>
                                <a:gd name="T79" fmla="*/ 210 h 340"/>
                                <a:gd name="T80" fmla="*/ 535 w 575"/>
                                <a:gd name="T81" fmla="*/ 150 h 340"/>
                                <a:gd name="T82" fmla="*/ 575 w 575"/>
                                <a:gd name="T83" fmla="*/ 0 h 340"/>
                                <a:gd name="T84" fmla="*/ 575 w 575"/>
                                <a:gd name="T85" fmla="*/ 0 h 3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575" h="340">
                                  <a:moveTo>
                                    <a:pt x="575" y="0"/>
                                  </a:moveTo>
                                  <a:lnTo>
                                    <a:pt x="575" y="0"/>
                                  </a:lnTo>
                                  <a:lnTo>
                                    <a:pt x="535" y="60"/>
                                  </a:lnTo>
                                  <a:lnTo>
                                    <a:pt x="490" y="110"/>
                                  </a:lnTo>
                                  <a:lnTo>
                                    <a:pt x="445" y="160"/>
                                  </a:lnTo>
                                  <a:lnTo>
                                    <a:pt x="395" y="195"/>
                                  </a:lnTo>
                                  <a:lnTo>
                                    <a:pt x="350" y="225"/>
                                  </a:lnTo>
                                  <a:lnTo>
                                    <a:pt x="300" y="245"/>
                                  </a:lnTo>
                                  <a:lnTo>
                                    <a:pt x="255" y="260"/>
                                  </a:lnTo>
                                  <a:lnTo>
                                    <a:pt x="210" y="265"/>
                                  </a:lnTo>
                                  <a:lnTo>
                                    <a:pt x="170" y="265"/>
                                  </a:lnTo>
                                  <a:lnTo>
                                    <a:pt x="130" y="255"/>
                                  </a:lnTo>
                                  <a:lnTo>
                                    <a:pt x="100" y="240"/>
                                  </a:lnTo>
                                  <a:lnTo>
                                    <a:pt x="70" y="215"/>
                                  </a:lnTo>
                                  <a:lnTo>
                                    <a:pt x="45" y="185"/>
                                  </a:lnTo>
                                  <a:lnTo>
                                    <a:pt x="30" y="145"/>
                                  </a:lnTo>
                                  <a:lnTo>
                                    <a:pt x="20" y="100"/>
                                  </a:lnTo>
                                  <a:lnTo>
                                    <a:pt x="20" y="50"/>
                                  </a:lnTo>
                                  <a:lnTo>
                                    <a:pt x="5" y="95"/>
                                  </a:lnTo>
                                  <a:lnTo>
                                    <a:pt x="0" y="135"/>
                                  </a:lnTo>
                                  <a:lnTo>
                                    <a:pt x="5" y="175"/>
                                  </a:lnTo>
                                  <a:lnTo>
                                    <a:pt x="20" y="215"/>
                                  </a:lnTo>
                                  <a:lnTo>
                                    <a:pt x="40" y="250"/>
                                  </a:lnTo>
                                  <a:lnTo>
                                    <a:pt x="65" y="280"/>
                                  </a:lnTo>
                                  <a:lnTo>
                                    <a:pt x="100" y="305"/>
                                  </a:lnTo>
                                  <a:lnTo>
                                    <a:pt x="135" y="325"/>
                                  </a:lnTo>
                                  <a:lnTo>
                                    <a:pt x="180" y="335"/>
                                  </a:lnTo>
                                  <a:lnTo>
                                    <a:pt x="230" y="340"/>
                                  </a:lnTo>
                                  <a:lnTo>
                                    <a:pt x="275" y="335"/>
                                  </a:lnTo>
                                  <a:lnTo>
                                    <a:pt x="325" y="320"/>
                                  </a:lnTo>
                                  <a:lnTo>
                                    <a:pt x="380" y="295"/>
                                  </a:lnTo>
                                  <a:lnTo>
                                    <a:pt x="435" y="260"/>
                                  </a:lnTo>
                                  <a:lnTo>
                                    <a:pt x="485" y="210"/>
                                  </a:lnTo>
                                  <a:lnTo>
                                    <a:pt x="535" y="150"/>
                                  </a:lnTo>
                                  <a:lnTo>
                                    <a:pt x="5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3826"/>
                          <wps:cNvSpPr>
                            <a:spLocks/>
                          </wps:cNvSpPr>
                          <wps:spPr bwMode="auto">
                            <a:xfrm>
                              <a:off x="560" y="1590"/>
                              <a:ext cx="140" cy="126"/>
                            </a:xfrm>
                            <a:custGeom>
                              <a:avLst/>
                              <a:gdLst>
                                <a:gd name="T0" fmla="*/ 120 w 140"/>
                                <a:gd name="T1" fmla="*/ 116 h 126"/>
                                <a:gd name="T2" fmla="*/ 70 w 140"/>
                                <a:gd name="T3" fmla="*/ 91 h 126"/>
                                <a:gd name="T4" fmla="*/ 140 w 140"/>
                                <a:gd name="T5" fmla="*/ 61 h 126"/>
                                <a:gd name="T6" fmla="*/ 55 w 140"/>
                                <a:gd name="T7" fmla="*/ 51 h 126"/>
                                <a:gd name="T8" fmla="*/ 110 w 140"/>
                                <a:gd name="T9" fmla="*/ 0 h 126"/>
                                <a:gd name="T10" fmla="*/ 110 w 140"/>
                                <a:gd name="T11" fmla="*/ 0 h 126"/>
                                <a:gd name="T12" fmla="*/ 80 w 140"/>
                                <a:gd name="T13" fmla="*/ 5 h 126"/>
                                <a:gd name="T14" fmla="*/ 55 w 140"/>
                                <a:gd name="T15" fmla="*/ 15 h 126"/>
                                <a:gd name="T16" fmla="*/ 35 w 140"/>
                                <a:gd name="T17" fmla="*/ 26 h 126"/>
                                <a:gd name="T18" fmla="*/ 20 w 140"/>
                                <a:gd name="T19" fmla="*/ 41 h 126"/>
                                <a:gd name="T20" fmla="*/ 10 w 140"/>
                                <a:gd name="T21" fmla="*/ 61 h 126"/>
                                <a:gd name="T22" fmla="*/ 5 w 140"/>
                                <a:gd name="T23" fmla="*/ 81 h 126"/>
                                <a:gd name="T24" fmla="*/ 0 w 140"/>
                                <a:gd name="T25" fmla="*/ 101 h 126"/>
                                <a:gd name="T26" fmla="*/ 5 w 140"/>
                                <a:gd name="T27" fmla="*/ 126 h 126"/>
                                <a:gd name="T28" fmla="*/ 120 w 140"/>
                                <a:gd name="T29" fmla="*/ 116 h 126"/>
                                <a:gd name="T30" fmla="*/ 120 w 140"/>
                                <a:gd name="T31" fmla="*/ 116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40" h="126">
                                  <a:moveTo>
                                    <a:pt x="120" y="116"/>
                                  </a:moveTo>
                                  <a:lnTo>
                                    <a:pt x="70" y="91"/>
                                  </a:lnTo>
                                  <a:lnTo>
                                    <a:pt x="140" y="61"/>
                                  </a:lnTo>
                                  <a:lnTo>
                                    <a:pt x="55" y="51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80" y="5"/>
                                  </a:lnTo>
                                  <a:lnTo>
                                    <a:pt x="55" y="15"/>
                                  </a:lnTo>
                                  <a:lnTo>
                                    <a:pt x="35" y="26"/>
                                  </a:lnTo>
                                  <a:lnTo>
                                    <a:pt x="20" y="41"/>
                                  </a:lnTo>
                                  <a:lnTo>
                                    <a:pt x="10" y="61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5" y="126"/>
                                  </a:lnTo>
                                  <a:lnTo>
                                    <a:pt x="12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3827"/>
                          <wps:cNvSpPr>
                            <a:spLocks/>
                          </wps:cNvSpPr>
                          <wps:spPr bwMode="auto">
                            <a:xfrm>
                              <a:off x="470" y="1590"/>
                              <a:ext cx="1296" cy="1151"/>
                            </a:xfrm>
                            <a:custGeom>
                              <a:avLst/>
                              <a:gdLst>
                                <a:gd name="T0" fmla="*/ 595 w 1296"/>
                                <a:gd name="T1" fmla="*/ 121 h 1151"/>
                                <a:gd name="T2" fmla="*/ 535 w 1296"/>
                                <a:gd name="T3" fmla="*/ 231 h 1151"/>
                                <a:gd name="T4" fmla="*/ 460 w 1296"/>
                                <a:gd name="T5" fmla="*/ 321 h 1151"/>
                                <a:gd name="T6" fmla="*/ 430 w 1296"/>
                                <a:gd name="T7" fmla="*/ 346 h 1151"/>
                                <a:gd name="T8" fmla="*/ 305 w 1296"/>
                                <a:gd name="T9" fmla="*/ 426 h 1151"/>
                                <a:gd name="T10" fmla="*/ 210 w 1296"/>
                                <a:gd name="T11" fmla="*/ 481 h 1151"/>
                                <a:gd name="T12" fmla="*/ 155 w 1296"/>
                                <a:gd name="T13" fmla="*/ 511 h 1151"/>
                                <a:gd name="T14" fmla="*/ 80 w 1296"/>
                                <a:gd name="T15" fmla="*/ 576 h 1151"/>
                                <a:gd name="T16" fmla="*/ 25 w 1296"/>
                                <a:gd name="T17" fmla="*/ 651 h 1151"/>
                                <a:gd name="T18" fmla="*/ 15 w 1296"/>
                                <a:gd name="T19" fmla="*/ 676 h 1151"/>
                                <a:gd name="T20" fmla="*/ 0 w 1296"/>
                                <a:gd name="T21" fmla="*/ 721 h 1151"/>
                                <a:gd name="T22" fmla="*/ 5 w 1296"/>
                                <a:gd name="T23" fmla="*/ 801 h 1151"/>
                                <a:gd name="T24" fmla="*/ 20 w 1296"/>
                                <a:gd name="T25" fmla="*/ 856 h 1151"/>
                                <a:gd name="T26" fmla="*/ 80 w 1296"/>
                                <a:gd name="T27" fmla="*/ 966 h 1151"/>
                                <a:gd name="T28" fmla="*/ 180 w 1296"/>
                                <a:gd name="T29" fmla="*/ 1056 h 1151"/>
                                <a:gd name="T30" fmla="*/ 240 w 1296"/>
                                <a:gd name="T31" fmla="*/ 1096 h 1151"/>
                                <a:gd name="T32" fmla="*/ 385 w 1296"/>
                                <a:gd name="T33" fmla="*/ 1141 h 1151"/>
                                <a:gd name="T34" fmla="*/ 460 w 1296"/>
                                <a:gd name="T35" fmla="*/ 1151 h 1151"/>
                                <a:gd name="T36" fmla="*/ 550 w 1296"/>
                                <a:gd name="T37" fmla="*/ 1146 h 1151"/>
                                <a:gd name="T38" fmla="*/ 645 w 1296"/>
                                <a:gd name="T39" fmla="*/ 1126 h 1151"/>
                                <a:gd name="T40" fmla="*/ 740 w 1296"/>
                                <a:gd name="T41" fmla="*/ 1091 h 1151"/>
                                <a:gd name="T42" fmla="*/ 831 w 1296"/>
                                <a:gd name="T43" fmla="*/ 1041 h 1151"/>
                                <a:gd name="T44" fmla="*/ 911 w 1296"/>
                                <a:gd name="T45" fmla="*/ 981 h 1151"/>
                                <a:gd name="T46" fmla="*/ 1041 w 1296"/>
                                <a:gd name="T47" fmla="*/ 861 h 1151"/>
                                <a:gd name="T48" fmla="*/ 1146 w 1296"/>
                                <a:gd name="T49" fmla="*/ 741 h 1151"/>
                                <a:gd name="T50" fmla="*/ 1221 w 1296"/>
                                <a:gd name="T51" fmla="*/ 611 h 1151"/>
                                <a:gd name="T52" fmla="*/ 1251 w 1296"/>
                                <a:gd name="T53" fmla="*/ 546 h 1151"/>
                                <a:gd name="T54" fmla="*/ 1286 w 1296"/>
                                <a:gd name="T55" fmla="*/ 421 h 1151"/>
                                <a:gd name="T56" fmla="*/ 1296 w 1296"/>
                                <a:gd name="T57" fmla="*/ 286 h 1151"/>
                                <a:gd name="T58" fmla="*/ 1281 w 1296"/>
                                <a:gd name="T59" fmla="*/ 146 h 1151"/>
                                <a:gd name="T60" fmla="*/ 1241 w 1296"/>
                                <a:gd name="T61" fmla="*/ 0 h 1151"/>
                                <a:gd name="T62" fmla="*/ 595 w 1296"/>
                                <a:gd name="T63" fmla="*/ 121 h 1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1296" h="1151">
                                  <a:moveTo>
                                    <a:pt x="595" y="121"/>
                                  </a:moveTo>
                                  <a:lnTo>
                                    <a:pt x="595" y="121"/>
                                  </a:lnTo>
                                  <a:lnTo>
                                    <a:pt x="570" y="181"/>
                                  </a:lnTo>
                                  <a:lnTo>
                                    <a:pt x="535" y="231"/>
                                  </a:lnTo>
                                  <a:lnTo>
                                    <a:pt x="500" y="281"/>
                                  </a:lnTo>
                                  <a:lnTo>
                                    <a:pt x="460" y="321"/>
                                  </a:lnTo>
                                  <a:lnTo>
                                    <a:pt x="430" y="346"/>
                                  </a:lnTo>
                                  <a:lnTo>
                                    <a:pt x="395" y="371"/>
                                  </a:lnTo>
                                  <a:lnTo>
                                    <a:pt x="305" y="426"/>
                                  </a:lnTo>
                                  <a:lnTo>
                                    <a:pt x="210" y="481"/>
                                  </a:lnTo>
                                  <a:lnTo>
                                    <a:pt x="155" y="511"/>
                                  </a:lnTo>
                                  <a:lnTo>
                                    <a:pt x="115" y="541"/>
                                  </a:lnTo>
                                  <a:lnTo>
                                    <a:pt x="80" y="576"/>
                                  </a:lnTo>
                                  <a:lnTo>
                                    <a:pt x="50" y="611"/>
                                  </a:lnTo>
                                  <a:lnTo>
                                    <a:pt x="25" y="651"/>
                                  </a:lnTo>
                                  <a:lnTo>
                                    <a:pt x="15" y="676"/>
                                  </a:lnTo>
                                  <a:lnTo>
                                    <a:pt x="5" y="696"/>
                                  </a:lnTo>
                                  <a:lnTo>
                                    <a:pt x="0" y="721"/>
                                  </a:lnTo>
                                  <a:lnTo>
                                    <a:pt x="0" y="746"/>
                                  </a:lnTo>
                                  <a:lnTo>
                                    <a:pt x="5" y="801"/>
                                  </a:lnTo>
                                  <a:lnTo>
                                    <a:pt x="20" y="856"/>
                                  </a:lnTo>
                                  <a:lnTo>
                                    <a:pt x="45" y="911"/>
                                  </a:lnTo>
                                  <a:lnTo>
                                    <a:pt x="80" y="966"/>
                                  </a:lnTo>
                                  <a:lnTo>
                                    <a:pt x="125" y="1011"/>
                                  </a:lnTo>
                                  <a:lnTo>
                                    <a:pt x="180" y="1056"/>
                                  </a:lnTo>
                                  <a:lnTo>
                                    <a:pt x="240" y="1096"/>
                                  </a:lnTo>
                                  <a:lnTo>
                                    <a:pt x="310" y="1126"/>
                                  </a:lnTo>
                                  <a:lnTo>
                                    <a:pt x="385" y="1141"/>
                                  </a:lnTo>
                                  <a:lnTo>
                                    <a:pt x="460" y="1151"/>
                                  </a:lnTo>
                                  <a:lnTo>
                                    <a:pt x="505" y="1151"/>
                                  </a:lnTo>
                                  <a:lnTo>
                                    <a:pt x="550" y="1146"/>
                                  </a:lnTo>
                                  <a:lnTo>
                                    <a:pt x="600" y="1136"/>
                                  </a:lnTo>
                                  <a:lnTo>
                                    <a:pt x="645" y="1126"/>
                                  </a:lnTo>
                                  <a:lnTo>
                                    <a:pt x="690" y="1111"/>
                                  </a:lnTo>
                                  <a:lnTo>
                                    <a:pt x="740" y="1091"/>
                                  </a:lnTo>
                                  <a:lnTo>
                                    <a:pt x="785" y="1066"/>
                                  </a:lnTo>
                                  <a:lnTo>
                                    <a:pt x="831" y="1041"/>
                                  </a:lnTo>
                                  <a:lnTo>
                                    <a:pt x="911" y="981"/>
                                  </a:lnTo>
                                  <a:lnTo>
                                    <a:pt x="976" y="921"/>
                                  </a:lnTo>
                                  <a:lnTo>
                                    <a:pt x="1041" y="861"/>
                                  </a:lnTo>
                                  <a:lnTo>
                                    <a:pt x="1096" y="801"/>
                                  </a:lnTo>
                                  <a:lnTo>
                                    <a:pt x="1146" y="741"/>
                                  </a:lnTo>
                                  <a:lnTo>
                                    <a:pt x="1186" y="676"/>
                                  </a:lnTo>
                                  <a:lnTo>
                                    <a:pt x="1221" y="611"/>
                                  </a:lnTo>
                                  <a:lnTo>
                                    <a:pt x="1251" y="546"/>
                                  </a:lnTo>
                                  <a:lnTo>
                                    <a:pt x="1271" y="486"/>
                                  </a:lnTo>
                                  <a:lnTo>
                                    <a:pt x="1286" y="421"/>
                                  </a:lnTo>
                                  <a:lnTo>
                                    <a:pt x="1291" y="356"/>
                                  </a:lnTo>
                                  <a:lnTo>
                                    <a:pt x="1296" y="286"/>
                                  </a:lnTo>
                                  <a:lnTo>
                                    <a:pt x="1291" y="216"/>
                                  </a:lnTo>
                                  <a:lnTo>
                                    <a:pt x="1281" y="146"/>
                                  </a:lnTo>
                                  <a:lnTo>
                                    <a:pt x="1261" y="76"/>
                                  </a:lnTo>
                                  <a:lnTo>
                                    <a:pt x="1241" y="0"/>
                                  </a:lnTo>
                                  <a:lnTo>
                                    <a:pt x="595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3828"/>
                          <wps:cNvSpPr>
                            <a:spLocks/>
                          </wps:cNvSpPr>
                          <wps:spPr bwMode="auto">
                            <a:xfrm>
                              <a:off x="935" y="695"/>
                              <a:ext cx="1211" cy="1511"/>
                            </a:xfrm>
                            <a:custGeom>
                              <a:avLst/>
                              <a:gdLst>
                                <a:gd name="T0" fmla="*/ 556 w 1211"/>
                                <a:gd name="T1" fmla="*/ 25 h 1511"/>
                                <a:gd name="T2" fmla="*/ 481 w 1211"/>
                                <a:gd name="T3" fmla="*/ 60 h 1511"/>
                                <a:gd name="T4" fmla="*/ 411 w 1211"/>
                                <a:gd name="T5" fmla="*/ 100 h 1511"/>
                                <a:gd name="T6" fmla="*/ 351 w 1211"/>
                                <a:gd name="T7" fmla="*/ 155 h 1511"/>
                                <a:gd name="T8" fmla="*/ 305 w 1211"/>
                                <a:gd name="T9" fmla="*/ 220 h 1511"/>
                                <a:gd name="T10" fmla="*/ 280 w 1211"/>
                                <a:gd name="T11" fmla="*/ 260 h 1511"/>
                                <a:gd name="T12" fmla="*/ 250 w 1211"/>
                                <a:gd name="T13" fmla="*/ 345 h 1511"/>
                                <a:gd name="T14" fmla="*/ 230 w 1211"/>
                                <a:gd name="T15" fmla="*/ 440 h 1511"/>
                                <a:gd name="T16" fmla="*/ 230 w 1211"/>
                                <a:gd name="T17" fmla="*/ 545 h 1511"/>
                                <a:gd name="T18" fmla="*/ 235 w 1211"/>
                                <a:gd name="T19" fmla="*/ 600 h 1511"/>
                                <a:gd name="T20" fmla="*/ 230 w 1211"/>
                                <a:gd name="T21" fmla="*/ 680 h 1511"/>
                                <a:gd name="T22" fmla="*/ 185 w 1211"/>
                                <a:gd name="T23" fmla="*/ 770 h 1511"/>
                                <a:gd name="T24" fmla="*/ 130 w 1211"/>
                                <a:gd name="T25" fmla="*/ 855 h 1511"/>
                                <a:gd name="T26" fmla="*/ 65 w 1211"/>
                                <a:gd name="T27" fmla="*/ 936 h 1511"/>
                                <a:gd name="T28" fmla="*/ 40 w 1211"/>
                                <a:gd name="T29" fmla="*/ 981 h 1511"/>
                                <a:gd name="T30" fmla="*/ 5 w 1211"/>
                                <a:gd name="T31" fmla="*/ 1071 h 1511"/>
                                <a:gd name="T32" fmla="*/ 0 w 1211"/>
                                <a:gd name="T33" fmla="*/ 1111 h 1511"/>
                                <a:gd name="T34" fmla="*/ 5 w 1211"/>
                                <a:gd name="T35" fmla="*/ 1161 h 1511"/>
                                <a:gd name="T36" fmla="*/ 20 w 1211"/>
                                <a:gd name="T37" fmla="*/ 1216 h 1511"/>
                                <a:gd name="T38" fmla="*/ 95 w 1211"/>
                                <a:gd name="T39" fmla="*/ 1321 h 1511"/>
                                <a:gd name="T40" fmla="*/ 130 w 1211"/>
                                <a:gd name="T41" fmla="*/ 1361 h 1511"/>
                                <a:gd name="T42" fmla="*/ 150 w 1211"/>
                                <a:gd name="T43" fmla="*/ 1396 h 1511"/>
                                <a:gd name="T44" fmla="*/ 185 w 1211"/>
                                <a:gd name="T45" fmla="*/ 1511 h 1511"/>
                                <a:gd name="T46" fmla="*/ 200 w 1211"/>
                                <a:gd name="T47" fmla="*/ 1481 h 1511"/>
                                <a:gd name="T48" fmla="*/ 240 w 1211"/>
                                <a:gd name="T49" fmla="*/ 1436 h 1511"/>
                                <a:gd name="T50" fmla="*/ 260 w 1211"/>
                                <a:gd name="T51" fmla="*/ 1416 h 1511"/>
                                <a:gd name="T52" fmla="*/ 351 w 1211"/>
                                <a:gd name="T53" fmla="*/ 1381 h 1511"/>
                                <a:gd name="T54" fmla="*/ 451 w 1211"/>
                                <a:gd name="T55" fmla="*/ 1356 h 1511"/>
                                <a:gd name="T56" fmla="*/ 516 w 1211"/>
                                <a:gd name="T57" fmla="*/ 1336 h 1511"/>
                                <a:gd name="T58" fmla="*/ 571 w 1211"/>
                                <a:gd name="T59" fmla="*/ 1311 h 1511"/>
                                <a:gd name="T60" fmla="*/ 666 w 1211"/>
                                <a:gd name="T61" fmla="*/ 1251 h 1511"/>
                                <a:gd name="T62" fmla="*/ 741 w 1211"/>
                                <a:gd name="T63" fmla="*/ 1176 h 1511"/>
                                <a:gd name="T64" fmla="*/ 786 w 1211"/>
                                <a:gd name="T65" fmla="*/ 1096 h 1511"/>
                                <a:gd name="T66" fmla="*/ 811 w 1211"/>
                                <a:gd name="T67" fmla="*/ 1011 h 1511"/>
                                <a:gd name="T68" fmla="*/ 816 w 1211"/>
                                <a:gd name="T69" fmla="*/ 971 h 1511"/>
                                <a:gd name="T70" fmla="*/ 806 w 1211"/>
                                <a:gd name="T71" fmla="*/ 880 h 1511"/>
                                <a:gd name="T72" fmla="*/ 801 w 1211"/>
                                <a:gd name="T73" fmla="*/ 835 h 1511"/>
                                <a:gd name="T74" fmla="*/ 741 w 1211"/>
                                <a:gd name="T75" fmla="*/ 645 h 1511"/>
                                <a:gd name="T76" fmla="*/ 726 w 1211"/>
                                <a:gd name="T77" fmla="*/ 595 h 1511"/>
                                <a:gd name="T78" fmla="*/ 716 w 1211"/>
                                <a:gd name="T79" fmla="*/ 485 h 1511"/>
                                <a:gd name="T80" fmla="*/ 721 w 1211"/>
                                <a:gd name="T81" fmla="*/ 430 h 1511"/>
                                <a:gd name="T82" fmla="*/ 751 w 1211"/>
                                <a:gd name="T83" fmla="*/ 330 h 1511"/>
                                <a:gd name="T84" fmla="*/ 806 w 1211"/>
                                <a:gd name="T85" fmla="*/ 250 h 1511"/>
                                <a:gd name="T86" fmla="*/ 846 w 1211"/>
                                <a:gd name="T87" fmla="*/ 215 h 1511"/>
                                <a:gd name="T88" fmla="*/ 931 w 1211"/>
                                <a:gd name="T89" fmla="*/ 170 h 1511"/>
                                <a:gd name="T90" fmla="*/ 976 w 1211"/>
                                <a:gd name="T91" fmla="*/ 160 h 1511"/>
                                <a:gd name="T92" fmla="*/ 1091 w 1211"/>
                                <a:gd name="T93" fmla="*/ 170 h 1511"/>
                                <a:gd name="T94" fmla="*/ 1211 w 1211"/>
                                <a:gd name="T95" fmla="*/ 225 h 1511"/>
                                <a:gd name="T96" fmla="*/ 1176 w 1211"/>
                                <a:gd name="T97" fmla="*/ 190 h 1511"/>
                                <a:gd name="T98" fmla="*/ 1101 w 1211"/>
                                <a:gd name="T99" fmla="*/ 130 h 1511"/>
                                <a:gd name="T100" fmla="*/ 1021 w 1211"/>
                                <a:gd name="T101" fmla="*/ 80 h 1511"/>
                                <a:gd name="T102" fmla="*/ 936 w 1211"/>
                                <a:gd name="T103" fmla="*/ 40 h 1511"/>
                                <a:gd name="T104" fmla="*/ 891 w 1211"/>
                                <a:gd name="T105" fmla="*/ 25 h 1511"/>
                                <a:gd name="T106" fmla="*/ 806 w 1211"/>
                                <a:gd name="T107" fmla="*/ 5 h 1511"/>
                                <a:gd name="T108" fmla="*/ 721 w 1211"/>
                                <a:gd name="T109" fmla="*/ 0 h 1511"/>
                                <a:gd name="T110" fmla="*/ 636 w 1211"/>
                                <a:gd name="T111" fmla="*/ 5 h 1511"/>
                                <a:gd name="T112" fmla="*/ 556 w 1211"/>
                                <a:gd name="T113" fmla="*/ 25 h 15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1211" h="1511">
                                  <a:moveTo>
                                    <a:pt x="556" y="25"/>
                                  </a:moveTo>
                                  <a:lnTo>
                                    <a:pt x="556" y="25"/>
                                  </a:lnTo>
                                  <a:lnTo>
                                    <a:pt x="516" y="40"/>
                                  </a:lnTo>
                                  <a:lnTo>
                                    <a:pt x="481" y="60"/>
                                  </a:lnTo>
                                  <a:lnTo>
                                    <a:pt x="441" y="80"/>
                                  </a:lnTo>
                                  <a:lnTo>
                                    <a:pt x="411" y="100"/>
                                  </a:lnTo>
                                  <a:lnTo>
                                    <a:pt x="381" y="125"/>
                                  </a:lnTo>
                                  <a:lnTo>
                                    <a:pt x="351" y="155"/>
                                  </a:lnTo>
                                  <a:lnTo>
                                    <a:pt x="325" y="185"/>
                                  </a:lnTo>
                                  <a:lnTo>
                                    <a:pt x="305" y="220"/>
                                  </a:lnTo>
                                  <a:lnTo>
                                    <a:pt x="280" y="260"/>
                                  </a:lnTo>
                                  <a:lnTo>
                                    <a:pt x="265" y="300"/>
                                  </a:lnTo>
                                  <a:lnTo>
                                    <a:pt x="250" y="345"/>
                                  </a:lnTo>
                                  <a:lnTo>
                                    <a:pt x="240" y="395"/>
                                  </a:lnTo>
                                  <a:lnTo>
                                    <a:pt x="230" y="440"/>
                                  </a:lnTo>
                                  <a:lnTo>
                                    <a:pt x="230" y="490"/>
                                  </a:lnTo>
                                  <a:lnTo>
                                    <a:pt x="230" y="545"/>
                                  </a:lnTo>
                                  <a:lnTo>
                                    <a:pt x="235" y="600"/>
                                  </a:lnTo>
                                  <a:lnTo>
                                    <a:pt x="235" y="640"/>
                                  </a:lnTo>
                                  <a:lnTo>
                                    <a:pt x="230" y="680"/>
                                  </a:lnTo>
                                  <a:lnTo>
                                    <a:pt x="210" y="725"/>
                                  </a:lnTo>
                                  <a:lnTo>
                                    <a:pt x="185" y="770"/>
                                  </a:lnTo>
                                  <a:lnTo>
                                    <a:pt x="130" y="855"/>
                                  </a:lnTo>
                                  <a:lnTo>
                                    <a:pt x="65" y="936"/>
                                  </a:lnTo>
                                  <a:lnTo>
                                    <a:pt x="40" y="981"/>
                                  </a:lnTo>
                                  <a:lnTo>
                                    <a:pt x="15" y="1026"/>
                                  </a:lnTo>
                                  <a:lnTo>
                                    <a:pt x="5" y="1071"/>
                                  </a:lnTo>
                                  <a:lnTo>
                                    <a:pt x="0" y="1111"/>
                                  </a:lnTo>
                                  <a:lnTo>
                                    <a:pt x="0" y="1136"/>
                                  </a:lnTo>
                                  <a:lnTo>
                                    <a:pt x="5" y="1161"/>
                                  </a:lnTo>
                                  <a:lnTo>
                                    <a:pt x="10" y="1191"/>
                                  </a:lnTo>
                                  <a:lnTo>
                                    <a:pt x="20" y="1216"/>
                                  </a:lnTo>
                                  <a:lnTo>
                                    <a:pt x="50" y="1266"/>
                                  </a:lnTo>
                                  <a:lnTo>
                                    <a:pt x="95" y="1321"/>
                                  </a:lnTo>
                                  <a:lnTo>
                                    <a:pt x="130" y="1361"/>
                                  </a:lnTo>
                                  <a:lnTo>
                                    <a:pt x="150" y="1396"/>
                                  </a:lnTo>
                                  <a:lnTo>
                                    <a:pt x="170" y="1446"/>
                                  </a:lnTo>
                                  <a:lnTo>
                                    <a:pt x="185" y="1511"/>
                                  </a:lnTo>
                                  <a:lnTo>
                                    <a:pt x="200" y="1481"/>
                                  </a:lnTo>
                                  <a:lnTo>
                                    <a:pt x="220" y="1456"/>
                                  </a:lnTo>
                                  <a:lnTo>
                                    <a:pt x="240" y="1436"/>
                                  </a:lnTo>
                                  <a:lnTo>
                                    <a:pt x="260" y="1416"/>
                                  </a:lnTo>
                                  <a:lnTo>
                                    <a:pt x="300" y="1396"/>
                                  </a:lnTo>
                                  <a:lnTo>
                                    <a:pt x="351" y="1381"/>
                                  </a:lnTo>
                                  <a:lnTo>
                                    <a:pt x="451" y="1356"/>
                                  </a:lnTo>
                                  <a:lnTo>
                                    <a:pt x="516" y="1336"/>
                                  </a:lnTo>
                                  <a:lnTo>
                                    <a:pt x="571" y="1311"/>
                                  </a:lnTo>
                                  <a:lnTo>
                                    <a:pt x="621" y="1281"/>
                                  </a:lnTo>
                                  <a:lnTo>
                                    <a:pt x="666" y="1251"/>
                                  </a:lnTo>
                                  <a:lnTo>
                                    <a:pt x="706" y="1216"/>
                                  </a:lnTo>
                                  <a:lnTo>
                                    <a:pt x="741" y="1176"/>
                                  </a:lnTo>
                                  <a:lnTo>
                                    <a:pt x="766" y="1141"/>
                                  </a:lnTo>
                                  <a:lnTo>
                                    <a:pt x="786" y="1096"/>
                                  </a:lnTo>
                                  <a:lnTo>
                                    <a:pt x="801" y="1056"/>
                                  </a:lnTo>
                                  <a:lnTo>
                                    <a:pt x="811" y="1011"/>
                                  </a:lnTo>
                                  <a:lnTo>
                                    <a:pt x="816" y="971"/>
                                  </a:lnTo>
                                  <a:lnTo>
                                    <a:pt x="811" y="926"/>
                                  </a:lnTo>
                                  <a:lnTo>
                                    <a:pt x="806" y="880"/>
                                  </a:lnTo>
                                  <a:lnTo>
                                    <a:pt x="801" y="835"/>
                                  </a:lnTo>
                                  <a:lnTo>
                                    <a:pt x="776" y="750"/>
                                  </a:lnTo>
                                  <a:lnTo>
                                    <a:pt x="741" y="645"/>
                                  </a:lnTo>
                                  <a:lnTo>
                                    <a:pt x="726" y="595"/>
                                  </a:lnTo>
                                  <a:lnTo>
                                    <a:pt x="716" y="540"/>
                                  </a:lnTo>
                                  <a:lnTo>
                                    <a:pt x="716" y="485"/>
                                  </a:lnTo>
                                  <a:lnTo>
                                    <a:pt x="721" y="430"/>
                                  </a:lnTo>
                                  <a:lnTo>
                                    <a:pt x="736" y="380"/>
                                  </a:lnTo>
                                  <a:lnTo>
                                    <a:pt x="751" y="330"/>
                                  </a:lnTo>
                                  <a:lnTo>
                                    <a:pt x="776" y="290"/>
                                  </a:lnTo>
                                  <a:lnTo>
                                    <a:pt x="806" y="250"/>
                                  </a:lnTo>
                                  <a:lnTo>
                                    <a:pt x="846" y="215"/>
                                  </a:lnTo>
                                  <a:lnTo>
                                    <a:pt x="886" y="185"/>
                                  </a:lnTo>
                                  <a:lnTo>
                                    <a:pt x="931" y="170"/>
                                  </a:lnTo>
                                  <a:lnTo>
                                    <a:pt x="976" y="160"/>
                                  </a:lnTo>
                                  <a:lnTo>
                                    <a:pt x="1036" y="160"/>
                                  </a:lnTo>
                                  <a:lnTo>
                                    <a:pt x="1091" y="170"/>
                                  </a:lnTo>
                                  <a:lnTo>
                                    <a:pt x="1151" y="195"/>
                                  </a:lnTo>
                                  <a:lnTo>
                                    <a:pt x="1211" y="225"/>
                                  </a:lnTo>
                                  <a:lnTo>
                                    <a:pt x="1176" y="190"/>
                                  </a:lnTo>
                                  <a:lnTo>
                                    <a:pt x="1141" y="160"/>
                                  </a:lnTo>
                                  <a:lnTo>
                                    <a:pt x="1101" y="130"/>
                                  </a:lnTo>
                                  <a:lnTo>
                                    <a:pt x="1066" y="100"/>
                                  </a:lnTo>
                                  <a:lnTo>
                                    <a:pt x="1021" y="80"/>
                                  </a:lnTo>
                                  <a:lnTo>
                                    <a:pt x="981" y="60"/>
                                  </a:lnTo>
                                  <a:lnTo>
                                    <a:pt x="936" y="40"/>
                                  </a:lnTo>
                                  <a:lnTo>
                                    <a:pt x="891" y="25"/>
                                  </a:lnTo>
                                  <a:lnTo>
                                    <a:pt x="851" y="15"/>
                                  </a:lnTo>
                                  <a:lnTo>
                                    <a:pt x="806" y="5"/>
                                  </a:lnTo>
                                  <a:lnTo>
                                    <a:pt x="761" y="0"/>
                                  </a:lnTo>
                                  <a:lnTo>
                                    <a:pt x="721" y="0"/>
                                  </a:lnTo>
                                  <a:lnTo>
                                    <a:pt x="681" y="0"/>
                                  </a:lnTo>
                                  <a:lnTo>
                                    <a:pt x="636" y="5"/>
                                  </a:lnTo>
                                  <a:lnTo>
                                    <a:pt x="596" y="15"/>
                                  </a:lnTo>
                                  <a:lnTo>
                                    <a:pt x="556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10000"/>
                                <a:lumOff val="9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3829"/>
                          <wps:cNvSpPr>
                            <a:spLocks/>
                          </wps:cNvSpPr>
                          <wps:spPr bwMode="auto">
                            <a:xfrm>
                              <a:off x="1165" y="695"/>
                              <a:ext cx="981" cy="560"/>
                            </a:xfrm>
                            <a:custGeom>
                              <a:avLst/>
                              <a:gdLst>
                                <a:gd name="T0" fmla="*/ 326 w 981"/>
                                <a:gd name="T1" fmla="*/ 25 h 560"/>
                                <a:gd name="T2" fmla="*/ 326 w 981"/>
                                <a:gd name="T3" fmla="*/ 25 h 560"/>
                                <a:gd name="T4" fmla="*/ 286 w 981"/>
                                <a:gd name="T5" fmla="*/ 40 h 560"/>
                                <a:gd name="T6" fmla="*/ 251 w 981"/>
                                <a:gd name="T7" fmla="*/ 60 h 560"/>
                                <a:gd name="T8" fmla="*/ 211 w 981"/>
                                <a:gd name="T9" fmla="*/ 80 h 560"/>
                                <a:gd name="T10" fmla="*/ 181 w 981"/>
                                <a:gd name="T11" fmla="*/ 100 h 560"/>
                                <a:gd name="T12" fmla="*/ 151 w 981"/>
                                <a:gd name="T13" fmla="*/ 125 h 560"/>
                                <a:gd name="T14" fmla="*/ 121 w 981"/>
                                <a:gd name="T15" fmla="*/ 155 h 560"/>
                                <a:gd name="T16" fmla="*/ 95 w 981"/>
                                <a:gd name="T17" fmla="*/ 185 h 560"/>
                                <a:gd name="T18" fmla="*/ 75 w 981"/>
                                <a:gd name="T19" fmla="*/ 220 h 560"/>
                                <a:gd name="T20" fmla="*/ 75 w 981"/>
                                <a:gd name="T21" fmla="*/ 220 h 560"/>
                                <a:gd name="T22" fmla="*/ 40 w 981"/>
                                <a:gd name="T23" fmla="*/ 285 h 560"/>
                                <a:gd name="T24" fmla="*/ 15 w 981"/>
                                <a:gd name="T25" fmla="*/ 355 h 560"/>
                                <a:gd name="T26" fmla="*/ 5 w 981"/>
                                <a:gd name="T27" fmla="*/ 430 h 560"/>
                                <a:gd name="T28" fmla="*/ 0 w 981"/>
                                <a:gd name="T29" fmla="*/ 510 h 560"/>
                                <a:gd name="T30" fmla="*/ 0 w 981"/>
                                <a:gd name="T31" fmla="*/ 510 h 560"/>
                                <a:gd name="T32" fmla="*/ 60 w 981"/>
                                <a:gd name="T33" fmla="*/ 530 h 560"/>
                                <a:gd name="T34" fmla="*/ 116 w 981"/>
                                <a:gd name="T35" fmla="*/ 540 h 560"/>
                                <a:gd name="T36" fmla="*/ 176 w 981"/>
                                <a:gd name="T37" fmla="*/ 550 h 560"/>
                                <a:gd name="T38" fmla="*/ 236 w 981"/>
                                <a:gd name="T39" fmla="*/ 560 h 560"/>
                                <a:gd name="T40" fmla="*/ 301 w 981"/>
                                <a:gd name="T41" fmla="*/ 560 h 560"/>
                                <a:gd name="T42" fmla="*/ 361 w 981"/>
                                <a:gd name="T43" fmla="*/ 560 h 560"/>
                                <a:gd name="T44" fmla="*/ 421 w 981"/>
                                <a:gd name="T45" fmla="*/ 555 h 560"/>
                                <a:gd name="T46" fmla="*/ 486 w 981"/>
                                <a:gd name="T47" fmla="*/ 550 h 560"/>
                                <a:gd name="T48" fmla="*/ 486 w 981"/>
                                <a:gd name="T49" fmla="*/ 550 h 560"/>
                                <a:gd name="T50" fmla="*/ 486 w 981"/>
                                <a:gd name="T51" fmla="*/ 490 h 560"/>
                                <a:gd name="T52" fmla="*/ 491 w 981"/>
                                <a:gd name="T53" fmla="*/ 430 h 560"/>
                                <a:gd name="T54" fmla="*/ 491 w 981"/>
                                <a:gd name="T55" fmla="*/ 430 h 560"/>
                                <a:gd name="T56" fmla="*/ 506 w 981"/>
                                <a:gd name="T57" fmla="*/ 380 h 560"/>
                                <a:gd name="T58" fmla="*/ 521 w 981"/>
                                <a:gd name="T59" fmla="*/ 330 h 560"/>
                                <a:gd name="T60" fmla="*/ 546 w 981"/>
                                <a:gd name="T61" fmla="*/ 290 h 560"/>
                                <a:gd name="T62" fmla="*/ 576 w 981"/>
                                <a:gd name="T63" fmla="*/ 250 h 560"/>
                                <a:gd name="T64" fmla="*/ 576 w 981"/>
                                <a:gd name="T65" fmla="*/ 250 h 560"/>
                                <a:gd name="T66" fmla="*/ 616 w 981"/>
                                <a:gd name="T67" fmla="*/ 215 h 560"/>
                                <a:gd name="T68" fmla="*/ 656 w 981"/>
                                <a:gd name="T69" fmla="*/ 185 h 560"/>
                                <a:gd name="T70" fmla="*/ 701 w 981"/>
                                <a:gd name="T71" fmla="*/ 170 h 560"/>
                                <a:gd name="T72" fmla="*/ 746 w 981"/>
                                <a:gd name="T73" fmla="*/ 160 h 560"/>
                                <a:gd name="T74" fmla="*/ 746 w 981"/>
                                <a:gd name="T75" fmla="*/ 160 h 560"/>
                                <a:gd name="T76" fmla="*/ 806 w 981"/>
                                <a:gd name="T77" fmla="*/ 160 h 560"/>
                                <a:gd name="T78" fmla="*/ 861 w 981"/>
                                <a:gd name="T79" fmla="*/ 170 h 560"/>
                                <a:gd name="T80" fmla="*/ 921 w 981"/>
                                <a:gd name="T81" fmla="*/ 195 h 560"/>
                                <a:gd name="T82" fmla="*/ 981 w 981"/>
                                <a:gd name="T83" fmla="*/ 225 h 560"/>
                                <a:gd name="T84" fmla="*/ 981 w 981"/>
                                <a:gd name="T85" fmla="*/ 225 h 560"/>
                                <a:gd name="T86" fmla="*/ 946 w 981"/>
                                <a:gd name="T87" fmla="*/ 190 h 560"/>
                                <a:gd name="T88" fmla="*/ 911 w 981"/>
                                <a:gd name="T89" fmla="*/ 160 h 560"/>
                                <a:gd name="T90" fmla="*/ 871 w 981"/>
                                <a:gd name="T91" fmla="*/ 130 h 560"/>
                                <a:gd name="T92" fmla="*/ 836 w 981"/>
                                <a:gd name="T93" fmla="*/ 100 h 560"/>
                                <a:gd name="T94" fmla="*/ 791 w 981"/>
                                <a:gd name="T95" fmla="*/ 80 h 560"/>
                                <a:gd name="T96" fmla="*/ 751 w 981"/>
                                <a:gd name="T97" fmla="*/ 60 h 560"/>
                                <a:gd name="T98" fmla="*/ 706 w 981"/>
                                <a:gd name="T99" fmla="*/ 40 h 560"/>
                                <a:gd name="T100" fmla="*/ 661 w 981"/>
                                <a:gd name="T101" fmla="*/ 25 h 560"/>
                                <a:gd name="T102" fmla="*/ 661 w 981"/>
                                <a:gd name="T103" fmla="*/ 25 h 560"/>
                                <a:gd name="T104" fmla="*/ 621 w 981"/>
                                <a:gd name="T105" fmla="*/ 15 h 560"/>
                                <a:gd name="T106" fmla="*/ 576 w 981"/>
                                <a:gd name="T107" fmla="*/ 5 h 560"/>
                                <a:gd name="T108" fmla="*/ 531 w 981"/>
                                <a:gd name="T109" fmla="*/ 0 h 560"/>
                                <a:gd name="T110" fmla="*/ 491 w 981"/>
                                <a:gd name="T111" fmla="*/ 0 h 560"/>
                                <a:gd name="T112" fmla="*/ 451 w 981"/>
                                <a:gd name="T113" fmla="*/ 0 h 560"/>
                                <a:gd name="T114" fmla="*/ 406 w 981"/>
                                <a:gd name="T115" fmla="*/ 5 h 560"/>
                                <a:gd name="T116" fmla="*/ 366 w 981"/>
                                <a:gd name="T117" fmla="*/ 15 h 560"/>
                                <a:gd name="T118" fmla="*/ 326 w 981"/>
                                <a:gd name="T119" fmla="*/ 25 h 560"/>
                                <a:gd name="T120" fmla="*/ 326 w 981"/>
                                <a:gd name="T121" fmla="*/ 25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981" h="560">
                                  <a:moveTo>
                                    <a:pt x="326" y="25"/>
                                  </a:moveTo>
                                  <a:lnTo>
                                    <a:pt x="326" y="25"/>
                                  </a:lnTo>
                                  <a:lnTo>
                                    <a:pt x="286" y="40"/>
                                  </a:lnTo>
                                  <a:lnTo>
                                    <a:pt x="251" y="60"/>
                                  </a:lnTo>
                                  <a:lnTo>
                                    <a:pt x="211" y="80"/>
                                  </a:lnTo>
                                  <a:lnTo>
                                    <a:pt x="181" y="100"/>
                                  </a:lnTo>
                                  <a:lnTo>
                                    <a:pt x="151" y="125"/>
                                  </a:lnTo>
                                  <a:lnTo>
                                    <a:pt x="121" y="155"/>
                                  </a:lnTo>
                                  <a:lnTo>
                                    <a:pt x="95" y="185"/>
                                  </a:lnTo>
                                  <a:lnTo>
                                    <a:pt x="75" y="220"/>
                                  </a:lnTo>
                                  <a:lnTo>
                                    <a:pt x="40" y="285"/>
                                  </a:lnTo>
                                  <a:lnTo>
                                    <a:pt x="15" y="355"/>
                                  </a:lnTo>
                                  <a:lnTo>
                                    <a:pt x="5" y="430"/>
                                  </a:lnTo>
                                  <a:lnTo>
                                    <a:pt x="0" y="510"/>
                                  </a:lnTo>
                                  <a:lnTo>
                                    <a:pt x="60" y="530"/>
                                  </a:lnTo>
                                  <a:lnTo>
                                    <a:pt x="116" y="540"/>
                                  </a:lnTo>
                                  <a:lnTo>
                                    <a:pt x="176" y="550"/>
                                  </a:lnTo>
                                  <a:lnTo>
                                    <a:pt x="236" y="560"/>
                                  </a:lnTo>
                                  <a:lnTo>
                                    <a:pt x="301" y="560"/>
                                  </a:lnTo>
                                  <a:lnTo>
                                    <a:pt x="361" y="560"/>
                                  </a:lnTo>
                                  <a:lnTo>
                                    <a:pt x="421" y="555"/>
                                  </a:lnTo>
                                  <a:lnTo>
                                    <a:pt x="486" y="550"/>
                                  </a:lnTo>
                                  <a:lnTo>
                                    <a:pt x="486" y="490"/>
                                  </a:lnTo>
                                  <a:lnTo>
                                    <a:pt x="491" y="430"/>
                                  </a:lnTo>
                                  <a:lnTo>
                                    <a:pt x="506" y="380"/>
                                  </a:lnTo>
                                  <a:lnTo>
                                    <a:pt x="521" y="330"/>
                                  </a:lnTo>
                                  <a:lnTo>
                                    <a:pt x="546" y="290"/>
                                  </a:lnTo>
                                  <a:lnTo>
                                    <a:pt x="576" y="250"/>
                                  </a:lnTo>
                                  <a:lnTo>
                                    <a:pt x="616" y="215"/>
                                  </a:lnTo>
                                  <a:lnTo>
                                    <a:pt x="656" y="185"/>
                                  </a:lnTo>
                                  <a:lnTo>
                                    <a:pt x="701" y="170"/>
                                  </a:lnTo>
                                  <a:lnTo>
                                    <a:pt x="746" y="160"/>
                                  </a:lnTo>
                                  <a:lnTo>
                                    <a:pt x="806" y="160"/>
                                  </a:lnTo>
                                  <a:lnTo>
                                    <a:pt x="861" y="170"/>
                                  </a:lnTo>
                                  <a:lnTo>
                                    <a:pt x="921" y="195"/>
                                  </a:lnTo>
                                  <a:lnTo>
                                    <a:pt x="981" y="225"/>
                                  </a:lnTo>
                                  <a:lnTo>
                                    <a:pt x="946" y="190"/>
                                  </a:lnTo>
                                  <a:lnTo>
                                    <a:pt x="911" y="160"/>
                                  </a:lnTo>
                                  <a:lnTo>
                                    <a:pt x="871" y="130"/>
                                  </a:lnTo>
                                  <a:lnTo>
                                    <a:pt x="836" y="100"/>
                                  </a:lnTo>
                                  <a:lnTo>
                                    <a:pt x="791" y="80"/>
                                  </a:lnTo>
                                  <a:lnTo>
                                    <a:pt x="751" y="60"/>
                                  </a:lnTo>
                                  <a:lnTo>
                                    <a:pt x="706" y="40"/>
                                  </a:lnTo>
                                  <a:lnTo>
                                    <a:pt x="661" y="25"/>
                                  </a:lnTo>
                                  <a:lnTo>
                                    <a:pt x="621" y="15"/>
                                  </a:lnTo>
                                  <a:lnTo>
                                    <a:pt x="576" y="5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491" y="0"/>
                                  </a:lnTo>
                                  <a:lnTo>
                                    <a:pt x="451" y="0"/>
                                  </a:lnTo>
                                  <a:lnTo>
                                    <a:pt x="406" y="5"/>
                                  </a:lnTo>
                                  <a:lnTo>
                                    <a:pt x="366" y="15"/>
                                  </a:lnTo>
                                  <a:lnTo>
                                    <a:pt x="326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3830"/>
                          <wps:cNvSpPr>
                            <a:spLocks/>
                          </wps:cNvSpPr>
                          <wps:spPr bwMode="auto">
                            <a:xfrm>
                              <a:off x="2101" y="885"/>
                              <a:ext cx="250" cy="250"/>
                            </a:xfrm>
                            <a:custGeom>
                              <a:avLst/>
                              <a:gdLst>
                                <a:gd name="T0" fmla="*/ 150 w 250"/>
                                <a:gd name="T1" fmla="*/ 0 h 250"/>
                                <a:gd name="T2" fmla="*/ 150 w 250"/>
                                <a:gd name="T3" fmla="*/ 0 h 250"/>
                                <a:gd name="T4" fmla="*/ 125 w 250"/>
                                <a:gd name="T5" fmla="*/ 0 h 250"/>
                                <a:gd name="T6" fmla="*/ 95 w 250"/>
                                <a:gd name="T7" fmla="*/ 5 h 250"/>
                                <a:gd name="T8" fmla="*/ 70 w 250"/>
                                <a:gd name="T9" fmla="*/ 15 h 250"/>
                                <a:gd name="T10" fmla="*/ 45 w 250"/>
                                <a:gd name="T11" fmla="*/ 35 h 250"/>
                                <a:gd name="T12" fmla="*/ 45 w 250"/>
                                <a:gd name="T13" fmla="*/ 35 h 250"/>
                                <a:gd name="T14" fmla="*/ 20 w 250"/>
                                <a:gd name="T15" fmla="*/ 65 h 250"/>
                                <a:gd name="T16" fmla="*/ 5 w 250"/>
                                <a:gd name="T17" fmla="*/ 90 h 250"/>
                                <a:gd name="T18" fmla="*/ 0 w 250"/>
                                <a:gd name="T19" fmla="*/ 120 h 250"/>
                                <a:gd name="T20" fmla="*/ 0 w 250"/>
                                <a:gd name="T21" fmla="*/ 150 h 250"/>
                                <a:gd name="T22" fmla="*/ 0 w 250"/>
                                <a:gd name="T23" fmla="*/ 150 h 250"/>
                                <a:gd name="T24" fmla="*/ 10 w 250"/>
                                <a:gd name="T25" fmla="*/ 175 h 250"/>
                                <a:gd name="T26" fmla="*/ 20 w 250"/>
                                <a:gd name="T27" fmla="*/ 200 h 250"/>
                                <a:gd name="T28" fmla="*/ 40 w 250"/>
                                <a:gd name="T29" fmla="*/ 220 h 250"/>
                                <a:gd name="T30" fmla="*/ 65 w 250"/>
                                <a:gd name="T31" fmla="*/ 235 h 250"/>
                                <a:gd name="T32" fmla="*/ 65 w 250"/>
                                <a:gd name="T33" fmla="*/ 235 h 250"/>
                                <a:gd name="T34" fmla="*/ 85 w 250"/>
                                <a:gd name="T35" fmla="*/ 240 h 250"/>
                                <a:gd name="T36" fmla="*/ 105 w 250"/>
                                <a:gd name="T37" fmla="*/ 245 h 250"/>
                                <a:gd name="T38" fmla="*/ 125 w 250"/>
                                <a:gd name="T39" fmla="*/ 250 h 250"/>
                                <a:gd name="T40" fmla="*/ 145 w 250"/>
                                <a:gd name="T41" fmla="*/ 245 h 250"/>
                                <a:gd name="T42" fmla="*/ 145 w 250"/>
                                <a:gd name="T43" fmla="*/ 245 h 250"/>
                                <a:gd name="T44" fmla="*/ 180 w 250"/>
                                <a:gd name="T45" fmla="*/ 235 h 250"/>
                                <a:gd name="T46" fmla="*/ 210 w 250"/>
                                <a:gd name="T47" fmla="*/ 215 h 250"/>
                                <a:gd name="T48" fmla="*/ 210 w 250"/>
                                <a:gd name="T49" fmla="*/ 215 h 250"/>
                                <a:gd name="T50" fmla="*/ 235 w 250"/>
                                <a:gd name="T51" fmla="*/ 185 h 250"/>
                                <a:gd name="T52" fmla="*/ 245 w 250"/>
                                <a:gd name="T53" fmla="*/ 150 h 250"/>
                                <a:gd name="T54" fmla="*/ 245 w 250"/>
                                <a:gd name="T55" fmla="*/ 150 h 250"/>
                                <a:gd name="T56" fmla="*/ 250 w 250"/>
                                <a:gd name="T57" fmla="*/ 130 h 250"/>
                                <a:gd name="T58" fmla="*/ 250 w 250"/>
                                <a:gd name="T59" fmla="*/ 110 h 250"/>
                                <a:gd name="T60" fmla="*/ 245 w 250"/>
                                <a:gd name="T61" fmla="*/ 90 h 250"/>
                                <a:gd name="T62" fmla="*/ 240 w 250"/>
                                <a:gd name="T63" fmla="*/ 70 h 250"/>
                                <a:gd name="T64" fmla="*/ 240 w 250"/>
                                <a:gd name="T65" fmla="*/ 70 h 250"/>
                                <a:gd name="T66" fmla="*/ 225 w 250"/>
                                <a:gd name="T67" fmla="*/ 45 h 250"/>
                                <a:gd name="T68" fmla="*/ 205 w 250"/>
                                <a:gd name="T69" fmla="*/ 25 h 250"/>
                                <a:gd name="T70" fmla="*/ 180 w 250"/>
                                <a:gd name="T71" fmla="*/ 10 h 250"/>
                                <a:gd name="T72" fmla="*/ 150 w 250"/>
                                <a:gd name="T73" fmla="*/ 0 h 250"/>
                                <a:gd name="T74" fmla="*/ 150 w 250"/>
                                <a:gd name="T75" fmla="*/ 0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50" h="250">
                                  <a:moveTo>
                                    <a:pt x="150" y="0"/>
                                  </a:moveTo>
                                  <a:lnTo>
                                    <a:pt x="150" y="0"/>
                                  </a:lnTo>
                                  <a:lnTo>
                                    <a:pt x="125" y="0"/>
                                  </a:lnTo>
                                  <a:lnTo>
                                    <a:pt x="95" y="5"/>
                                  </a:lnTo>
                                  <a:lnTo>
                                    <a:pt x="70" y="15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20" y="65"/>
                                  </a:lnTo>
                                  <a:lnTo>
                                    <a:pt x="5" y="90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10" y="175"/>
                                  </a:lnTo>
                                  <a:lnTo>
                                    <a:pt x="20" y="200"/>
                                  </a:lnTo>
                                  <a:lnTo>
                                    <a:pt x="40" y="220"/>
                                  </a:lnTo>
                                  <a:lnTo>
                                    <a:pt x="65" y="235"/>
                                  </a:lnTo>
                                  <a:lnTo>
                                    <a:pt x="85" y="240"/>
                                  </a:lnTo>
                                  <a:lnTo>
                                    <a:pt x="105" y="245"/>
                                  </a:lnTo>
                                  <a:lnTo>
                                    <a:pt x="125" y="250"/>
                                  </a:lnTo>
                                  <a:lnTo>
                                    <a:pt x="145" y="245"/>
                                  </a:lnTo>
                                  <a:lnTo>
                                    <a:pt x="180" y="235"/>
                                  </a:lnTo>
                                  <a:lnTo>
                                    <a:pt x="210" y="215"/>
                                  </a:lnTo>
                                  <a:lnTo>
                                    <a:pt x="235" y="185"/>
                                  </a:lnTo>
                                  <a:lnTo>
                                    <a:pt x="245" y="150"/>
                                  </a:lnTo>
                                  <a:lnTo>
                                    <a:pt x="250" y="130"/>
                                  </a:lnTo>
                                  <a:lnTo>
                                    <a:pt x="250" y="110"/>
                                  </a:lnTo>
                                  <a:lnTo>
                                    <a:pt x="245" y="90"/>
                                  </a:lnTo>
                                  <a:lnTo>
                                    <a:pt x="240" y="70"/>
                                  </a:lnTo>
                                  <a:lnTo>
                                    <a:pt x="225" y="45"/>
                                  </a:lnTo>
                                  <a:lnTo>
                                    <a:pt x="205" y="25"/>
                                  </a:lnTo>
                                  <a:lnTo>
                                    <a:pt x="180" y="10"/>
                                  </a:lnTo>
                                  <a:lnTo>
                                    <a:pt x="1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10000"/>
                                <a:lumOff val="9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3831"/>
                          <wps:cNvSpPr>
                            <a:spLocks/>
                          </wps:cNvSpPr>
                          <wps:spPr bwMode="auto">
                            <a:xfrm>
                              <a:off x="1150" y="1265"/>
                              <a:ext cx="471" cy="411"/>
                            </a:xfrm>
                            <a:custGeom>
                              <a:avLst/>
                              <a:gdLst>
                                <a:gd name="T0" fmla="*/ 456 w 471"/>
                                <a:gd name="T1" fmla="*/ 30 h 411"/>
                                <a:gd name="T2" fmla="*/ 85 w 471"/>
                                <a:gd name="T3" fmla="*/ 0 h 411"/>
                                <a:gd name="T4" fmla="*/ 85 w 471"/>
                                <a:gd name="T5" fmla="*/ 0 h 411"/>
                                <a:gd name="T6" fmla="*/ 40 w 471"/>
                                <a:gd name="T7" fmla="*/ 100 h 411"/>
                                <a:gd name="T8" fmla="*/ 15 w 471"/>
                                <a:gd name="T9" fmla="*/ 190 h 411"/>
                                <a:gd name="T10" fmla="*/ 5 w 471"/>
                                <a:gd name="T11" fmla="*/ 225 h 411"/>
                                <a:gd name="T12" fmla="*/ 0 w 471"/>
                                <a:gd name="T13" fmla="*/ 260 h 411"/>
                                <a:gd name="T14" fmla="*/ 0 w 471"/>
                                <a:gd name="T15" fmla="*/ 290 h 411"/>
                                <a:gd name="T16" fmla="*/ 0 w 471"/>
                                <a:gd name="T17" fmla="*/ 320 h 411"/>
                                <a:gd name="T18" fmla="*/ 5 w 471"/>
                                <a:gd name="T19" fmla="*/ 346 h 411"/>
                                <a:gd name="T20" fmla="*/ 20 w 471"/>
                                <a:gd name="T21" fmla="*/ 366 h 411"/>
                                <a:gd name="T22" fmla="*/ 30 w 471"/>
                                <a:gd name="T23" fmla="*/ 381 h 411"/>
                                <a:gd name="T24" fmla="*/ 50 w 471"/>
                                <a:gd name="T25" fmla="*/ 396 h 411"/>
                                <a:gd name="T26" fmla="*/ 70 w 471"/>
                                <a:gd name="T27" fmla="*/ 406 h 411"/>
                                <a:gd name="T28" fmla="*/ 95 w 471"/>
                                <a:gd name="T29" fmla="*/ 411 h 411"/>
                                <a:gd name="T30" fmla="*/ 126 w 471"/>
                                <a:gd name="T31" fmla="*/ 411 h 411"/>
                                <a:gd name="T32" fmla="*/ 156 w 471"/>
                                <a:gd name="T33" fmla="*/ 411 h 411"/>
                                <a:gd name="T34" fmla="*/ 156 w 471"/>
                                <a:gd name="T35" fmla="*/ 411 h 411"/>
                                <a:gd name="T36" fmla="*/ 201 w 471"/>
                                <a:gd name="T37" fmla="*/ 406 h 411"/>
                                <a:gd name="T38" fmla="*/ 241 w 471"/>
                                <a:gd name="T39" fmla="*/ 401 h 411"/>
                                <a:gd name="T40" fmla="*/ 281 w 471"/>
                                <a:gd name="T41" fmla="*/ 391 h 411"/>
                                <a:gd name="T42" fmla="*/ 316 w 471"/>
                                <a:gd name="T43" fmla="*/ 381 h 411"/>
                                <a:gd name="T44" fmla="*/ 346 w 471"/>
                                <a:gd name="T45" fmla="*/ 366 h 411"/>
                                <a:gd name="T46" fmla="*/ 376 w 471"/>
                                <a:gd name="T47" fmla="*/ 351 h 411"/>
                                <a:gd name="T48" fmla="*/ 396 w 471"/>
                                <a:gd name="T49" fmla="*/ 330 h 411"/>
                                <a:gd name="T50" fmla="*/ 421 w 471"/>
                                <a:gd name="T51" fmla="*/ 305 h 411"/>
                                <a:gd name="T52" fmla="*/ 436 w 471"/>
                                <a:gd name="T53" fmla="*/ 280 h 411"/>
                                <a:gd name="T54" fmla="*/ 451 w 471"/>
                                <a:gd name="T55" fmla="*/ 255 h 411"/>
                                <a:gd name="T56" fmla="*/ 461 w 471"/>
                                <a:gd name="T57" fmla="*/ 225 h 411"/>
                                <a:gd name="T58" fmla="*/ 466 w 471"/>
                                <a:gd name="T59" fmla="*/ 190 h 411"/>
                                <a:gd name="T60" fmla="*/ 471 w 471"/>
                                <a:gd name="T61" fmla="*/ 155 h 411"/>
                                <a:gd name="T62" fmla="*/ 471 w 471"/>
                                <a:gd name="T63" fmla="*/ 115 h 411"/>
                                <a:gd name="T64" fmla="*/ 466 w 471"/>
                                <a:gd name="T65" fmla="*/ 75 h 411"/>
                                <a:gd name="T66" fmla="*/ 456 w 471"/>
                                <a:gd name="T67" fmla="*/ 30 h 411"/>
                                <a:gd name="T68" fmla="*/ 456 w 471"/>
                                <a:gd name="T69" fmla="*/ 30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471" h="411">
                                  <a:moveTo>
                                    <a:pt x="456" y="30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40" y="100"/>
                                  </a:lnTo>
                                  <a:lnTo>
                                    <a:pt x="15" y="190"/>
                                  </a:lnTo>
                                  <a:lnTo>
                                    <a:pt x="5" y="225"/>
                                  </a:lnTo>
                                  <a:lnTo>
                                    <a:pt x="0" y="260"/>
                                  </a:lnTo>
                                  <a:lnTo>
                                    <a:pt x="0" y="290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5" y="346"/>
                                  </a:lnTo>
                                  <a:lnTo>
                                    <a:pt x="20" y="366"/>
                                  </a:lnTo>
                                  <a:lnTo>
                                    <a:pt x="30" y="381"/>
                                  </a:lnTo>
                                  <a:lnTo>
                                    <a:pt x="50" y="396"/>
                                  </a:lnTo>
                                  <a:lnTo>
                                    <a:pt x="70" y="406"/>
                                  </a:lnTo>
                                  <a:lnTo>
                                    <a:pt x="95" y="411"/>
                                  </a:lnTo>
                                  <a:lnTo>
                                    <a:pt x="126" y="411"/>
                                  </a:lnTo>
                                  <a:lnTo>
                                    <a:pt x="156" y="411"/>
                                  </a:lnTo>
                                  <a:lnTo>
                                    <a:pt x="201" y="406"/>
                                  </a:lnTo>
                                  <a:lnTo>
                                    <a:pt x="241" y="401"/>
                                  </a:lnTo>
                                  <a:lnTo>
                                    <a:pt x="281" y="391"/>
                                  </a:lnTo>
                                  <a:lnTo>
                                    <a:pt x="316" y="381"/>
                                  </a:lnTo>
                                  <a:lnTo>
                                    <a:pt x="346" y="366"/>
                                  </a:lnTo>
                                  <a:lnTo>
                                    <a:pt x="376" y="351"/>
                                  </a:lnTo>
                                  <a:lnTo>
                                    <a:pt x="396" y="330"/>
                                  </a:lnTo>
                                  <a:lnTo>
                                    <a:pt x="421" y="305"/>
                                  </a:lnTo>
                                  <a:lnTo>
                                    <a:pt x="436" y="280"/>
                                  </a:lnTo>
                                  <a:lnTo>
                                    <a:pt x="451" y="255"/>
                                  </a:lnTo>
                                  <a:lnTo>
                                    <a:pt x="461" y="225"/>
                                  </a:lnTo>
                                  <a:lnTo>
                                    <a:pt x="466" y="190"/>
                                  </a:lnTo>
                                  <a:lnTo>
                                    <a:pt x="471" y="155"/>
                                  </a:lnTo>
                                  <a:lnTo>
                                    <a:pt x="471" y="115"/>
                                  </a:lnTo>
                                  <a:lnTo>
                                    <a:pt x="466" y="75"/>
                                  </a:lnTo>
                                  <a:lnTo>
                                    <a:pt x="456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3832"/>
                          <wps:cNvSpPr>
                            <a:spLocks/>
                          </wps:cNvSpPr>
                          <wps:spPr bwMode="auto">
                            <a:xfrm>
                              <a:off x="995" y="1595"/>
                              <a:ext cx="536" cy="416"/>
                            </a:xfrm>
                            <a:custGeom>
                              <a:avLst/>
                              <a:gdLst>
                                <a:gd name="T0" fmla="*/ 155 w 536"/>
                                <a:gd name="T1" fmla="*/ 16 h 416"/>
                                <a:gd name="T2" fmla="*/ 155 w 536"/>
                                <a:gd name="T3" fmla="*/ 16 h 416"/>
                                <a:gd name="T4" fmla="*/ 120 w 536"/>
                                <a:gd name="T5" fmla="*/ 26 h 416"/>
                                <a:gd name="T6" fmla="*/ 90 w 536"/>
                                <a:gd name="T7" fmla="*/ 46 h 416"/>
                                <a:gd name="T8" fmla="*/ 65 w 536"/>
                                <a:gd name="T9" fmla="*/ 71 h 416"/>
                                <a:gd name="T10" fmla="*/ 45 w 536"/>
                                <a:gd name="T11" fmla="*/ 96 h 416"/>
                                <a:gd name="T12" fmla="*/ 45 w 536"/>
                                <a:gd name="T13" fmla="*/ 96 h 416"/>
                                <a:gd name="T14" fmla="*/ 25 w 536"/>
                                <a:gd name="T15" fmla="*/ 126 h 416"/>
                                <a:gd name="T16" fmla="*/ 15 w 536"/>
                                <a:gd name="T17" fmla="*/ 161 h 416"/>
                                <a:gd name="T18" fmla="*/ 5 w 536"/>
                                <a:gd name="T19" fmla="*/ 196 h 416"/>
                                <a:gd name="T20" fmla="*/ 0 w 536"/>
                                <a:gd name="T21" fmla="*/ 236 h 416"/>
                                <a:gd name="T22" fmla="*/ 0 w 536"/>
                                <a:gd name="T23" fmla="*/ 236 h 416"/>
                                <a:gd name="T24" fmla="*/ 0 w 536"/>
                                <a:gd name="T25" fmla="*/ 281 h 416"/>
                                <a:gd name="T26" fmla="*/ 5 w 536"/>
                                <a:gd name="T27" fmla="*/ 326 h 416"/>
                                <a:gd name="T28" fmla="*/ 15 w 536"/>
                                <a:gd name="T29" fmla="*/ 371 h 416"/>
                                <a:gd name="T30" fmla="*/ 30 w 536"/>
                                <a:gd name="T31" fmla="*/ 416 h 416"/>
                                <a:gd name="T32" fmla="*/ 30 w 536"/>
                                <a:gd name="T33" fmla="*/ 416 h 416"/>
                                <a:gd name="T34" fmla="*/ 45 w 536"/>
                                <a:gd name="T35" fmla="*/ 391 h 416"/>
                                <a:gd name="T36" fmla="*/ 70 w 536"/>
                                <a:gd name="T37" fmla="*/ 366 h 416"/>
                                <a:gd name="T38" fmla="*/ 105 w 536"/>
                                <a:gd name="T39" fmla="*/ 336 h 416"/>
                                <a:gd name="T40" fmla="*/ 150 w 536"/>
                                <a:gd name="T41" fmla="*/ 306 h 416"/>
                                <a:gd name="T42" fmla="*/ 150 w 536"/>
                                <a:gd name="T43" fmla="*/ 306 h 416"/>
                                <a:gd name="T44" fmla="*/ 220 w 536"/>
                                <a:gd name="T45" fmla="*/ 251 h 416"/>
                                <a:gd name="T46" fmla="*/ 220 w 536"/>
                                <a:gd name="T47" fmla="*/ 251 h 416"/>
                                <a:gd name="T48" fmla="*/ 260 w 536"/>
                                <a:gd name="T49" fmla="*/ 221 h 416"/>
                                <a:gd name="T50" fmla="*/ 286 w 536"/>
                                <a:gd name="T51" fmla="*/ 191 h 416"/>
                                <a:gd name="T52" fmla="*/ 286 w 536"/>
                                <a:gd name="T53" fmla="*/ 191 h 416"/>
                                <a:gd name="T54" fmla="*/ 306 w 536"/>
                                <a:gd name="T55" fmla="*/ 226 h 416"/>
                                <a:gd name="T56" fmla="*/ 326 w 536"/>
                                <a:gd name="T57" fmla="*/ 261 h 416"/>
                                <a:gd name="T58" fmla="*/ 351 w 536"/>
                                <a:gd name="T59" fmla="*/ 291 h 416"/>
                                <a:gd name="T60" fmla="*/ 376 w 536"/>
                                <a:gd name="T61" fmla="*/ 321 h 416"/>
                                <a:gd name="T62" fmla="*/ 406 w 536"/>
                                <a:gd name="T63" fmla="*/ 346 h 416"/>
                                <a:gd name="T64" fmla="*/ 436 w 536"/>
                                <a:gd name="T65" fmla="*/ 371 h 416"/>
                                <a:gd name="T66" fmla="*/ 471 w 536"/>
                                <a:gd name="T67" fmla="*/ 396 h 416"/>
                                <a:gd name="T68" fmla="*/ 506 w 536"/>
                                <a:gd name="T69" fmla="*/ 416 h 416"/>
                                <a:gd name="T70" fmla="*/ 506 w 536"/>
                                <a:gd name="T71" fmla="*/ 416 h 416"/>
                                <a:gd name="T72" fmla="*/ 526 w 536"/>
                                <a:gd name="T73" fmla="*/ 331 h 416"/>
                                <a:gd name="T74" fmla="*/ 536 w 536"/>
                                <a:gd name="T75" fmla="*/ 256 h 416"/>
                                <a:gd name="T76" fmla="*/ 536 w 536"/>
                                <a:gd name="T77" fmla="*/ 221 h 416"/>
                                <a:gd name="T78" fmla="*/ 536 w 536"/>
                                <a:gd name="T79" fmla="*/ 191 h 416"/>
                                <a:gd name="T80" fmla="*/ 526 w 536"/>
                                <a:gd name="T81" fmla="*/ 161 h 416"/>
                                <a:gd name="T82" fmla="*/ 516 w 536"/>
                                <a:gd name="T83" fmla="*/ 136 h 416"/>
                                <a:gd name="T84" fmla="*/ 506 w 536"/>
                                <a:gd name="T85" fmla="*/ 111 h 416"/>
                                <a:gd name="T86" fmla="*/ 486 w 536"/>
                                <a:gd name="T87" fmla="*/ 86 h 416"/>
                                <a:gd name="T88" fmla="*/ 466 w 536"/>
                                <a:gd name="T89" fmla="*/ 71 h 416"/>
                                <a:gd name="T90" fmla="*/ 446 w 536"/>
                                <a:gd name="T91" fmla="*/ 51 h 416"/>
                                <a:gd name="T92" fmla="*/ 421 w 536"/>
                                <a:gd name="T93" fmla="*/ 36 h 416"/>
                                <a:gd name="T94" fmla="*/ 391 w 536"/>
                                <a:gd name="T95" fmla="*/ 26 h 416"/>
                                <a:gd name="T96" fmla="*/ 356 w 536"/>
                                <a:gd name="T97" fmla="*/ 16 h 416"/>
                                <a:gd name="T98" fmla="*/ 321 w 536"/>
                                <a:gd name="T99" fmla="*/ 5 h 416"/>
                                <a:gd name="T100" fmla="*/ 321 w 536"/>
                                <a:gd name="T101" fmla="*/ 5 h 416"/>
                                <a:gd name="T102" fmla="*/ 276 w 536"/>
                                <a:gd name="T103" fmla="*/ 0 h 416"/>
                                <a:gd name="T104" fmla="*/ 230 w 536"/>
                                <a:gd name="T105" fmla="*/ 0 h 416"/>
                                <a:gd name="T106" fmla="*/ 190 w 536"/>
                                <a:gd name="T107" fmla="*/ 5 h 416"/>
                                <a:gd name="T108" fmla="*/ 155 w 536"/>
                                <a:gd name="T109" fmla="*/ 16 h 416"/>
                                <a:gd name="T110" fmla="*/ 155 w 536"/>
                                <a:gd name="T111" fmla="*/ 16 h 4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536" h="416">
                                  <a:moveTo>
                                    <a:pt x="155" y="16"/>
                                  </a:moveTo>
                                  <a:lnTo>
                                    <a:pt x="155" y="16"/>
                                  </a:lnTo>
                                  <a:lnTo>
                                    <a:pt x="120" y="26"/>
                                  </a:lnTo>
                                  <a:lnTo>
                                    <a:pt x="90" y="46"/>
                                  </a:lnTo>
                                  <a:lnTo>
                                    <a:pt x="65" y="71"/>
                                  </a:lnTo>
                                  <a:lnTo>
                                    <a:pt x="45" y="96"/>
                                  </a:lnTo>
                                  <a:lnTo>
                                    <a:pt x="25" y="126"/>
                                  </a:lnTo>
                                  <a:lnTo>
                                    <a:pt x="15" y="161"/>
                                  </a:lnTo>
                                  <a:lnTo>
                                    <a:pt x="5" y="196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0" y="281"/>
                                  </a:lnTo>
                                  <a:lnTo>
                                    <a:pt x="5" y="326"/>
                                  </a:lnTo>
                                  <a:lnTo>
                                    <a:pt x="15" y="371"/>
                                  </a:lnTo>
                                  <a:lnTo>
                                    <a:pt x="30" y="416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70" y="366"/>
                                  </a:lnTo>
                                  <a:lnTo>
                                    <a:pt x="105" y="336"/>
                                  </a:lnTo>
                                  <a:lnTo>
                                    <a:pt x="150" y="306"/>
                                  </a:lnTo>
                                  <a:lnTo>
                                    <a:pt x="220" y="251"/>
                                  </a:lnTo>
                                  <a:lnTo>
                                    <a:pt x="260" y="221"/>
                                  </a:lnTo>
                                  <a:lnTo>
                                    <a:pt x="286" y="191"/>
                                  </a:lnTo>
                                  <a:lnTo>
                                    <a:pt x="306" y="226"/>
                                  </a:lnTo>
                                  <a:lnTo>
                                    <a:pt x="326" y="261"/>
                                  </a:lnTo>
                                  <a:lnTo>
                                    <a:pt x="351" y="291"/>
                                  </a:lnTo>
                                  <a:lnTo>
                                    <a:pt x="376" y="321"/>
                                  </a:lnTo>
                                  <a:lnTo>
                                    <a:pt x="406" y="346"/>
                                  </a:lnTo>
                                  <a:lnTo>
                                    <a:pt x="436" y="371"/>
                                  </a:lnTo>
                                  <a:lnTo>
                                    <a:pt x="471" y="396"/>
                                  </a:lnTo>
                                  <a:lnTo>
                                    <a:pt x="506" y="416"/>
                                  </a:lnTo>
                                  <a:lnTo>
                                    <a:pt x="526" y="331"/>
                                  </a:lnTo>
                                  <a:lnTo>
                                    <a:pt x="536" y="256"/>
                                  </a:lnTo>
                                  <a:lnTo>
                                    <a:pt x="536" y="221"/>
                                  </a:lnTo>
                                  <a:lnTo>
                                    <a:pt x="536" y="191"/>
                                  </a:lnTo>
                                  <a:lnTo>
                                    <a:pt x="526" y="161"/>
                                  </a:lnTo>
                                  <a:lnTo>
                                    <a:pt x="516" y="136"/>
                                  </a:lnTo>
                                  <a:lnTo>
                                    <a:pt x="506" y="111"/>
                                  </a:lnTo>
                                  <a:lnTo>
                                    <a:pt x="486" y="86"/>
                                  </a:lnTo>
                                  <a:lnTo>
                                    <a:pt x="466" y="71"/>
                                  </a:lnTo>
                                  <a:lnTo>
                                    <a:pt x="446" y="51"/>
                                  </a:lnTo>
                                  <a:lnTo>
                                    <a:pt x="421" y="36"/>
                                  </a:lnTo>
                                  <a:lnTo>
                                    <a:pt x="391" y="26"/>
                                  </a:lnTo>
                                  <a:lnTo>
                                    <a:pt x="356" y="16"/>
                                  </a:lnTo>
                                  <a:lnTo>
                                    <a:pt x="321" y="5"/>
                                  </a:lnTo>
                                  <a:lnTo>
                                    <a:pt x="276" y="0"/>
                                  </a:lnTo>
                                  <a:lnTo>
                                    <a:pt x="230" y="0"/>
                                  </a:lnTo>
                                  <a:lnTo>
                                    <a:pt x="190" y="5"/>
                                  </a:lnTo>
                                  <a:lnTo>
                                    <a:pt x="155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10000"/>
                                <a:lumOff val="9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3833"/>
                          <wps:cNvSpPr>
                            <a:spLocks/>
                          </wps:cNvSpPr>
                          <wps:spPr bwMode="auto">
                            <a:xfrm>
                              <a:off x="1170" y="1315"/>
                              <a:ext cx="276" cy="471"/>
                            </a:xfrm>
                            <a:custGeom>
                              <a:avLst/>
                              <a:gdLst>
                                <a:gd name="T0" fmla="*/ 90 w 276"/>
                                <a:gd name="T1" fmla="*/ 471 h 471"/>
                                <a:gd name="T2" fmla="*/ 90 w 276"/>
                                <a:gd name="T3" fmla="*/ 471 h 471"/>
                                <a:gd name="T4" fmla="*/ 121 w 276"/>
                                <a:gd name="T5" fmla="*/ 471 h 471"/>
                                <a:gd name="T6" fmla="*/ 151 w 276"/>
                                <a:gd name="T7" fmla="*/ 466 h 471"/>
                                <a:gd name="T8" fmla="*/ 181 w 276"/>
                                <a:gd name="T9" fmla="*/ 456 h 471"/>
                                <a:gd name="T10" fmla="*/ 206 w 276"/>
                                <a:gd name="T11" fmla="*/ 436 h 471"/>
                                <a:gd name="T12" fmla="*/ 206 w 276"/>
                                <a:gd name="T13" fmla="*/ 436 h 471"/>
                                <a:gd name="T14" fmla="*/ 226 w 276"/>
                                <a:gd name="T15" fmla="*/ 416 h 471"/>
                                <a:gd name="T16" fmla="*/ 246 w 276"/>
                                <a:gd name="T17" fmla="*/ 391 h 471"/>
                                <a:gd name="T18" fmla="*/ 256 w 276"/>
                                <a:gd name="T19" fmla="*/ 361 h 471"/>
                                <a:gd name="T20" fmla="*/ 266 w 276"/>
                                <a:gd name="T21" fmla="*/ 326 h 471"/>
                                <a:gd name="T22" fmla="*/ 266 w 276"/>
                                <a:gd name="T23" fmla="*/ 326 h 471"/>
                                <a:gd name="T24" fmla="*/ 276 w 276"/>
                                <a:gd name="T25" fmla="*/ 290 h 471"/>
                                <a:gd name="T26" fmla="*/ 276 w 276"/>
                                <a:gd name="T27" fmla="*/ 250 h 471"/>
                                <a:gd name="T28" fmla="*/ 276 w 276"/>
                                <a:gd name="T29" fmla="*/ 210 h 471"/>
                                <a:gd name="T30" fmla="*/ 271 w 276"/>
                                <a:gd name="T31" fmla="*/ 170 h 471"/>
                                <a:gd name="T32" fmla="*/ 271 w 276"/>
                                <a:gd name="T33" fmla="*/ 170 h 471"/>
                                <a:gd name="T34" fmla="*/ 261 w 276"/>
                                <a:gd name="T35" fmla="*/ 125 h 471"/>
                                <a:gd name="T36" fmla="*/ 246 w 276"/>
                                <a:gd name="T37" fmla="*/ 85 h 471"/>
                                <a:gd name="T38" fmla="*/ 226 w 276"/>
                                <a:gd name="T39" fmla="*/ 40 h 471"/>
                                <a:gd name="T40" fmla="*/ 201 w 276"/>
                                <a:gd name="T41" fmla="*/ 0 h 471"/>
                                <a:gd name="T42" fmla="*/ 201 w 276"/>
                                <a:gd name="T43" fmla="*/ 0 h 471"/>
                                <a:gd name="T44" fmla="*/ 131 w 276"/>
                                <a:gd name="T45" fmla="*/ 85 h 471"/>
                                <a:gd name="T46" fmla="*/ 75 w 276"/>
                                <a:gd name="T47" fmla="*/ 170 h 471"/>
                                <a:gd name="T48" fmla="*/ 35 w 276"/>
                                <a:gd name="T49" fmla="*/ 245 h 471"/>
                                <a:gd name="T50" fmla="*/ 20 w 276"/>
                                <a:gd name="T51" fmla="*/ 280 h 471"/>
                                <a:gd name="T52" fmla="*/ 10 w 276"/>
                                <a:gd name="T53" fmla="*/ 316 h 471"/>
                                <a:gd name="T54" fmla="*/ 10 w 276"/>
                                <a:gd name="T55" fmla="*/ 316 h 471"/>
                                <a:gd name="T56" fmla="*/ 5 w 276"/>
                                <a:gd name="T57" fmla="*/ 346 h 471"/>
                                <a:gd name="T58" fmla="*/ 0 w 276"/>
                                <a:gd name="T59" fmla="*/ 376 h 471"/>
                                <a:gd name="T60" fmla="*/ 5 w 276"/>
                                <a:gd name="T61" fmla="*/ 401 h 471"/>
                                <a:gd name="T62" fmla="*/ 15 w 276"/>
                                <a:gd name="T63" fmla="*/ 421 h 471"/>
                                <a:gd name="T64" fmla="*/ 15 w 276"/>
                                <a:gd name="T65" fmla="*/ 421 h 471"/>
                                <a:gd name="T66" fmla="*/ 25 w 276"/>
                                <a:gd name="T67" fmla="*/ 441 h 471"/>
                                <a:gd name="T68" fmla="*/ 40 w 276"/>
                                <a:gd name="T69" fmla="*/ 451 h 471"/>
                                <a:gd name="T70" fmla="*/ 60 w 276"/>
                                <a:gd name="T71" fmla="*/ 461 h 471"/>
                                <a:gd name="T72" fmla="*/ 90 w 276"/>
                                <a:gd name="T73" fmla="*/ 471 h 471"/>
                                <a:gd name="T74" fmla="*/ 90 w 276"/>
                                <a:gd name="T75" fmla="*/ 471 h 4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76" h="471">
                                  <a:moveTo>
                                    <a:pt x="90" y="471"/>
                                  </a:moveTo>
                                  <a:lnTo>
                                    <a:pt x="90" y="471"/>
                                  </a:lnTo>
                                  <a:lnTo>
                                    <a:pt x="121" y="471"/>
                                  </a:lnTo>
                                  <a:lnTo>
                                    <a:pt x="151" y="466"/>
                                  </a:lnTo>
                                  <a:lnTo>
                                    <a:pt x="181" y="456"/>
                                  </a:lnTo>
                                  <a:lnTo>
                                    <a:pt x="206" y="436"/>
                                  </a:lnTo>
                                  <a:lnTo>
                                    <a:pt x="226" y="416"/>
                                  </a:lnTo>
                                  <a:lnTo>
                                    <a:pt x="246" y="391"/>
                                  </a:lnTo>
                                  <a:lnTo>
                                    <a:pt x="256" y="361"/>
                                  </a:lnTo>
                                  <a:lnTo>
                                    <a:pt x="266" y="326"/>
                                  </a:lnTo>
                                  <a:lnTo>
                                    <a:pt x="276" y="290"/>
                                  </a:lnTo>
                                  <a:lnTo>
                                    <a:pt x="276" y="250"/>
                                  </a:lnTo>
                                  <a:lnTo>
                                    <a:pt x="276" y="210"/>
                                  </a:lnTo>
                                  <a:lnTo>
                                    <a:pt x="271" y="170"/>
                                  </a:lnTo>
                                  <a:lnTo>
                                    <a:pt x="261" y="125"/>
                                  </a:lnTo>
                                  <a:lnTo>
                                    <a:pt x="246" y="85"/>
                                  </a:lnTo>
                                  <a:lnTo>
                                    <a:pt x="226" y="40"/>
                                  </a:lnTo>
                                  <a:lnTo>
                                    <a:pt x="201" y="0"/>
                                  </a:lnTo>
                                  <a:lnTo>
                                    <a:pt x="131" y="85"/>
                                  </a:lnTo>
                                  <a:lnTo>
                                    <a:pt x="75" y="170"/>
                                  </a:lnTo>
                                  <a:lnTo>
                                    <a:pt x="35" y="245"/>
                                  </a:lnTo>
                                  <a:lnTo>
                                    <a:pt x="20" y="280"/>
                                  </a:lnTo>
                                  <a:lnTo>
                                    <a:pt x="10" y="316"/>
                                  </a:lnTo>
                                  <a:lnTo>
                                    <a:pt x="5" y="346"/>
                                  </a:lnTo>
                                  <a:lnTo>
                                    <a:pt x="0" y="376"/>
                                  </a:lnTo>
                                  <a:lnTo>
                                    <a:pt x="5" y="401"/>
                                  </a:lnTo>
                                  <a:lnTo>
                                    <a:pt x="15" y="421"/>
                                  </a:lnTo>
                                  <a:lnTo>
                                    <a:pt x="25" y="441"/>
                                  </a:lnTo>
                                  <a:lnTo>
                                    <a:pt x="40" y="451"/>
                                  </a:lnTo>
                                  <a:lnTo>
                                    <a:pt x="60" y="461"/>
                                  </a:lnTo>
                                  <a:lnTo>
                                    <a:pt x="9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3834"/>
                          <wps:cNvSpPr>
                            <a:spLocks/>
                          </wps:cNvSpPr>
                          <wps:spPr bwMode="auto">
                            <a:xfrm>
                              <a:off x="1165" y="1205"/>
                              <a:ext cx="511" cy="135"/>
                            </a:xfrm>
                            <a:custGeom>
                              <a:avLst/>
                              <a:gdLst>
                                <a:gd name="T0" fmla="*/ 5 w 511"/>
                                <a:gd name="T1" fmla="*/ 90 h 135"/>
                                <a:gd name="T2" fmla="*/ 5 w 511"/>
                                <a:gd name="T3" fmla="*/ 90 h 135"/>
                                <a:gd name="T4" fmla="*/ 5 w 511"/>
                                <a:gd name="T5" fmla="*/ 95 h 135"/>
                                <a:gd name="T6" fmla="*/ 511 w 511"/>
                                <a:gd name="T7" fmla="*/ 135 h 135"/>
                                <a:gd name="T8" fmla="*/ 511 w 511"/>
                                <a:gd name="T9" fmla="*/ 135 h 135"/>
                                <a:gd name="T10" fmla="*/ 511 w 511"/>
                                <a:gd name="T11" fmla="*/ 135 h 135"/>
                                <a:gd name="T12" fmla="*/ 496 w 511"/>
                                <a:gd name="T13" fmla="*/ 85 h 135"/>
                                <a:gd name="T14" fmla="*/ 486 w 511"/>
                                <a:gd name="T15" fmla="*/ 40 h 135"/>
                                <a:gd name="T16" fmla="*/ 486 w 511"/>
                                <a:gd name="T17" fmla="*/ 40 h 135"/>
                                <a:gd name="T18" fmla="*/ 0 w 511"/>
                                <a:gd name="T19" fmla="*/ 0 h 135"/>
                                <a:gd name="T20" fmla="*/ 0 w 511"/>
                                <a:gd name="T21" fmla="*/ 0 h 135"/>
                                <a:gd name="T22" fmla="*/ 5 w 511"/>
                                <a:gd name="T23" fmla="*/ 90 h 135"/>
                                <a:gd name="T24" fmla="*/ 5 w 511"/>
                                <a:gd name="T25" fmla="*/ 90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511" h="135">
                                  <a:moveTo>
                                    <a:pt x="5" y="90"/>
                                  </a:moveTo>
                                  <a:lnTo>
                                    <a:pt x="5" y="90"/>
                                  </a:lnTo>
                                  <a:lnTo>
                                    <a:pt x="5" y="95"/>
                                  </a:lnTo>
                                  <a:lnTo>
                                    <a:pt x="511" y="135"/>
                                  </a:lnTo>
                                  <a:lnTo>
                                    <a:pt x="496" y="85"/>
                                  </a:lnTo>
                                  <a:lnTo>
                                    <a:pt x="486" y="4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10000"/>
                                <a:lumOff val="9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3835"/>
                          <wps:cNvSpPr>
                            <a:spLocks/>
                          </wps:cNvSpPr>
                          <wps:spPr bwMode="auto">
                            <a:xfrm>
                              <a:off x="1240" y="1305"/>
                              <a:ext cx="51" cy="45"/>
                            </a:xfrm>
                            <a:custGeom>
                              <a:avLst/>
                              <a:gdLst>
                                <a:gd name="T0" fmla="*/ 31 w 51"/>
                                <a:gd name="T1" fmla="*/ 45 h 45"/>
                                <a:gd name="T2" fmla="*/ 31 w 51"/>
                                <a:gd name="T3" fmla="*/ 45 h 45"/>
                                <a:gd name="T4" fmla="*/ 41 w 51"/>
                                <a:gd name="T5" fmla="*/ 40 h 45"/>
                                <a:gd name="T6" fmla="*/ 46 w 51"/>
                                <a:gd name="T7" fmla="*/ 35 h 45"/>
                                <a:gd name="T8" fmla="*/ 51 w 51"/>
                                <a:gd name="T9" fmla="*/ 20 h 45"/>
                                <a:gd name="T10" fmla="*/ 51 w 51"/>
                                <a:gd name="T11" fmla="*/ 5 h 45"/>
                                <a:gd name="T12" fmla="*/ 0 w 51"/>
                                <a:gd name="T13" fmla="*/ 0 h 45"/>
                                <a:gd name="T14" fmla="*/ 0 w 51"/>
                                <a:gd name="T15" fmla="*/ 0 h 45"/>
                                <a:gd name="T16" fmla="*/ 0 w 51"/>
                                <a:gd name="T17" fmla="*/ 20 h 45"/>
                                <a:gd name="T18" fmla="*/ 10 w 51"/>
                                <a:gd name="T19" fmla="*/ 35 h 45"/>
                                <a:gd name="T20" fmla="*/ 20 w 51"/>
                                <a:gd name="T21" fmla="*/ 40 h 45"/>
                                <a:gd name="T22" fmla="*/ 31 w 51"/>
                                <a:gd name="T23" fmla="*/ 45 h 45"/>
                                <a:gd name="T24" fmla="*/ 31 w 51"/>
                                <a:gd name="T25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51" h="45">
                                  <a:moveTo>
                                    <a:pt x="31" y="45"/>
                                  </a:moveTo>
                                  <a:lnTo>
                                    <a:pt x="31" y="45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6" y="35"/>
                                  </a:lnTo>
                                  <a:lnTo>
                                    <a:pt x="51" y="20"/>
                                  </a:lnTo>
                                  <a:lnTo>
                                    <a:pt x="51" y="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10" y="35"/>
                                  </a:lnTo>
                                  <a:lnTo>
                                    <a:pt x="20" y="40"/>
                                  </a:lnTo>
                                  <a:lnTo>
                                    <a:pt x="31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3836"/>
                          <wps:cNvSpPr>
                            <a:spLocks/>
                          </wps:cNvSpPr>
                          <wps:spPr bwMode="auto">
                            <a:xfrm>
                              <a:off x="1496" y="1325"/>
                              <a:ext cx="50" cy="45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0 h 45"/>
                                <a:gd name="T2" fmla="*/ 0 w 50"/>
                                <a:gd name="T3" fmla="*/ 0 h 45"/>
                                <a:gd name="T4" fmla="*/ 5 w 50"/>
                                <a:gd name="T5" fmla="*/ 20 h 45"/>
                                <a:gd name="T6" fmla="*/ 10 w 50"/>
                                <a:gd name="T7" fmla="*/ 35 h 45"/>
                                <a:gd name="T8" fmla="*/ 20 w 50"/>
                                <a:gd name="T9" fmla="*/ 45 h 45"/>
                                <a:gd name="T10" fmla="*/ 30 w 50"/>
                                <a:gd name="T11" fmla="*/ 45 h 45"/>
                                <a:gd name="T12" fmla="*/ 30 w 50"/>
                                <a:gd name="T13" fmla="*/ 45 h 45"/>
                                <a:gd name="T14" fmla="*/ 40 w 50"/>
                                <a:gd name="T15" fmla="*/ 40 h 45"/>
                                <a:gd name="T16" fmla="*/ 45 w 50"/>
                                <a:gd name="T17" fmla="*/ 35 h 45"/>
                                <a:gd name="T18" fmla="*/ 50 w 50"/>
                                <a:gd name="T19" fmla="*/ 20 h 45"/>
                                <a:gd name="T20" fmla="*/ 45 w 50"/>
                                <a:gd name="T21" fmla="*/ 5 h 45"/>
                                <a:gd name="T22" fmla="*/ 0 w 50"/>
                                <a:gd name="T23" fmla="*/ 0 h 45"/>
                                <a:gd name="T24" fmla="*/ 0 w 50"/>
                                <a:gd name="T25" fmla="*/ 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50" h="45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5" y="20"/>
                                  </a:lnTo>
                                  <a:lnTo>
                                    <a:pt x="10" y="35"/>
                                  </a:lnTo>
                                  <a:lnTo>
                                    <a:pt x="20" y="45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50" y="2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3837"/>
                          <wps:cNvSpPr>
                            <a:spLocks/>
                          </wps:cNvSpPr>
                          <wps:spPr bwMode="auto">
                            <a:xfrm>
                              <a:off x="470" y="2241"/>
                              <a:ext cx="831" cy="500"/>
                            </a:xfrm>
                            <a:custGeom>
                              <a:avLst/>
                              <a:gdLst>
                                <a:gd name="T0" fmla="*/ 25 w 831"/>
                                <a:gd name="T1" fmla="*/ 0 h 500"/>
                                <a:gd name="T2" fmla="*/ 25 w 831"/>
                                <a:gd name="T3" fmla="*/ 0 h 500"/>
                                <a:gd name="T4" fmla="*/ 15 w 831"/>
                                <a:gd name="T5" fmla="*/ 25 h 500"/>
                                <a:gd name="T6" fmla="*/ 5 w 831"/>
                                <a:gd name="T7" fmla="*/ 45 h 500"/>
                                <a:gd name="T8" fmla="*/ 0 w 831"/>
                                <a:gd name="T9" fmla="*/ 70 h 500"/>
                                <a:gd name="T10" fmla="*/ 0 w 831"/>
                                <a:gd name="T11" fmla="*/ 95 h 500"/>
                                <a:gd name="T12" fmla="*/ 5 w 831"/>
                                <a:gd name="T13" fmla="*/ 150 h 500"/>
                                <a:gd name="T14" fmla="*/ 20 w 831"/>
                                <a:gd name="T15" fmla="*/ 205 h 500"/>
                                <a:gd name="T16" fmla="*/ 20 w 831"/>
                                <a:gd name="T17" fmla="*/ 205 h 500"/>
                                <a:gd name="T18" fmla="*/ 45 w 831"/>
                                <a:gd name="T19" fmla="*/ 260 h 500"/>
                                <a:gd name="T20" fmla="*/ 80 w 831"/>
                                <a:gd name="T21" fmla="*/ 315 h 500"/>
                                <a:gd name="T22" fmla="*/ 125 w 831"/>
                                <a:gd name="T23" fmla="*/ 360 h 500"/>
                                <a:gd name="T24" fmla="*/ 180 w 831"/>
                                <a:gd name="T25" fmla="*/ 405 h 500"/>
                                <a:gd name="T26" fmla="*/ 180 w 831"/>
                                <a:gd name="T27" fmla="*/ 405 h 500"/>
                                <a:gd name="T28" fmla="*/ 240 w 831"/>
                                <a:gd name="T29" fmla="*/ 445 h 500"/>
                                <a:gd name="T30" fmla="*/ 310 w 831"/>
                                <a:gd name="T31" fmla="*/ 475 h 500"/>
                                <a:gd name="T32" fmla="*/ 385 w 831"/>
                                <a:gd name="T33" fmla="*/ 490 h 500"/>
                                <a:gd name="T34" fmla="*/ 460 w 831"/>
                                <a:gd name="T35" fmla="*/ 500 h 500"/>
                                <a:gd name="T36" fmla="*/ 460 w 831"/>
                                <a:gd name="T37" fmla="*/ 500 h 500"/>
                                <a:gd name="T38" fmla="*/ 505 w 831"/>
                                <a:gd name="T39" fmla="*/ 500 h 500"/>
                                <a:gd name="T40" fmla="*/ 550 w 831"/>
                                <a:gd name="T41" fmla="*/ 495 h 500"/>
                                <a:gd name="T42" fmla="*/ 600 w 831"/>
                                <a:gd name="T43" fmla="*/ 485 h 500"/>
                                <a:gd name="T44" fmla="*/ 645 w 831"/>
                                <a:gd name="T45" fmla="*/ 475 h 500"/>
                                <a:gd name="T46" fmla="*/ 690 w 831"/>
                                <a:gd name="T47" fmla="*/ 460 h 500"/>
                                <a:gd name="T48" fmla="*/ 740 w 831"/>
                                <a:gd name="T49" fmla="*/ 440 h 500"/>
                                <a:gd name="T50" fmla="*/ 785 w 831"/>
                                <a:gd name="T51" fmla="*/ 415 h 500"/>
                                <a:gd name="T52" fmla="*/ 831 w 831"/>
                                <a:gd name="T53" fmla="*/ 390 h 500"/>
                                <a:gd name="T54" fmla="*/ 831 w 831"/>
                                <a:gd name="T55" fmla="*/ 390 h 500"/>
                                <a:gd name="T56" fmla="*/ 740 w 831"/>
                                <a:gd name="T57" fmla="*/ 315 h 500"/>
                                <a:gd name="T58" fmla="*/ 640 w 831"/>
                                <a:gd name="T59" fmla="*/ 245 h 500"/>
                                <a:gd name="T60" fmla="*/ 545 w 831"/>
                                <a:gd name="T61" fmla="*/ 185 h 500"/>
                                <a:gd name="T62" fmla="*/ 445 w 831"/>
                                <a:gd name="T63" fmla="*/ 135 h 500"/>
                                <a:gd name="T64" fmla="*/ 345 w 831"/>
                                <a:gd name="T65" fmla="*/ 90 h 500"/>
                                <a:gd name="T66" fmla="*/ 240 w 831"/>
                                <a:gd name="T67" fmla="*/ 50 h 500"/>
                                <a:gd name="T68" fmla="*/ 135 w 831"/>
                                <a:gd name="T69" fmla="*/ 25 h 500"/>
                                <a:gd name="T70" fmla="*/ 25 w 831"/>
                                <a:gd name="T71" fmla="*/ 0 h 500"/>
                                <a:gd name="T72" fmla="*/ 25 w 831"/>
                                <a:gd name="T73" fmla="*/ 0 h 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831" h="500">
                                  <a:moveTo>
                                    <a:pt x="25" y="0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15" y="25"/>
                                  </a:lnTo>
                                  <a:lnTo>
                                    <a:pt x="5" y="45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5" y="150"/>
                                  </a:lnTo>
                                  <a:lnTo>
                                    <a:pt x="20" y="205"/>
                                  </a:lnTo>
                                  <a:lnTo>
                                    <a:pt x="45" y="260"/>
                                  </a:lnTo>
                                  <a:lnTo>
                                    <a:pt x="80" y="315"/>
                                  </a:lnTo>
                                  <a:lnTo>
                                    <a:pt x="125" y="360"/>
                                  </a:lnTo>
                                  <a:lnTo>
                                    <a:pt x="180" y="405"/>
                                  </a:lnTo>
                                  <a:lnTo>
                                    <a:pt x="240" y="445"/>
                                  </a:lnTo>
                                  <a:lnTo>
                                    <a:pt x="310" y="475"/>
                                  </a:lnTo>
                                  <a:lnTo>
                                    <a:pt x="385" y="490"/>
                                  </a:lnTo>
                                  <a:lnTo>
                                    <a:pt x="460" y="500"/>
                                  </a:lnTo>
                                  <a:lnTo>
                                    <a:pt x="505" y="500"/>
                                  </a:lnTo>
                                  <a:lnTo>
                                    <a:pt x="550" y="495"/>
                                  </a:lnTo>
                                  <a:lnTo>
                                    <a:pt x="600" y="485"/>
                                  </a:lnTo>
                                  <a:lnTo>
                                    <a:pt x="645" y="475"/>
                                  </a:lnTo>
                                  <a:lnTo>
                                    <a:pt x="690" y="460"/>
                                  </a:lnTo>
                                  <a:lnTo>
                                    <a:pt x="740" y="440"/>
                                  </a:lnTo>
                                  <a:lnTo>
                                    <a:pt x="785" y="415"/>
                                  </a:lnTo>
                                  <a:lnTo>
                                    <a:pt x="831" y="390"/>
                                  </a:lnTo>
                                  <a:lnTo>
                                    <a:pt x="740" y="315"/>
                                  </a:lnTo>
                                  <a:lnTo>
                                    <a:pt x="640" y="245"/>
                                  </a:lnTo>
                                  <a:lnTo>
                                    <a:pt x="545" y="185"/>
                                  </a:lnTo>
                                  <a:lnTo>
                                    <a:pt x="445" y="135"/>
                                  </a:lnTo>
                                  <a:lnTo>
                                    <a:pt x="345" y="90"/>
                                  </a:lnTo>
                                  <a:lnTo>
                                    <a:pt x="240" y="50"/>
                                  </a:lnTo>
                                  <a:lnTo>
                                    <a:pt x="135" y="25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3838"/>
                          <wps:cNvSpPr>
                            <a:spLocks/>
                          </wps:cNvSpPr>
                          <wps:spPr bwMode="auto">
                            <a:xfrm>
                              <a:off x="1491" y="2191"/>
                              <a:ext cx="145" cy="120"/>
                            </a:xfrm>
                            <a:custGeom>
                              <a:avLst/>
                              <a:gdLst>
                                <a:gd name="T0" fmla="*/ 90 w 145"/>
                                <a:gd name="T1" fmla="*/ 30 h 120"/>
                                <a:gd name="T2" fmla="*/ 0 w 145"/>
                                <a:gd name="T3" fmla="*/ 40 h 120"/>
                                <a:gd name="T4" fmla="*/ 60 w 145"/>
                                <a:gd name="T5" fmla="*/ 55 h 120"/>
                                <a:gd name="T6" fmla="*/ 10 w 145"/>
                                <a:gd name="T7" fmla="*/ 85 h 120"/>
                                <a:gd name="T8" fmla="*/ 75 w 145"/>
                                <a:gd name="T9" fmla="*/ 80 h 120"/>
                                <a:gd name="T10" fmla="*/ 40 w 145"/>
                                <a:gd name="T11" fmla="*/ 120 h 120"/>
                                <a:gd name="T12" fmla="*/ 40 w 145"/>
                                <a:gd name="T13" fmla="*/ 120 h 120"/>
                                <a:gd name="T14" fmla="*/ 75 w 145"/>
                                <a:gd name="T15" fmla="*/ 100 h 120"/>
                                <a:gd name="T16" fmla="*/ 105 w 145"/>
                                <a:gd name="T17" fmla="*/ 80 h 120"/>
                                <a:gd name="T18" fmla="*/ 130 w 145"/>
                                <a:gd name="T19" fmla="*/ 55 h 120"/>
                                <a:gd name="T20" fmla="*/ 145 w 145"/>
                                <a:gd name="T21" fmla="*/ 30 h 120"/>
                                <a:gd name="T22" fmla="*/ 145 w 145"/>
                                <a:gd name="T23" fmla="*/ 30 h 120"/>
                                <a:gd name="T24" fmla="*/ 125 w 145"/>
                                <a:gd name="T25" fmla="*/ 20 h 120"/>
                                <a:gd name="T26" fmla="*/ 105 w 145"/>
                                <a:gd name="T27" fmla="*/ 10 h 120"/>
                                <a:gd name="T28" fmla="*/ 75 w 145"/>
                                <a:gd name="T29" fmla="*/ 5 h 120"/>
                                <a:gd name="T30" fmla="*/ 45 w 145"/>
                                <a:gd name="T31" fmla="*/ 0 h 120"/>
                                <a:gd name="T32" fmla="*/ 90 w 145"/>
                                <a:gd name="T33" fmla="*/ 30 h 120"/>
                                <a:gd name="T34" fmla="*/ 90 w 145"/>
                                <a:gd name="T35" fmla="*/ 3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45" h="120">
                                  <a:moveTo>
                                    <a:pt x="90" y="30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60" y="55"/>
                                  </a:lnTo>
                                  <a:lnTo>
                                    <a:pt x="10" y="85"/>
                                  </a:lnTo>
                                  <a:lnTo>
                                    <a:pt x="75" y="80"/>
                                  </a:lnTo>
                                  <a:lnTo>
                                    <a:pt x="40" y="120"/>
                                  </a:lnTo>
                                  <a:lnTo>
                                    <a:pt x="75" y="100"/>
                                  </a:lnTo>
                                  <a:lnTo>
                                    <a:pt x="105" y="80"/>
                                  </a:lnTo>
                                  <a:lnTo>
                                    <a:pt x="130" y="55"/>
                                  </a:lnTo>
                                  <a:lnTo>
                                    <a:pt x="145" y="30"/>
                                  </a:lnTo>
                                  <a:lnTo>
                                    <a:pt x="125" y="20"/>
                                  </a:lnTo>
                                  <a:lnTo>
                                    <a:pt x="105" y="1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9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3839"/>
                          <wps:cNvSpPr>
                            <a:spLocks/>
                          </wps:cNvSpPr>
                          <wps:spPr bwMode="auto">
                            <a:xfrm>
                              <a:off x="1636" y="1756"/>
                              <a:ext cx="355" cy="465"/>
                            </a:xfrm>
                            <a:custGeom>
                              <a:avLst/>
                              <a:gdLst>
                                <a:gd name="T0" fmla="*/ 115 w 355"/>
                                <a:gd name="T1" fmla="*/ 0 h 465"/>
                                <a:gd name="T2" fmla="*/ 115 w 355"/>
                                <a:gd name="T3" fmla="*/ 0 h 465"/>
                                <a:gd name="T4" fmla="*/ 100 w 355"/>
                                <a:gd name="T5" fmla="*/ 45 h 465"/>
                                <a:gd name="T6" fmla="*/ 95 w 355"/>
                                <a:gd name="T7" fmla="*/ 80 h 465"/>
                                <a:gd name="T8" fmla="*/ 95 w 355"/>
                                <a:gd name="T9" fmla="*/ 80 h 465"/>
                                <a:gd name="T10" fmla="*/ 100 w 355"/>
                                <a:gd name="T11" fmla="*/ 100 h 465"/>
                                <a:gd name="T12" fmla="*/ 105 w 355"/>
                                <a:gd name="T13" fmla="*/ 110 h 465"/>
                                <a:gd name="T14" fmla="*/ 115 w 355"/>
                                <a:gd name="T15" fmla="*/ 120 h 465"/>
                                <a:gd name="T16" fmla="*/ 130 w 355"/>
                                <a:gd name="T17" fmla="*/ 125 h 465"/>
                                <a:gd name="T18" fmla="*/ 130 w 355"/>
                                <a:gd name="T19" fmla="*/ 125 h 465"/>
                                <a:gd name="T20" fmla="*/ 155 w 355"/>
                                <a:gd name="T21" fmla="*/ 140 h 465"/>
                                <a:gd name="T22" fmla="*/ 180 w 355"/>
                                <a:gd name="T23" fmla="*/ 155 h 465"/>
                                <a:gd name="T24" fmla="*/ 200 w 355"/>
                                <a:gd name="T25" fmla="*/ 175 h 465"/>
                                <a:gd name="T26" fmla="*/ 215 w 355"/>
                                <a:gd name="T27" fmla="*/ 195 h 465"/>
                                <a:gd name="T28" fmla="*/ 215 w 355"/>
                                <a:gd name="T29" fmla="*/ 195 h 465"/>
                                <a:gd name="T30" fmla="*/ 220 w 355"/>
                                <a:gd name="T31" fmla="*/ 215 h 465"/>
                                <a:gd name="T32" fmla="*/ 225 w 355"/>
                                <a:gd name="T33" fmla="*/ 240 h 465"/>
                                <a:gd name="T34" fmla="*/ 225 w 355"/>
                                <a:gd name="T35" fmla="*/ 260 h 465"/>
                                <a:gd name="T36" fmla="*/ 220 w 355"/>
                                <a:gd name="T37" fmla="*/ 285 h 465"/>
                                <a:gd name="T38" fmla="*/ 220 w 355"/>
                                <a:gd name="T39" fmla="*/ 285 h 465"/>
                                <a:gd name="T40" fmla="*/ 210 w 355"/>
                                <a:gd name="T41" fmla="*/ 315 h 465"/>
                                <a:gd name="T42" fmla="*/ 195 w 355"/>
                                <a:gd name="T43" fmla="*/ 340 h 465"/>
                                <a:gd name="T44" fmla="*/ 175 w 355"/>
                                <a:gd name="T45" fmla="*/ 365 h 465"/>
                                <a:gd name="T46" fmla="*/ 150 w 355"/>
                                <a:gd name="T47" fmla="*/ 385 h 465"/>
                                <a:gd name="T48" fmla="*/ 150 w 355"/>
                                <a:gd name="T49" fmla="*/ 385 h 465"/>
                                <a:gd name="T50" fmla="*/ 115 w 355"/>
                                <a:gd name="T51" fmla="*/ 410 h 465"/>
                                <a:gd name="T52" fmla="*/ 80 w 355"/>
                                <a:gd name="T53" fmla="*/ 430 h 465"/>
                                <a:gd name="T54" fmla="*/ 40 w 355"/>
                                <a:gd name="T55" fmla="*/ 450 h 465"/>
                                <a:gd name="T56" fmla="*/ 0 w 355"/>
                                <a:gd name="T57" fmla="*/ 465 h 465"/>
                                <a:gd name="T58" fmla="*/ 0 w 355"/>
                                <a:gd name="T59" fmla="*/ 465 h 465"/>
                                <a:gd name="T60" fmla="*/ 75 w 355"/>
                                <a:gd name="T61" fmla="*/ 455 h 465"/>
                                <a:gd name="T62" fmla="*/ 145 w 355"/>
                                <a:gd name="T63" fmla="*/ 435 h 465"/>
                                <a:gd name="T64" fmla="*/ 205 w 355"/>
                                <a:gd name="T65" fmla="*/ 410 h 465"/>
                                <a:gd name="T66" fmla="*/ 255 w 355"/>
                                <a:gd name="T67" fmla="*/ 375 h 465"/>
                                <a:gd name="T68" fmla="*/ 255 w 355"/>
                                <a:gd name="T69" fmla="*/ 375 h 465"/>
                                <a:gd name="T70" fmla="*/ 295 w 355"/>
                                <a:gd name="T71" fmla="*/ 345 h 465"/>
                                <a:gd name="T72" fmla="*/ 325 w 355"/>
                                <a:gd name="T73" fmla="*/ 310 h 465"/>
                                <a:gd name="T74" fmla="*/ 345 w 355"/>
                                <a:gd name="T75" fmla="*/ 270 h 465"/>
                                <a:gd name="T76" fmla="*/ 355 w 355"/>
                                <a:gd name="T77" fmla="*/ 230 h 465"/>
                                <a:gd name="T78" fmla="*/ 355 w 355"/>
                                <a:gd name="T79" fmla="*/ 230 h 465"/>
                                <a:gd name="T80" fmla="*/ 355 w 355"/>
                                <a:gd name="T81" fmla="*/ 190 h 465"/>
                                <a:gd name="T82" fmla="*/ 350 w 355"/>
                                <a:gd name="T83" fmla="*/ 155 h 465"/>
                                <a:gd name="T84" fmla="*/ 330 w 355"/>
                                <a:gd name="T85" fmla="*/ 120 h 465"/>
                                <a:gd name="T86" fmla="*/ 305 w 355"/>
                                <a:gd name="T87" fmla="*/ 85 h 465"/>
                                <a:gd name="T88" fmla="*/ 305 w 355"/>
                                <a:gd name="T89" fmla="*/ 85 h 465"/>
                                <a:gd name="T90" fmla="*/ 270 w 355"/>
                                <a:gd name="T91" fmla="*/ 55 h 465"/>
                                <a:gd name="T92" fmla="*/ 225 w 355"/>
                                <a:gd name="T93" fmla="*/ 30 h 465"/>
                                <a:gd name="T94" fmla="*/ 175 w 355"/>
                                <a:gd name="T95" fmla="*/ 10 h 465"/>
                                <a:gd name="T96" fmla="*/ 115 w 355"/>
                                <a:gd name="T97" fmla="*/ 0 h 465"/>
                                <a:gd name="T98" fmla="*/ 115 w 355"/>
                                <a:gd name="T99" fmla="*/ 0 h 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355" h="465">
                                  <a:moveTo>
                                    <a:pt x="115" y="0"/>
                                  </a:moveTo>
                                  <a:lnTo>
                                    <a:pt x="115" y="0"/>
                                  </a:lnTo>
                                  <a:lnTo>
                                    <a:pt x="100" y="45"/>
                                  </a:lnTo>
                                  <a:lnTo>
                                    <a:pt x="95" y="80"/>
                                  </a:lnTo>
                                  <a:lnTo>
                                    <a:pt x="100" y="100"/>
                                  </a:lnTo>
                                  <a:lnTo>
                                    <a:pt x="105" y="110"/>
                                  </a:lnTo>
                                  <a:lnTo>
                                    <a:pt x="115" y="120"/>
                                  </a:lnTo>
                                  <a:lnTo>
                                    <a:pt x="130" y="125"/>
                                  </a:lnTo>
                                  <a:lnTo>
                                    <a:pt x="155" y="140"/>
                                  </a:lnTo>
                                  <a:lnTo>
                                    <a:pt x="180" y="155"/>
                                  </a:lnTo>
                                  <a:lnTo>
                                    <a:pt x="200" y="175"/>
                                  </a:lnTo>
                                  <a:lnTo>
                                    <a:pt x="215" y="195"/>
                                  </a:lnTo>
                                  <a:lnTo>
                                    <a:pt x="220" y="215"/>
                                  </a:lnTo>
                                  <a:lnTo>
                                    <a:pt x="225" y="240"/>
                                  </a:lnTo>
                                  <a:lnTo>
                                    <a:pt x="225" y="260"/>
                                  </a:lnTo>
                                  <a:lnTo>
                                    <a:pt x="220" y="285"/>
                                  </a:lnTo>
                                  <a:lnTo>
                                    <a:pt x="210" y="315"/>
                                  </a:lnTo>
                                  <a:lnTo>
                                    <a:pt x="195" y="340"/>
                                  </a:lnTo>
                                  <a:lnTo>
                                    <a:pt x="175" y="365"/>
                                  </a:lnTo>
                                  <a:lnTo>
                                    <a:pt x="150" y="385"/>
                                  </a:lnTo>
                                  <a:lnTo>
                                    <a:pt x="115" y="410"/>
                                  </a:lnTo>
                                  <a:lnTo>
                                    <a:pt x="80" y="430"/>
                                  </a:lnTo>
                                  <a:lnTo>
                                    <a:pt x="40" y="450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75" y="455"/>
                                  </a:lnTo>
                                  <a:lnTo>
                                    <a:pt x="145" y="435"/>
                                  </a:lnTo>
                                  <a:lnTo>
                                    <a:pt x="205" y="410"/>
                                  </a:lnTo>
                                  <a:lnTo>
                                    <a:pt x="255" y="375"/>
                                  </a:lnTo>
                                  <a:lnTo>
                                    <a:pt x="295" y="345"/>
                                  </a:lnTo>
                                  <a:lnTo>
                                    <a:pt x="325" y="310"/>
                                  </a:lnTo>
                                  <a:lnTo>
                                    <a:pt x="345" y="27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355" y="190"/>
                                  </a:lnTo>
                                  <a:lnTo>
                                    <a:pt x="350" y="155"/>
                                  </a:lnTo>
                                  <a:lnTo>
                                    <a:pt x="330" y="120"/>
                                  </a:lnTo>
                                  <a:lnTo>
                                    <a:pt x="305" y="85"/>
                                  </a:lnTo>
                                  <a:lnTo>
                                    <a:pt x="270" y="55"/>
                                  </a:lnTo>
                                  <a:lnTo>
                                    <a:pt x="225" y="30"/>
                                  </a:lnTo>
                                  <a:lnTo>
                                    <a:pt x="175" y="10"/>
                                  </a:lnTo>
                                  <a:lnTo>
                                    <a:pt x="1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3840"/>
                          <wps:cNvSpPr>
                            <a:spLocks/>
                          </wps:cNvSpPr>
                          <wps:spPr bwMode="auto">
                            <a:xfrm>
                              <a:off x="825" y="2266"/>
                              <a:ext cx="40" cy="3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0 h 30"/>
                                <a:gd name="T2" fmla="*/ 0 w 40"/>
                                <a:gd name="T3" fmla="*/ 30 h 30"/>
                                <a:gd name="T4" fmla="*/ 40 w 40"/>
                                <a:gd name="T5" fmla="*/ 15 h 30"/>
                                <a:gd name="T6" fmla="*/ 0 w 40"/>
                                <a:gd name="T7" fmla="*/ 0 h 30"/>
                                <a:gd name="T8" fmla="*/ 0 w 40"/>
                                <a:gd name="T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0" h="30">
                                  <a:moveTo>
                                    <a:pt x="0" y="0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40" y="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6B77"/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3841"/>
                          <wps:cNvSpPr>
                            <a:spLocks/>
                          </wps:cNvSpPr>
                          <wps:spPr bwMode="auto">
                            <a:xfrm>
                              <a:off x="935" y="2021"/>
                              <a:ext cx="25" cy="40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0 h 40"/>
                                <a:gd name="T2" fmla="*/ 0 w 25"/>
                                <a:gd name="T3" fmla="*/ 40 h 40"/>
                                <a:gd name="T4" fmla="*/ 25 w 25"/>
                                <a:gd name="T5" fmla="*/ 25 h 40"/>
                                <a:gd name="T6" fmla="*/ 0 w 25"/>
                                <a:gd name="T7" fmla="*/ 0 h 40"/>
                                <a:gd name="T8" fmla="*/ 0 w 25"/>
                                <a:gd name="T9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40">
                                  <a:moveTo>
                                    <a:pt x="0" y="0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25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6B77"/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3842"/>
                          <wps:cNvSpPr>
                            <a:spLocks/>
                          </wps:cNvSpPr>
                          <wps:spPr bwMode="auto">
                            <a:xfrm>
                              <a:off x="1361" y="2146"/>
                              <a:ext cx="40" cy="3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0 h 35"/>
                                <a:gd name="T2" fmla="*/ 25 w 40"/>
                                <a:gd name="T3" fmla="*/ 35 h 35"/>
                                <a:gd name="T4" fmla="*/ 40 w 40"/>
                                <a:gd name="T5" fmla="*/ 0 h 35"/>
                                <a:gd name="T6" fmla="*/ 0 w 40"/>
                                <a:gd name="T7" fmla="*/ 10 h 35"/>
                                <a:gd name="T8" fmla="*/ 0 w 40"/>
                                <a:gd name="T9" fmla="*/ 10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0" h="35">
                                  <a:moveTo>
                                    <a:pt x="0" y="10"/>
                                  </a:moveTo>
                                  <a:lnTo>
                                    <a:pt x="25" y="35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6B77"/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3843"/>
                          <wps:cNvSpPr>
                            <a:spLocks/>
                          </wps:cNvSpPr>
                          <wps:spPr bwMode="auto">
                            <a:xfrm>
                              <a:off x="615" y="1410"/>
                              <a:ext cx="105" cy="95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5 h 95"/>
                                <a:gd name="T2" fmla="*/ 105 w 105"/>
                                <a:gd name="T3" fmla="*/ 0 h 95"/>
                                <a:gd name="T4" fmla="*/ 105 w 105"/>
                                <a:gd name="T5" fmla="*/ 0 h 95"/>
                                <a:gd name="T6" fmla="*/ 50 w 105"/>
                                <a:gd name="T7" fmla="*/ 0 h 95"/>
                                <a:gd name="T8" fmla="*/ 0 w 105"/>
                                <a:gd name="T9" fmla="*/ 5 h 95"/>
                                <a:gd name="T10" fmla="*/ 15 w 105"/>
                                <a:gd name="T11" fmla="*/ 95 h 95"/>
                                <a:gd name="T12" fmla="*/ 15 w 105"/>
                                <a:gd name="T13" fmla="*/ 95 h 95"/>
                                <a:gd name="T14" fmla="*/ 45 w 105"/>
                                <a:gd name="T15" fmla="*/ 90 h 95"/>
                                <a:gd name="T16" fmla="*/ 70 w 105"/>
                                <a:gd name="T17" fmla="*/ 70 h 95"/>
                                <a:gd name="T18" fmla="*/ 70 w 105"/>
                                <a:gd name="T19" fmla="*/ 70 h 95"/>
                                <a:gd name="T20" fmla="*/ 80 w 105"/>
                                <a:gd name="T21" fmla="*/ 55 h 95"/>
                                <a:gd name="T22" fmla="*/ 90 w 105"/>
                                <a:gd name="T23" fmla="*/ 40 h 95"/>
                                <a:gd name="T24" fmla="*/ 100 w 105"/>
                                <a:gd name="T25" fmla="*/ 25 h 95"/>
                                <a:gd name="T26" fmla="*/ 105 w 105"/>
                                <a:gd name="T27" fmla="*/ 5 h 95"/>
                                <a:gd name="T28" fmla="*/ 105 w 105"/>
                                <a:gd name="T29" fmla="*/ 5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05" h="95">
                                  <a:moveTo>
                                    <a:pt x="105" y="5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5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45" y="90"/>
                                  </a:lnTo>
                                  <a:lnTo>
                                    <a:pt x="70" y="70"/>
                                  </a:lnTo>
                                  <a:lnTo>
                                    <a:pt x="80" y="55"/>
                                  </a:lnTo>
                                  <a:lnTo>
                                    <a:pt x="90" y="40"/>
                                  </a:lnTo>
                                  <a:lnTo>
                                    <a:pt x="100" y="25"/>
                                  </a:lnTo>
                                  <a:lnTo>
                                    <a:pt x="105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FFFF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3844"/>
                          <wps:cNvSpPr>
                            <a:spLocks/>
                          </wps:cNvSpPr>
                          <wps:spPr bwMode="auto">
                            <a:xfrm>
                              <a:off x="760" y="1425"/>
                              <a:ext cx="55" cy="115"/>
                            </a:xfrm>
                            <a:custGeom>
                              <a:avLst/>
                              <a:gdLst>
                                <a:gd name="T0" fmla="*/ 55 w 55"/>
                                <a:gd name="T1" fmla="*/ 5 h 115"/>
                                <a:gd name="T2" fmla="*/ 55 w 55"/>
                                <a:gd name="T3" fmla="*/ 5 h 115"/>
                                <a:gd name="T4" fmla="*/ 30 w 55"/>
                                <a:gd name="T5" fmla="*/ 0 h 115"/>
                                <a:gd name="T6" fmla="*/ 0 w 55"/>
                                <a:gd name="T7" fmla="*/ 115 h 115"/>
                                <a:gd name="T8" fmla="*/ 25 w 55"/>
                                <a:gd name="T9" fmla="*/ 115 h 115"/>
                                <a:gd name="T10" fmla="*/ 55 w 55"/>
                                <a:gd name="T11" fmla="*/ 5 h 115"/>
                                <a:gd name="T12" fmla="*/ 55 w 55"/>
                                <a:gd name="T13" fmla="*/ 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5" h="115">
                                  <a:moveTo>
                                    <a:pt x="55" y="5"/>
                                  </a:moveTo>
                                  <a:lnTo>
                                    <a:pt x="55" y="5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25" y="115"/>
                                  </a:lnTo>
                                  <a:lnTo>
                                    <a:pt x="55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3845"/>
                          <wps:cNvSpPr>
                            <a:spLocks/>
                          </wps:cNvSpPr>
                          <wps:spPr bwMode="auto">
                            <a:xfrm>
                              <a:off x="710" y="1540"/>
                              <a:ext cx="75" cy="206"/>
                            </a:xfrm>
                            <a:custGeom>
                              <a:avLst/>
                              <a:gdLst>
                                <a:gd name="T0" fmla="*/ 50 w 75"/>
                                <a:gd name="T1" fmla="*/ 0 h 206"/>
                                <a:gd name="T2" fmla="*/ 0 w 75"/>
                                <a:gd name="T3" fmla="*/ 196 h 206"/>
                                <a:gd name="T4" fmla="*/ 20 w 75"/>
                                <a:gd name="T5" fmla="*/ 206 h 206"/>
                                <a:gd name="T6" fmla="*/ 75 w 75"/>
                                <a:gd name="T7" fmla="*/ 0 h 206"/>
                                <a:gd name="T8" fmla="*/ 50 w 75"/>
                                <a:gd name="T9" fmla="*/ 0 h 206"/>
                                <a:gd name="T10" fmla="*/ 50 w 75"/>
                                <a:gd name="T11" fmla="*/ 0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5" h="206">
                                  <a:moveTo>
                                    <a:pt x="50" y="0"/>
                                  </a:moveTo>
                                  <a:lnTo>
                                    <a:pt x="0" y="196"/>
                                  </a:lnTo>
                                  <a:lnTo>
                                    <a:pt x="20" y="206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3846"/>
                          <wps:cNvSpPr>
                            <a:spLocks/>
                          </wps:cNvSpPr>
                          <wps:spPr bwMode="auto">
                            <a:xfrm>
                              <a:off x="275" y="10"/>
                              <a:ext cx="2161" cy="920"/>
                            </a:xfrm>
                            <a:custGeom>
                              <a:avLst/>
                              <a:gdLst>
                                <a:gd name="T0" fmla="*/ 0 w 2161"/>
                                <a:gd name="T1" fmla="*/ 920 h 920"/>
                                <a:gd name="T2" fmla="*/ 155 w 2161"/>
                                <a:gd name="T3" fmla="*/ 830 h 920"/>
                                <a:gd name="T4" fmla="*/ 300 w 2161"/>
                                <a:gd name="T5" fmla="*/ 780 h 920"/>
                                <a:gd name="T6" fmla="*/ 440 w 2161"/>
                                <a:gd name="T7" fmla="*/ 770 h 920"/>
                                <a:gd name="T8" fmla="*/ 575 w 2161"/>
                                <a:gd name="T9" fmla="*/ 800 h 920"/>
                                <a:gd name="T10" fmla="*/ 610 w 2161"/>
                                <a:gd name="T11" fmla="*/ 745 h 920"/>
                                <a:gd name="T12" fmla="*/ 695 w 2161"/>
                                <a:gd name="T13" fmla="*/ 645 h 920"/>
                                <a:gd name="T14" fmla="*/ 790 w 2161"/>
                                <a:gd name="T15" fmla="*/ 570 h 920"/>
                                <a:gd name="T16" fmla="*/ 890 w 2161"/>
                                <a:gd name="T17" fmla="*/ 510 h 920"/>
                                <a:gd name="T18" fmla="*/ 1001 w 2161"/>
                                <a:gd name="T19" fmla="*/ 470 h 920"/>
                                <a:gd name="T20" fmla="*/ 1121 w 2161"/>
                                <a:gd name="T21" fmla="*/ 450 h 920"/>
                                <a:gd name="T22" fmla="*/ 1251 w 2161"/>
                                <a:gd name="T23" fmla="*/ 450 h 920"/>
                                <a:gd name="T24" fmla="*/ 1391 w 2161"/>
                                <a:gd name="T25" fmla="*/ 470 h 920"/>
                                <a:gd name="T26" fmla="*/ 1461 w 2161"/>
                                <a:gd name="T27" fmla="*/ 490 h 920"/>
                                <a:gd name="T28" fmla="*/ 1501 w 2161"/>
                                <a:gd name="T29" fmla="*/ 430 h 920"/>
                                <a:gd name="T30" fmla="*/ 1556 w 2161"/>
                                <a:gd name="T31" fmla="*/ 375 h 920"/>
                                <a:gd name="T32" fmla="*/ 1626 w 2161"/>
                                <a:gd name="T33" fmla="*/ 330 h 920"/>
                                <a:gd name="T34" fmla="*/ 1801 w 2161"/>
                                <a:gd name="T35" fmla="*/ 250 h 920"/>
                                <a:gd name="T36" fmla="*/ 2026 w 2161"/>
                                <a:gd name="T37" fmla="*/ 200 h 920"/>
                                <a:gd name="T38" fmla="*/ 2161 w 2161"/>
                                <a:gd name="T39" fmla="*/ 185 h 920"/>
                                <a:gd name="T40" fmla="*/ 1886 w 2161"/>
                                <a:gd name="T41" fmla="*/ 90 h 920"/>
                                <a:gd name="T42" fmla="*/ 1716 w 2161"/>
                                <a:gd name="T43" fmla="*/ 45 h 920"/>
                                <a:gd name="T44" fmla="*/ 1546 w 2161"/>
                                <a:gd name="T45" fmla="*/ 15 h 920"/>
                                <a:gd name="T46" fmla="*/ 1386 w 2161"/>
                                <a:gd name="T47" fmla="*/ 0 h 920"/>
                                <a:gd name="T48" fmla="*/ 1236 w 2161"/>
                                <a:gd name="T49" fmla="*/ 0 h 920"/>
                                <a:gd name="T50" fmla="*/ 1086 w 2161"/>
                                <a:gd name="T51" fmla="*/ 15 h 920"/>
                                <a:gd name="T52" fmla="*/ 945 w 2161"/>
                                <a:gd name="T53" fmla="*/ 50 h 920"/>
                                <a:gd name="T54" fmla="*/ 810 w 2161"/>
                                <a:gd name="T55" fmla="*/ 95 h 920"/>
                                <a:gd name="T56" fmla="*/ 680 w 2161"/>
                                <a:gd name="T57" fmla="*/ 155 h 920"/>
                                <a:gd name="T58" fmla="*/ 560 w 2161"/>
                                <a:gd name="T59" fmla="*/ 230 h 920"/>
                                <a:gd name="T60" fmla="*/ 445 w 2161"/>
                                <a:gd name="T61" fmla="*/ 320 h 920"/>
                                <a:gd name="T62" fmla="*/ 335 w 2161"/>
                                <a:gd name="T63" fmla="*/ 430 h 920"/>
                                <a:gd name="T64" fmla="*/ 230 w 2161"/>
                                <a:gd name="T65" fmla="*/ 550 h 920"/>
                                <a:gd name="T66" fmla="*/ 135 w 2161"/>
                                <a:gd name="T67" fmla="*/ 685 h 920"/>
                                <a:gd name="T68" fmla="*/ 45 w 2161"/>
                                <a:gd name="T69" fmla="*/ 835 h 920"/>
                                <a:gd name="T70" fmla="*/ 0 w 2161"/>
                                <a:gd name="T71" fmla="*/ 920 h 9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2161" h="920">
                                  <a:moveTo>
                                    <a:pt x="0" y="920"/>
                                  </a:moveTo>
                                  <a:lnTo>
                                    <a:pt x="0" y="920"/>
                                  </a:lnTo>
                                  <a:lnTo>
                                    <a:pt x="80" y="870"/>
                                  </a:lnTo>
                                  <a:lnTo>
                                    <a:pt x="155" y="830"/>
                                  </a:lnTo>
                                  <a:lnTo>
                                    <a:pt x="230" y="800"/>
                                  </a:lnTo>
                                  <a:lnTo>
                                    <a:pt x="300" y="780"/>
                                  </a:lnTo>
                                  <a:lnTo>
                                    <a:pt x="375" y="770"/>
                                  </a:lnTo>
                                  <a:lnTo>
                                    <a:pt x="440" y="770"/>
                                  </a:lnTo>
                                  <a:lnTo>
                                    <a:pt x="510" y="780"/>
                                  </a:lnTo>
                                  <a:lnTo>
                                    <a:pt x="575" y="800"/>
                                  </a:lnTo>
                                  <a:lnTo>
                                    <a:pt x="610" y="745"/>
                                  </a:lnTo>
                                  <a:lnTo>
                                    <a:pt x="655" y="695"/>
                                  </a:lnTo>
                                  <a:lnTo>
                                    <a:pt x="695" y="645"/>
                                  </a:lnTo>
                                  <a:lnTo>
                                    <a:pt x="740" y="605"/>
                                  </a:lnTo>
                                  <a:lnTo>
                                    <a:pt x="790" y="570"/>
                                  </a:lnTo>
                                  <a:lnTo>
                                    <a:pt x="840" y="535"/>
                                  </a:lnTo>
                                  <a:lnTo>
                                    <a:pt x="890" y="510"/>
                                  </a:lnTo>
                                  <a:lnTo>
                                    <a:pt x="945" y="490"/>
                                  </a:lnTo>
                                  <a:lnTo>
                                    <a:pt x="1001" y="470"/>
                                  </a:lnTo>
                                  <a:lnTo>
                                    <a:pt x="1061" y="460"/>
                                  </a:lnTo>
                                  <a:lnTo>
                                    <a:pt x="1121" y="450"/>
                                  </a:lnTo>
                                  <a:lnTo>
                                    <a:pt x="1186" y="450"/>
                                  </a:lnTo>
                                  <a:lnTo>
                                    <a:pt x="1251" y="450"/>
                                  </a:lnTo>
                                  <a:lnTo>
                                    <a:pt x="1321" y="460"/>
                                  </a:lnTo>
                                  <a:lnTo>
                                    <a:pt x="1391" y="470"/>
                                  </a:lnTo>
                                  <a:lnTo>
                                    <a:pt x="1461" y="490"/>
                                  </a:lnTo>
                                  <a:lnTo>
                                    <a:pt x="1481" y="460"/>
                                  </a:lnTo>
                                  <a:lnTo>
                                    <a:pt x="1501" y="430"/>
                                  </a:lnTo>
                                  <a:lnTo>
                                    <a:pt x="1526" y="400"/>
                                  </a:lnTo>
                                  <a:lnTo>
                                    <a:pt x="1556" y="375"/>
                                  </a:lnTo>
                                  <a:lnTo>
                                    <a:pt x="1591" y="350"/>
                                  </a:lnTo>
                                  <a:lnTo>
                                    <a:pt x="1626" y="330"/>
                                  </a:lnTo>
                                  <a:lnTo>
                                    <a:pt x="1706" y="285"/>
                                  </a:lnTo>
                                  <a:lnTo>
                                    <a:pt x="1801" y="250"/>
                                  </a:lnTo>
                                  <a:lnTo>
                                    <a:pt x="1906" y="225"/>
                                  </a:lnTo>
                                  <a:lnTo>
                                    <a:pt x="2026" y="200"/>
                                  </a:lnTo>
                                  <a:lnTo>
                                    <a:pt x="2161" y="185"/>
                                  </a:lnTo>
                                  <a:lnTo>
                                    <a:pt x="1976" y="115"/>
                                  </a:lnTo>
                                  <a:lnTo>
                                    <a:pt x="1886" y="90"/>
                                  </a:lnTo>
                                  <a:lnTo>
                                    <a:pt x="1801" y="65"/>
                                  </a:lnTo>
                                  <a:lnTo>
                                    <a:pt x="1716" y="45"/>
                                  </a:lnTo>
                                  <a:lnTo>
                                    <a:pt x="1631" y="25"/>
                                  </a:lnTo>
                                  <a:lnTo>
                                    <a:pt x="1546" y="15"/>
                                  </a:lnTo>
                                  <a:lnTo>
                                    <a:pt x="1466" y="5"/>
                                  </a:lnTo>
                                  <a:lnTo>
                                    <a:pt x="1386" y="0"/>
                                  </a:lnTo>
                                  <a:lnTo>
                                    <a:pt x="1311" y="0"/>
                                  </a:lnTo>
                                  <a:lnTo>
                                    <a:pt x="1236" y="0"/>
                                  </a:lnTo>
                                  <a:lnTo>
                                    <a:pt x="1161" y="5"/>
                                  </a:lnTo>
                                  <a:lnTo>
                                    <a:pt x="1086" y="15"/>
                                  </a:lnTo>
                                  <a:lnTo>
                                    <a:pt x="1016" y="30"/>
                                  </a:lnTo>
                                  <a:lnTo>
                                    <a:pt x="945" y="50"/>
                                  </a:lnTo>
                                  <a:lnTo>
                                    <a:pt x="875" y="70"/>
                                  </a:lnTo>
                                  <a:lnTo>
                                    <a:pt x="810" y="95"/>
                                  </a:lnTo>
                                  <a:lnTo>
                                    <a:pt x="745" y="125"/>
                                  </a:lnTo>
                                  <a:lnTo>
                                    <a:pt x="680" y="155"/>
                                  </a:lnTo>
                                  <a:lnTo>
                                    <a:pt x="620" y="190"/>
                                  </a:lnTo>
                                  <a:lnTo>
                                    <a:pt x="560" y="230"/>
                                  </a:lnTo>
                                  <a:lnTo>
                                    <a:pt x="500" y="275"/>
                                  </a:lnTo>
                                  <a:lnTo>
                                    <a:pt x="445" y="320"/>
                                  </a:lnTo>
                                  <a:lnTo>
                                    <a:pt x="385" y="375"/>
                                  </a:lnTo>
                                  <a:lnTo>
                                    <a:pt x="335" y="430"/>
                                  </a:lnTo>
                                  <a:lnTo>
                                    <a:pt x="280" y="485"/>
                                  </a:lnTo>
                                  <a:lnTo>
                                    <a:pt x="230" y="550"/>
                                  </a:lnTo>
                                  <a:lnTo>
                                    <a:pt x="180" y="615"/>
                                  </a:lnTo>
                                  <a:lnTo>
                                    <a:pt x="135" y="685"/>
                                  </a:lnTo>
                                  <a:lnTo>
                                    <a:pt x="85" y="760"/>
                                  </a:lnTo>
                                  <a:lnTo>
                                    <a:pt x="45" y="835"/>
                                  </a:lnTo>
                                  <a:lnTo>
                                    <a:pt x="0" y="920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  <a:gs pos="50000">
                                  <a:schemeClr val="accent4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6350"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5" name="Group 3847"/>
                        <wpg:cNvGrpSpPr>
                          <a:grpSpLocks/>
                        </wpg:cNvGrpSpPr>
                        <wpg:grpSpPr bwMode="auto">
                          <a:xfrm>
                            <a:off x="3056" y="8895"/>
                            <a:ext cx="551" cy="451"/>
                            <a:chOff x="10" y="10"/>
                            <a:chExt cx="3114" cy="2557"/>
                          </a:xfrm>
                        </wpg:grpSpPr>
                        <wps:wsp>
                          <wps:cNvPr id="286" name="Freeform 3848"/>
                          <wps:cNvSpPr>
                            <a:spLocks/>
                          </wps:cNvSpPr>
                          <wps:spPr bwMode="auto">
                            <a:xfrm>
                              <a:off x="70" y="10"/>
                              <a:ext cx="1040" cy="926"/>
                            </a:xfrm>
                            <a:custGeom>
                              <a:avLst/>
                              <a:gdLst>
                                <a:gd name="T0" fmla="*/ 30 w 1040"/>
                                <a:gd name="T1" fmla="*/ 385 h 926"/>
                                <a:gd name="T2" fmla="*/ 0 w 1040"/>
                                <a:gd name="T3" fmla="*/ 500 h 926"/>
                                <a:gd name="T4" fmla="*/ 0 w 1040"/>
                                <a:gd name="T5" fmla="*/ 575 h 926"/>
                                <a:gd name="T6" fmla="*/ 10 w 1040"/>
                                <a:gd name="T7" fmla="*/ 651 h 926"/>
                                <a:gd name="T8" fmla="*/ 20 w 1040"/>
                                <a:gd name="T9" fmla="*/ 686 h 926"/>
                                <a:gd name="T10" fmla="*/ 45 w 1040"/>
                                <a:gd name="T11" fmla="*/ 751 h 926"/>
                                <a:gd name="T12" fmla="*/ 85 w 1040"/>
                                <a:gd name="T13" fmla="*/ 806 h 926"/>
                                <a:gd name="T14" fmla="*/ 135 w 1040"/>
                                <a:gd name="T15" fmla="*/ 846 h 926"/>
                                <a:gd name="T16" fmla="*/ 195 w 1040"/>
                                <a:gd name="T17" fmla="*/ 876 h 926"/>
                                <a:gd name="T18" fmla="*/ 300 w 1040"/>
                                <a:gd name="T19" fmla="*/ 906 h 926"/>
                                <a:gd name="T20" fmla="*/ 500 w 1040"/>
                                <a:gd name="T21" fmla="*/ 926 h 926"/>
                                <a:gd name="T22" fmla="*/ 600 w 1040"/>
                                <a:gd name="T23" fmla="*/ 916 h 926"/>
                                <a:gd name="T24" fmla="*/ 770 w 1040"/>
                                <a:gd name="T25" fmla="*/ 871 h 926"/>
                                <a:gd name="T26" fmla="*/ 845 w 1040"/>
                                <a:gd name="T27" fmla="*/ 831 h 926"/>
                                <a:gd name="T28" fmla="*/ 910 w 1040"/>
                                <a:gd name="T29" fmla="*/ 786 h 926"/>
                                <a:gd name="T30" fmla="*/ 940 w 1040"/>
                                <a:gd name="T31" fmla="*/ 756 h 926"/>
                                <a:gd name="T32" fmla="*/ 985 w 1040"/>
                                <a:gd name="T33" fmla="*/ 696 h 926"/>
                                <a:gd name="T34" fmla="*/ 1020 w 1040"/>
                                <a:gd name="T35" fmla="*/ 636 h 926"/>
                                <a:gd name="T36" fmla="*/ 1035 w 1040"/>
                                <a:gd name="T37" fmla="*/ 565 h 926"/>
                                <a:gd name="T38" fmla="*/ 1040 w 1040"/>
                                <a:gd name="T39" fmla="*/ 525 h 926"/>
                                <a:gd name="T40" fmla="*/ 1035 w 1040"/>
                                <a:gd name="T41" fmla="*/ 445 h 926"/>
                                <a:gd name="T42" fmla="*/ 1010 w 1040"/>
                                <a:gd name="T43" fmla="*/ 360 h 926"/>
                                <a:gd name="T44" fmla="*/ 970 w 1040"/>
                                <a:gd name="T45" fmla="*/ 270 h 926"/>
                                <a:gd name="T46" fmla="*/ 910 w 1040"/>
                                <a:gd name="T47" fmla="*/ 185 h 926"/>
                                <a:gd name="T48" fmla="*/ 645 w 1040"/>
                                <a:gd name="T49" fmla="*/ 5 h 926"/>
                                <a:gd name="T50" fmla="*/ 585 w 1040"/>
                                <a:gd name="T51" fmla="*/ 0 h 926"/>
                                <a:gd name="T52" fmla="*/ 475 w 1040"/>
                                <a:gd name="T53" fmla="*/ 10 h 926"/>
                                <a:gd name="T54" fmla="*/ 370 w 1040"/>
                                <a:gd name="T55" fmla="*/ 40 h 926"/>
                                <a:gd name="T56" fmla="*/ 275 w 1040"/>
                                <a:gd name="T57" fmla="*/ 80 h 926"/>
                                <a:gd name="T58" fmla="*/ 235 w 1040"/>
                                <a:gd name="T59" fmla="*/ 110 h 926"/>
                                <a:gd name="T60" fmla="*/ 165 w 1040"/>
                                <a:gd name="T61" fmla="*/ 165 h 926"/>
                                <a:gd name="T62" fmla="*/ 110 w 1040"/>
                                <a:gd name="T63" fmla="*/ 230 h 926"/>
                                <a:gd name="T64" fmla="*/ 65 w 1040"/>
                                <a:gd name="T65" fmla="*/ 300 h 926"/>
                                <a:gd name="T66" fmla="*/ 30 w 1040"/>
                                <a:gd name="T67" fmla="*/ 385 h 9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1040" h="926">
                                  <a:moveTo>
                                    <a:pt x="30" y="385"/>
                                  </a:moveTo>
                                  <a:lnTo>
                                    <a:pt x="30" y="385"/>
                                  </a:lnTo>
                                  <a:lnTo>
                                    <a:pt x="5" y="460"/>
                                  </a:lnTo>
                                  <a:lnTo>
                                    <a:pt x="0" y="500"/>
                                  </a:lnTo>
                                  <a:lnTo>
                                    <a:pt x="0" y="53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5" y="610"/>
                                  </a:lnTo>
                                  <a:lnTo>
                                    <a:pt x="10" y="651"/>
                                  </a:lnTo>
                                  <a:lnTo>
                                    <a:pt x="20" y="686"/>
                                  </a:lnTo>
                                  <a:lnTo>
                                    <a:pt x="30" y="721"/>
                                  </a:lnTo>
                                  <a:lnTo>
                                    <a:pt x="45" y="751"/>
                                  </a:lnTo>
                                  <a:lnTo>
                                    <a:pt x="65" y="781"/>
                                  </a:lnTo>
                                  <a:lnTo>
                                    <a:pt x="85" y="806"/>
                                  </a:lnTo>
                                  <a:lnTo>
                                    <a:pt x="110" y="831"/>
                                  </a:lnTo>
                                  <a:lnTo>
                                    <a:pt x="135" y="846"/>
                                  </a:lnTo>
                                  <a:lnTo>
                                    <a:pt x="165" y="866"/>
                                  </a:lnTo>
                                  <a:lnTo>
                                    <a:pt x="195" y="876"/>
                                  </a:lnTo>
                                  <a:lnTo>
                                    <a:pt x="300" y="906"/>
                                  </a:lnTo>
                                  <a:lnTo>
                                    <a:pt x="400" y="921"/>
                                  </a:lnTo>
                                  <a:lnTo>
                                    <a:pt x="500" y="926"/>
                                  </a:lnTo>
                                  <a:lnTo>
                                    <a:pt x="600" y="916"/>
                                  </a:lnTo>
                                  <a:lnTo>
                                    <a:pt x="690" y="896"/>
                                  </a:lnTo>
                                  <a:lnTo>
                                    <a:pt x="770" y="871"/>
                                  </a:lnTo>
                                  <a:lnTo>
                                    <a:pt x="810" y="851"/>
                                  </a:lnTo>
                                  <a:lnTo>
                                    <a:pt x="845" y="831"/>
                                  </a:lnTo>
                                  <a:lnTo>
                                    <a:pt x="880" y="811"/>
                                  </a:lnTo>
                                  <a:lnTo>
                                    <a:pt x="910" y="786"/>
                                  </a:lnTo>
                                  <a:lnTo>
                                    <a:pt x="940" y="756"/>
                                  </a:lnTo>
                                  <a:lnTo>
                                    <a:pt x="965" y="726"/>
                                  </a:lnTo>
                                  <a:lnTo>
                                    <a:pt x="985" y="696"/>
                                  </a:lnTo>
                                  <a:lnTo>
                                    <a:pt x="1005" y="666"/>
                                  </a:lnTo>
                                  <a:lnTo>
                                    <a:pt x="1020" y="636"/>
                                  </a:lnTo>
                                  <a:lnTo>
                                    <a:pt x="1030" y="600"/>
                                  </a:lnTo>
                                  <a:lnTo>
                                    <a:pt x="1035" y="565"/>
                                  </a:lnTo>
                                  <a:lnTo>
                                    <a:pt x="1040" y="525"/>
                                  </a:lnTo>
                                  <a:lnTo>
                                    <a:pt x="1040" y="485"/>
                                  </a:lnTo>
                                  <a:lnTo>
                                    <a:pt x="1035" y="445"/>
                                  </a:lnTo>
                                  <a:lnTo>
                                    <a:pt x="1025" y="400"/>
                                  </a:lnTo>
                                  <a:lnTo>
                                    <a:pt x="1010" y="360"/>
                                  </a:lnTo>
                                  <a:lnTo>
                                    <a:pt x="995" y="315"/>
                                  </a:lnTo>
                                  <a:lnTo>
                                    <a:pt x="970" y="270"/>
                                  </a:lnTo>
                                  <a:lnTo>
                                    <a:pt x="940" y="230"/>
                                  </a:lnTo>
                                  <a:lnTo>
                                    <a:pt x="910" y="185"/>
                                  </a:lnTo>
                                  <a:lnTo>
                                    <a:pt x="330" y="736"/>
                                  </a:lnTo>
                                  <a:lnTo>
                                    <a:pt x="645" y="5"/>
                                  </a:lnTo>
                                  <a:lnTo>
                                    <a:pt x="585" y="0"/>
                                  </a:lnTo>
                                  <a:lnTo>
                                    <a:pt x="525" y="5"/>
                                  </a:lnTo>
                                  <a:lnTo>
                                    <a:pt x="475" y="10"/>
                                  </a:lnTo>
                                  <a:lnTo>
                                    <a:pt x="420" y="25"/>
                                  </a:lnTo>
                                  <a:lnTo>
                                    <a:pt x="370" y="40"/>
                                  </a:lnTo>
                                  <a:lnTo>
                                    <a:pt x="320" y="55"/>
                                  </a:lnTo>
                                  <a:lnTo>
                                    <a:pt x="275" y="80"/>
                                  </a:lnTo>
                                  <a:lnTo>
                                    <a:pt x="235" y="110"/>
                                  </a:lnTo>
                                  <a:lnTo>
                                    <a:pt x="200" y="135"/>
                                  </a:lnTo>
                                  <a:lnTo>
                                    <a:pt x="165" y="165"/>
                                  </a:lnTo>
                                  <a:lnTo>
                                    <a:pt x="135" y="195"/>
                                  </a:lnTo>
                                  <a:lnTo>
                                    <a:pt x="110" y="230"/>
                                  </a:lnTo>
                                  <a:lnTo>
                                    <a:pt x="85" y="265"/>
                                  </a:lnTo>
                                  <a:lnTo>
                                    <a:pt x="65" y="300"/>
                                  </a:lnTo>
                                  <a:lnTo>
                                    <a:pt x="45" y="340"/>
                                  </a:lnTo>
                                  <a:lnTo>
                                    <a:pt x="30" y="3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3849"/>
                          <wps:cNvSpPr>
                            <a:spLocks/>
                          </wps:cNvSpPr>
                          <wps:spPr bwMode="auto">
                            <a:xfrm>
                              <a:off x="1979" y="1846"/>
                              <a:ext cx="920" cy="721"/>
                            </a:xfrm>
                            <a:custGeom>
                              <a:avLst/>
                              <a:gdLst>
                                <a:gd name="T0" fmla="*/ 870 w 920"/>
                                <a:gd name="T1" fmla="*/ 146 h 721"/>
                                <a:gd name="T2" fmla="*/ 870 w 920"/>
                                <a:gd name="T3" fmla="*/ 146 h 721"/>
                                <a:gd name="T4" fmla="*/ 795 w 920"/>
                                <a:gd name="T5" fmla="*/ 96 h 721"/>
                                <a:gd name="T6" fmla="*/ 720 w 920"/>
                                <a:gd name="T7" fmla="*/ 55 h 721"/>
                                <a:gd name="T8" fmla="*/ 635 w 920"/>
                                <a:gd name="T9" fmla="*/ 25 h 721"/>
                                <a:gd name="T10" fmla="*/ 545 w 920"/>
                                <a:gd name="T11" fmla="*/ 10 h 721"/>
                                <a:gd name="T12" fmla="*/ 545 w 920"/>
                                <a:gd name="T13" fmla="*/ 10 h 721"/>
                                <a:gd name="T14" fmla="*/ 465 w 920"/>
                                <a:gd name="T15" fmla="*/ 0 h 721"/>
                                <a:gd name="T16" fmla="*/ 385 w 920"/>
                                <a:gd name="T17" fmla="*/ 0 h 721"/>
                                <a:gd name="T18" fmla="*/ 305 w 920"/>
                                <a:gd name="T19" fmla="*/ 10 h 721"/>
                                <a:gd name="T20" fmla="*/ 235 w 920"/>
                                <a:gd name="T21" fmla="*/ 30 h 721"/>
                                <a:gd name="T22" fmla="*/ 235 w 920"/>
                                <a:gd name="T23" fmla="*/ 30 h 721"/>
                                <a:gd name="T24" fmla="*/ 165 w 920"/>
                                <a:gd name="T25" fmla="*/ 55 h 721"/>
                                <a:gd name="T26" fmla="*/ 110 w 920"/>
                                <a:gd name="T27" fmla="*/ 91 h 721"/>
                                <a:gd name="T28" fmla="*/ 85 w 920"/>
                                <a:gd name="T29" fmla="*/ 106 h 721"/>
                                <a:gd name="T30" fmla="*/ 60 w 920"/>
                                <a:gd name="T31" fmla="*/ 126 h 721"/>
                                <a:gd name="T32" fmla="*/ 45 w 920"/>
                                <a:gd name="T33" fmla="*/ 151 h 721"/>
                                <a:gd name="T34" fmla="*/ 30 w 920"/>
                                <a:gd name="T35" fmla="*/ 171 h 721"/>
                                <a:gd name="T36" fmla="*/ 30 w 920"/>
                                <a:gd name="T37" fmla="*/ 171 h 721"/>
                                <a:gd name="T38" fmla="*/ 15 w 920"/>
                                <a:gd name="T39" fmla="*/ 201 h 721"/>
                                <a:gd name="T40" fmla="*/ 5 w 920"/>
                                <a:gd name="T41" fmla="*/ 226 h 721"/>
                                <a:gd name="T42" fmla="*/ 0 w 920"/>
                                <a:gd name="T43" fmla="*/ 256 h 721"/>
                                <a:gd name="T44" fmla="*/ 0 w 920"/>
                                <a:gd name="T45" fmla="*/ 286 h 721"/>
                                <a:gd name="T46" fmla="*/ 0 w 920"/>
                                <a:gd name="T47" fmla="*/ 311 h 721"/>
                                <a:gd name="T48" fmla="*/ 10 w 920"/>
                                <a:gd name="T49" fmla="*/ 341 h 721"/>
                                <a:gd name="T50" fmla="*/ 20 w 920"/>
                                <a:gd name="T51" fmla="*/ 376 h 721"/>
                                <a:gd name="T52" fmla="*/ 35 w 920"/>
                                <a:gd name="T53" fmla="*/ 406 h 721"/>
                                <a:gd name="T54" fmla="*/ 675 w 920"/>
                                <a:gd name="T55" fmla="*/ 221 h 721"/>
                                <a:gd name="T56" fmla="*/ 190 w 920"/>
                                <a:gd name="T57" fmla="*/ 651 h 721"/>
                                <a:gd name="T58" fmla="*/ 190 w 920"/>
                                <a:gd name="T59" fmla="*/ 651 h 721"/>
                                <a:gd name="T60" fmla="*/ 275 w 920"/>
                                <a:gd name="T61" fmla="*/ 686 h 721"/>
                                <a:gd name="T62" fmla="*/ 355 w 920"/>
                                <a:gd name="T63" fmla="*/ 706 h 721"/>
                                <a:gd name="T64" fmla="*/ 440 w 920"/>
                                <a:gd name="T65" fmla="*/ 721 h 721"/>
                                <a:gd name="T66" fmla="*/ 520 w 920"/>
                                <a:gd name="T67" fmla="*/ 721 h 721"/>
                                <a:gd name="T68" fmla="*/ 520 w 920"/>
                                <a:gd name="T69" fmla="*/ 721 h 721"/>
                                <a:gd name="T70" fmla="*/ 595 w 920"/>
                                <a:gd name="T71" fmla="*/ 711 h 721"/>
                                <a:gd name="T72" fmla="*/ 660 w 920"/>
                                <a:gd name="T73" fmla="*/ 691 h 721"/>
                                <a:gd name="T74" fmla="*/ 725 w 920"/>
                                <a:gd name="T75" fmla="*/ 666 h 721"/>
                                <a:gd name="T76" fmla="*/ 780 w 920"/>
                                <a:gd name="T77" fmla="*/ 631 h 721"/>
                                <a:gd name="T78" fmla="*/ 780 w 920"/>
                                <a:gd name="T79" fmla="*/ 631 h 721"/>
                                <a:gd name="T80" fmla="*/ 830 w 920"/>
                                <a:gd name="T81" fmla="*/ 586 h 721"/>
                                <a:gd name="T82" fmla="*/ 865 w 920"/>
                                <a:gd name="T83" fmla="*/ 536 h 721"/>
                                <a:gd name="T84" fmla="*/ 895 w 920"/>
                                <a:gd name="T85" fmla="*/ 486 h 721"/>
                                <a:gd name="T86" fmla="*/ 915 w 920"/>
                                <a:gd name="T87" fmla="*/ 426 h 721"/>
                                <a:gd name="T88" fmla="*/ 915 w 920"/>
                                <a:gd name="T89" fmla="*/ 426 h 721"/>
                                <a:gd name="T90" fmla="*/ 920 w 920"/>
                                <a:gd name="T91" fmla="*/ 391 h 721"/>
                                <a:gd name="T92" fmla="*/ 920 w 920"/>
                                <a:gd name="T93" fmla="*/ 356 h 721"/>
                                <a:gd name="T94" fmla="*/ 920 w 920"/>
                                <a:gd name="T95" fmla="*/ 321 h 721"/>
                                <a:gd name="T96" fmla="*/ 915 w 920"/>
                                <a:gd name="T97" fmla="*/ 286 h 721"/>
                                <a:gd name="T98" fmla="*/ 900 w 920"/>
                                <a:gd name="T99" fmla="*/ 216 h 721"/>
                                <a:gd name="T100" fmla="*/ 870 w 920"/>
                                <a:gd name="T101" fmla="*/ 146 h 721"/>
                                <a:gd name="T102" fmla="*/ 870 w 920"/>
                                <a:gd name="T103" fmla="*/ 146 h 7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920" h="721">
                                  <a:moveTo>
                                    <a:pt x="870" y="146"/>
                                  </a:moveTo>
                                  <a:lnTo>
                                    <a:pt x="870" y="146"/>
                                  </a:lnTo>
                                  <a:lnTo>
                                    <a:pt x="795" y="96"/>
                                  </a:lnTo>
                                  <a:lnTo>
                                    <a:pt x="720" y="55"/>
                                  </a:lnTo>
                                  <a:lnTo>
                                    <a:pt x="635" y="25"/>
                                  </a:lnTo>
                                  <a:lnTo>
                                    <a:pt x="545" y="10"/>
                                  </a:lnTo>
                                  <a:lnTo>
                                    <a:pt x="465" y="0"/>
                                  </a:lnTo>
                                  <a:lnTo>
                                    <a:pt x="385" y="0"/>
                                  </a:lnTo>
                                  <a:lnTo>
                                    <a:pt x="305" y="10"/>
                                  </a:lnTo>
                                  <a:lnTo>
                                    <a:pt x="235" y="30"/>
                                  </a:lnTo>
                                  <a:lnTo>
                                    <a:pt x="165" y="55"/>
                                  </a:lnTo>
                                  <a:lnTo>
                                    <a:pt x="110" y="91"/>
                                  </a:lnTo>
                                  <a:lnTo>
                                    <a:pt x="85" y="106"/>
                                  </a:lnTo>
                                  <a:lnTo>
                                    <a:pt x="60" y="126"/>
                                  </a:lnTo>
                                  <a:lnTo>
                                    <a:pt x="45" y="151"/>
                                  </a:lnTo>
                                  <a:lnTo>
                                    <a:pt x="30" y="171"/>
                                  </a:lnTo>
                                  <a:lnTo>
                                    <a:pt x="15" y="201"/>
                                  </a:lnTo>
                                  <a:lnTo>
                                    <a:pt x="5" y="226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86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10" y="341"/>
                                  </a:lnTo>
                                  <a:lnTo>
                                    <a:pt x="20" y="376"/>
                                  </a:lnTo>
                                  <a:lnTo>
                                    <a:pt x="35" y="406"/>
                                  </a:lnTo>
                                  <a:lnTo>
                                    <a:pt x="675" y="221"/>
                                  </a:lnTo>
                                  <a:lnTo>
                                    <a:pt x="190" y="651"/>
                                  </a:lnTo>
                                  <a:lnTo>
                                    <a:pt x="275" y="686"/>
                                  </a:lnTo>
                                  <a:lnTo>
                                    <a:pt x="355" y="706"/>
                                  </a:lnTo>
                                  <a:lnTo>
                                    <a:pt x="440" y="721"/>
                                  </a:lnTo>
                                  <a:lnTo>
                                    <a:pt x="520" y="721"/>
                                  </a:lnTo>
                                  <a:lnTo>
                                    <a:pt x="595" y="711"/>
                                  </a:lnTo>
                                  <a:lnTo>
                                    <a:pt x="660" y="691"/>
                                  </a:lnTo>
                                  <a:lnTo>
                                    <a:pt x="725" y="666"/>
                                  </a:lnTo>
                                  <a:lnTo>
                                    <a:pt x="780" y="631"/>
                                  </a:lnTo>
                                  <a:lnTo>
                                    <a:pt x="830" y="586"/>
                                  </a:lnTo>
                                  <a:lnTo>
                                    <a:pt x="865" y="536"/>
                                  </a:lnTo>
                                  <a:lnTo>
                                    <a:pt x="895" y="486"/>
                                  </a:lnTo>
                                  <a:lnTo>
                                    <a:pt x="915" y="426"/>
                                  </a:lnTo>
                                  <a:lnTo>
                                    <a:pt x="920" y="391"/>
                                  </a:lnTo>
                                  <a:lnTo>
                                    <a:pt x="920" y="356"/>
                                  </a:lnTo>
                                  <a:lnTo>
                                    <a:pt x="920" y="321"/>
                                  </a:lnTo>
                                  <a:lnTo>
                                    <a:pt x="915" y="286"/>
                                  </a:lnTo>
                                  <a:lnTo>
                                    <a:pt x="900" y="216"/>
                                  </a:lnTo>
                                  <a:lnTo>
                                    <a:pt x="870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3850"/>
                          <wps:cNvSpPr>
                            <a:spLocks/>
                          </wps:cNvSpPr>
                          <wps:spPr bwMode="auto">
                            <a:xfrm>
                              <a:off x="10" y="866"/>
                              <a:ext cx="410" cy="575"/>
                            </a:xfrm>
                            <a:custGeom>
                              <a:avLst/>
                              <a:gdLst>
                                <a:gd name="T0" fmla="*/ 10 w 410"/>
                                <a:gd name="T1" fmla="*/ 405 h 575"/>
                                <a:gd name="T2" fmla="*/ 10 w 410"/>
                                <a:gd name="T3" fmla="*/ 405 h 575"/>
                                <a:gd name="T4" fmla="*/ 30 w 410"/>
                                <a:gd name="T5" fmla="*/ 455 h 575"/>
                                <a:gd name="T6" fmla="*/ 60 w 410"/>
                                <a:gd name="T7" fmla="*/ 495 h 575"/>
                                <a:gd name="T8" fmla="*/ 95 w 410"/>
                                <a:gd name="T9" fmla="*/ 525 h 575"/>
                                <a:gd name="T10" fmla="*/ 140 w 410"/>
                                <a:gd name="T11" fmla="*/ 550 h 575"/>
                                <a:gd name="T12" fmla="*/ 140 w 410"/>
                                <a:gd name="T13" fmla="*/ 550 h 575"/>
                                <a:gd name="T14" fmla="*/ 170 w 410"/>
                                <a:gd name="T15" fmla="*/ 560 h 575"/>
                                <a:gd name="T16" fmla="*/ 200 w 410"/>
                                <a:gd name="T17" fmla="*/ 570 h 575"/>
                                <a:gd name="T18" fmla="*/ 230 w 410"/>
                                <a:gd name="T19" fmla="*/ 575 h 575"/>
                                <a:gd name="T20" fmla="*/ 265 w 410"/>
                                <a:gd name="T21" fmla="*/ 575 h 575"/>
                                <a:gd name="T22" fmla="*/ 335 w 410"/>
                                <a:gd name="T23" fmla="*/ 570 h 575"/>
                                <a:gd name="T24" fmla="*/ 410 w 410"/>
                                <a:gd name="T25" fmla="*/ 555 h 575"/>
                                <a:gd name="T26" fmla="*/ 410 w 410"/>
                                <a:gd name="T27" fmla="*/ 555 h 575"/>
                                <a:gd name="T28" fmla="*/ 360 w 410"/>
                                <a:gd name="T29" fmla="*/ 535 h 575"/>
                                <a:gd name="T30" fmla="*/ 315 w 410"/>
                                <a:gd name="T31" fmla="*/ 515 h 575"/>
                                <a:gd name="T32" fmla="*/ 270 w 410"/>
                                <a:gd name="T33" fmla="*/ 490 h 575"/>
                                <a:gd name="T34" fmla="*/ 235 w 410"/>
                                <a:gd name="T35" fmla="*/ 465 h 575"/>
                                <a:gd name="T36" fmla="*/ 205 w 410"/>
                                <a:gd name="T37" fmla="*/ 440 h 575"/>
                                <a:gd name="T38" fmla="*/ 180 w 410"/>
                                <a:gd name="T39" fmla="*/ 410 h 575"/>
                                <a:gd name="T40" fmla="*/ 160 w 410"/>
                                <a:gd name="T41" fmla="*/ 380 h 575"/>
                                <a:gd name="T42" fmla="*/ 145 w 410"/>
                                <a:gd name="T43" fmla="*/ 345 h 575"/>
                                <a:gd name="T44" fmla="*/ 135 w 410"/>
                                <a:gd name="T45" fmla="*/ 310 h 575"/>
                                <a:gd name="T46" fmla="*/ 130 w 410"/>
                                <a:gd name="T47" fmla="*/ 270 h 575"/>
                                <a:gd name="T48" fmla="*/ 130 w 410"/>
                                <a:gd name="T49" fmla="*/ 230 h 575"/>
                                <a:gd name="T50" fmla="*/ 135 w 410"/>
                                <a:gd name="T51" fmla="*/ 190 h 575"/>
                                <a:gd name="T52" fmla="*/ 145 w 410"/>
                                <a:gd name="T53" fmla="*/ 145 h 575"/>
                                <a:gd name="T54" fmla="*/ 165 w 410"/>
                                <a:gd name="T55" fmla="*/ 100 h 575"/>
                                <a:gd name="T56" fmla="*/ 185 w 410"/>
                                <a:gd name="T57" fmla="*/ 50 h 575"/>
                                <a:gd name="T58" fmla="*/ 210 w 410"/>
                                <a:gd name="T59" fmla="*/ 0 h 575"/>
                                <a:gd name="T60" fmla="*/ 210 w 410"/>
                                <a:gd name="T61" fmla="*/ 0 h 575"/>
                                <a:gd name="T62" fmla="*/ 150 w 410"/>
                                <a:gd name="T63" fmla="*/ 45 h 575"/>
                                <a:gd name="T64" fmla="*/ 100 w 410"/>
                                <a:gd name="T65" fmla="*/ 90 h 575"/>
                                <a:gd name="T66" fmla="*/ 60 w 410"/>
                                <a:gd name="T67" fmla="*/ 140 h 575"/>
                                <a:gd name="T68" fmla="*/ 30 w 410"/>
                                <a:gd name="T69" fmla="*/ 200 h 575"/>
                                <a:gd name="T70" fmla="*/ 30 w 410"/>
                                <a:gd name="T71" fmla="*/ 200 h 575"/>
                                <a:gd name="T72" fmla="*/ 10 w 410"/>
                                <a:gd name="T73" fmla="*/ 250 h 575"/>
                                <a:gd name="T74" fmla="*/ 0 w 410"/>
                                <a:gd name="T75" fmla="*/ 305 h 575"/>
                                <a:gd name="T76" fmla="*/ 0 w 410"/>
                                <a:gd name="T77" fmla="*/ 355 h 575"/>
                                <a:gd name="T78" fmla="*/ 10 w 410"/>
                                <a:gd name="T79" fmla="*/ 405 h 575"/>
                                <a:gd name="T80" fmla="*/ 10 w 410"/>
                                <a:gd name="T81" fmla="*/ 405 h 5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410" h="575">
                                  <a:moveTo>
                                    <a:pt x="10" y="405"/>
                                  </a:moveTo>
                                  <a:lnTo>
                                    <a:pt x="10" y="405"/>
                                  </a:lnTo>
                                  <a:lnTo>
                                    <a:pt x="30" y="455"/>
                                  </a:lnTo>
                                  <a:lnTo>
                                    <a:pt x="60" y="495"/>
                                  </a:lnTo>
                                  <a:lnTo>
                                    <a:pt x="95" y="525"/>
                                  </a:lnTo>
                                  <a:lnTo>
                                    <a:pt x="140" y="550"/>
                                  </a:lnTo>
                                  <a:lnTo>
                                    <a:pt x="170" y="560"/>
                                  </a:lnTo>
                                  <a:lnTo>
                                    <a:pt x="200" y="570"/>
                                  </a:lnTo>
                                  <a:lnTo>
                                    <a:pt x="230" y="575"/>
                                  </a:lnTo>
                                  <a:lnTo>
                                    <a:pt x="265" y="575"/>
                                  </a:lnTo>
                                  <a:lnTo>
                                    <a:pt x="335" y="570"/>
                                  </a:lnTo>
                                  <a:lnTo>
                                    <a:pt x="410" y="555"/>
                                  </a:lnTo>
                                  <a:lnTo>
                                    <a:pt x="360" y="535"/>
                                  </a:lnTo>
                                  <a:lnTo>
                                    <a:pt x="315" y="515"/>
                                  </a:lnTo>
                                  <a:lnTo>
                                    <a:pt x="270" y="490"/>
                                  </a:lnTo>
                                  <a:lnTo>
                                    <a:pt x="235" y="465"/>
                                  </a:lnTo>
                                  <a:lnTo>
                                    <a:pt x="205" y="440"/>
                                  </a:lnTo>
                                  <a:lnTo>
                                    <a:pt x="180" y="410"/>
                                  </a:lnTo>
                                  <a:lnTo>
                                    <a:pt x="160" y="380"/>
                                  </a:lnTo>
                                  <a:lnTo>
                                    <a:pt x="145" y="345"/>
                                  </a:lnTo>
                                  <a:lnTo>
                                    <a:pt x="135" y="310"/>
                                  </a:lnTo>
                                  <a:lnTo>
                                    <a:pt x="130" y="270"/>
                                  </a:lnTo>
                                  <a:lnTo>
                                    <a:pt x="130" y="230"/>
                                  </a:lnTo>
                                  <a:lnTo>
                                    <a:pt x="135" y="190"/>
                                  </a:lnTo>
                                  <a:lnTo>
                                    <a:pt x="145" y="145"/>
                                  </a:lnTo>
                                  <a:lnTo>
                                    <a:pt x="165" y="100"/>
                                  </a:lnTo>
                                  <a:lnTo>
                                    <a:pt x="185" y="5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150" y="45"/>
                                  </a:lnTo>
                                  <a:lnTo>
                                    <a:pt x="100" y="90"/>
                                  </a:lnTo>
                                  <a:lnTo>
                                    <a:pt x="60" y="140"/>
                                  </a:lnTo>
                                  <a:lnTo>
                                    <a:pt x="30" y="200"/>
                                  </a:lnTo>
                                  <a:lnTo>
                                    <a:pt x="10" y="250"/>
                                  </a:lnTo>
                                  <a:lnTo>
                                    <a:pt x="0" y="305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10" y="4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3851"/>
                          <wps:cNvSpPr>
                            <a:spLocks/>
                          </wps:cNvSpPr>
                          <wps:spPr bwMode="auto">
                            <a:xfrm>
                              <a:off x="2794" y="1421"/>
                              <a:ext cx="285" cy="571"/>
                            </a:xfrm>
                            <a:custGeom>
                              <a:avLst/>
                              <a:gdLst>
                                <a:gd name="T0" fmla="*/ 0 w 285"/>
                                <a:gd name="T1" fmla="*/ 0 h 571"/>
                                <a:gd name="T2" fmla="*/ 0 w 285"/>
                                <a:gd name="T3" fmla="*/ 0 h 571"/>
                                <a:gd name="T4" fmla="*/ 60 w 285"/>
                                <a:gd name="T5" fmla="*/ 75 h 571"/>
                                <a:gd name="T6" fmla="*/ 85 w 285"/>
                                <a:gd name="T7" fmla="*/ 115 h 571"/>
                                <a:gd name="T8" fmla="*/ 110 w 285"/>
                                <a:gd name="T9" fmla="*/ 150 h 571"/>
                                <a:gd name="T10" fmla="*/ 125 w 285"/>
                                <a:gd name="T11" fmla="*/ 185 h 571"/>
                                <a:gd name="T12" fmla="*/ 140 w 285"/>
                                <a:gd name="T13" fmla="*/ 225 h 571"/>
                                <a:gd name="T14" fmla="*/ 150 w 285"/>
                                <a:gd name="T15" fmla="*/ 260 h 571"/>
                                <a:gd name="T16" fmla="*/ 155 w 285"/>
                                <a:gd name="T17" fmla="*/ 295 h 571"/>
                                <a:gd name="T18" fmla="*/ 155 w 285"/>
                                <a:gd name="T19" fmla="*/ 330 h 571"/>
                                <a:gd name="T20" fmla="*/ 155 w 285"/>
                                <a:gd name="T21" fmla="*/ 365 h 571"/>
                                <a:gd name="T22" fmla="*/ 145 w 285"/>
                                <a:gd name="T23" fmla="*/ 400 h 571"/>
                                <a:gd name="T24" fmla="*/ 135 w 285"/>
                                <a:gd name="T25" fmla="*/ 435 h 571"/>
                                <a:gd name="T26" fmla="*/ 120 w 285"/>
                                <a:gd name="T27" fmla="*/ 470 h 571"/>
                                <a:gd name="T28" fmla="*/ 105 w 285"/>
                                <a:gd name="T29" fmla="*/ 505 h 571"/>
                                <a:gd name="T30" fmla="*/ 80 w 285"/>
                                <a:gd name="T31" fmla="*/ 536 h 571"/>
                                <a:gd name="T32" fmla="*/ 55 w 285"/>
                                <a:gd name="T33" fmla="*/ 571 h 571"/>
                                <a:gd name="T34" fmla="*/ 55 w 285"/>
                                <a:gd name="T35" fmla="*/ 571 h 571"/>
                                <a:gd name="T36" fmla="*/ 110 w 285"/>
                                <a:gd name="T37" fmla="*/ 546 h 571"/>
                                <a:gd name="T38" fmla="*/ 160 w 285"/>
                                <a:gd name="T39" fmla="*/ 521 h 571"/>
                                <a:gd name="T40" fmla="*/ 200 w 285"/>
                                <a:gd name="T41" fmla="*/ 495 h 571"/>
                                <a:gd name="T42" fmla="*/ 235 w 285"/>
                                <a:gd name="T43" fmla="*/ 465 h 571"/>
                                <a:gd name="T44" fmla="*/ 260 w 285"/>
                                <a:gd name="T45" fmla="*/ 435 h 571"/>
                                <a:gd name="T46" fmla="*/ 275 w 285"/>
                                <a:gd name="T47" fmla="*/ 400 h 571"/>
                                <a:gd name="T48" fmla="*/ 285 w 285"/>
                                <a:gd name="T49" fmla="*/ 370 h 571"/>
                                <a:gd name="T50" fmla="*/ 285 w 285"/>
                                <a:gd name="T51" fmla="*/ 335 h 571"/>
                                <a:gd name="T52" fmla="*/ 280 w 285"/>
                                <a:gd name="T53" fmla="*/ 295 h 571"/>
                                <a:gd name="T54" fmla="*/ 260 w 285"/>
                                <a:gd name="T55" fmla="*/ 260 h 571"/>
                                <a:gd name="T56" fmla="*/ 240 w 285"/>
                                <a:gd name="T57" fmla="*/ 220 h 571"/>
                                <a:gd name="T58" fmla="*/ 205 w 285"/>
                                <a:gd name="T59" fmla="*/ 180 h 571"/>
                                <a:gd name="T60" fmla="*/ 165 w 285"/>
                                <a:gd name="T61" fmla="*/ 135 h 571"/>
                                <a:gd name="T62" fmla="*/ 120 w 285"/>
                                <a:gd name="T63" fmla="*/ 90 h 571"/>
                                <a:gd name="T64" fmla="*/ 65 w 285"/>
                                <a:gd name="T65" fmla="*/ 45 h 571"/>
                                <a:gd name="T66" fmla="*/ 0 w 285"/>
                                <a:gd name="T67" fmla="*/ 0 h 571"/>
                                <a:gd name="T68" fmla="*/ 0 w 285"/>
                                <a:gd name="T69" fmla="*/ 0 h 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285" h="571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0" y="75"/>
                                  </a:lnTo>
                                  <a:lnTo>
                                    <a:pt x="85" y="115"/>
                                  </a:lnTo>
                                  <a:lnTo>
                                    <a:pt x="110" y="150"/>
                                  </a:lnTo>
                                  <a:lnTo>
                                    <a:pt x="125" y="185"/>
                                  </a:lnTo>
                                  <a:lnTo>
                                    <a:pt x="140" y="225"/>
                                  </a:lnTo>
                                  <a:lnTo>
                                    <a:pt x="150" y="260"/>
                                  </a:lnTo>
                                  <a:lnTo>
                                    <a:pt x="155" y="295"/>
                                  </a:lnTo>
                                  <a:lnTo>
                                    <a:pt x="155" y="330"/>
                                  </a:lnTo>
                                  <a:lnTo>
                                    <a:pt x="155" y="365"/>
                                  </a:lnTo>
                                  <a:lnTo>
                                    <a:pt x="145" y="400"/>
                                  </a:lnTo>
                                  <a:lnTo>
                                    <a:pt x="135" y="435"/>
                                  </a:lnTo>
                                  <a:lnTo>
                                    <a:pt x="120" y="470"/>
                                  </a:lnTo>
                                  <a:lnTo>
                                    <a:pt x="105" y="505"/>
                                  </a:lnTo>
                                  <a:lnTo>
                                    <a:pt x="80" y="536"/>
                                  </a:lnTo>
                                  <a:lnTo>
                                    <a:pt x="55" y="571"/>
                                  </a:lnTo>
                                  <a:lnTo>
                                    <a:pt x="110" y="546"/>
                                  </a:lnTo>
                                  <a:lnTo>
                                    <a:pt x="160" y="521"/>
                                  </a:lnTo>
                                  <a:lnTo>
                                    <a:pt x="200" y="495"/>
                                  </a:lnTo>
                                  <a:lnTo>
                                    <a:pt x="235" y="465"/>
                                  </a:lnTo>
                                  <a:lnTo>
                                    <a:pt x="260" y="435"/>
                                  </a:lnTo>
                                  <a:lnTo>
                                    <a:pt x="275" y="400"/>
                                  </a:lnTo>
                                  <a:lnTo>
                                    <a:pt x="285" y="370"/>
                                  </a:lnTo>
                                  <a:lnTo>
                                    <a:pt x="285" y="335"/>
                                  </a:lnTo>
                                  <a:lnTo>
                                    <a:pt x="280" y="295"/>
                                  </a:lnTo>
                                  <a:lnTo>
                                    <a:pt x="260" y="260"/>
                                  </a:lnTo>
                                  <a:lnTo>
                                    <a:pt x="240" y="220"/>
                                  </a:lnTo>
                                  <a:lnTo>
                                    <a:pt x="205" y="180"/>
                                  </a:lnTo>
                                  <a:lnTo>
                                    <a:pt x="165" y="135"/>
                                  </a:lnTo>
                                  <a:lnTo>
                                    <a:pt x="120" y="90"/>
                                  </a:lnTo>
                                  <a:lnTo>
                                    <a:pt x="65" y="4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3852"/>
                          <wps:cNvSpPr>
                            <a:spLocks/>
                          </wps:cNvSpPr>
                          <wps:spPr bwMode="auto">
                            <a:xfrm>
                              <a:off x="420" y="856"/>
                              <a:ext cx="2374" cy="945"/>
                            </a:xfrm>
                            <a:custGeom>
                              <a:avLst/>
                              <a:gdLst>
                                <a:gd name="T0" fmla="*/ 1789 w 2374"/>
                                <a:gd name="T1" fmla="*/ 860 h 945"/>
                                <a:gd name="T2" fmla="*/ 1954 w 2374"/>
                                <a:gd name="T3" fmla="*/ 805 h 945"/>
                                <a:gd name="T4" fmla="*/ 2109 w 2374"/>
                                <a:gd name="T5" fmla="*/ 735 h 945"/>
                                <a:gd name="T6" fmla="*/ 2249 w 2374"/>
                                <a:gd name="T7" fmla="*/ 655 h 945"/>
                                <a:gd name="T8" fmla="*/ 2374 w 2374"/>
                                <a:gd name="T9" fmla="*/ 565 h 945"/>
                                <a:gd name="T10" fmla="*/ 2324 w 2374"/>
                                <a:gd name="T11" fmla="*/ 500 h 945"/>
                                <a:gd name="T12" fmla="*/ 2224 w 2374"/>
                                <a:gd name="T13" fmla="*/ 380 h 945"/>
                                <a:gd name="T14" fmla="*/ 2109 w 2374"/>
                                <a:gd name="T15" fmla="*/ 275 h 945"/>
                                <a:gd name="T16" fmla="*/ 1979 w 2374"/>
                                <a:gd name="T17" fmla="*/ 190 h 945"/>
                                <a:gd name="T18" fmla="*/ 1914 w 2374"/>
                                <a:gd name="T19" fmla="*/ 150 h 945"/>
                                <a:gd name="T20" fmla="*/ 1774 w 2374"/>
                                <a:gd name="T21" fmla="*/ 85 h 945"/>
                                <a:gd name="T22" fmla="*/ 1629 w 2374"/>
                                <a:gd name="T23" fmla="*/ 40 h 945"/>
                                <a:gd name="T24" fmla="*/ 1474 w 2374"/>
                                <a:gd name="T25" fmla="*/ 10 h 945"/>
                                <a:gd name="T26" fmla="*/ 1314 w 2374"/>
                                <a:gd name="T27" fmla="*/ 0 h 945"/>
                                <a:gd name="T28" fmla="*/ 1234 w 2374"/>
                                <a:gd name="T29" fmla="*/ 0 h 945"/>
                                <a:gd name="T30" fmla="*/ 1070 w 2374"/>
                                <a:gd name="T31" fmla="*/ 15 h 945"/>
                                <a:gd name="T32" fmla="*/ 905 w 2374"/>
                                <a:gd name="T33" fmla="*/ 50 h 945"/>
                                <a:gd name="T34" fmla="*/ 735 w 2374"/>
                                <a:gd name="T35" fmla="*/ 100 h 945"/>
                                <a:gd name="T36" fmla="*/ 655 w 2374"/>
                                <a:gd name="T37" fmla="*/ 135 h 945"/>
                                <a:gd name="T38" fmla="*/ 485 w 2374"/>
                                <a:gd name="T39" fmla="*/ 215 h 945"/>
                                <a:gd name="T40" fmla="*/ 315 w 2374"/>
                                <a:gd name="T41" fmla="*/ 315 h 945"/>
                                <a:gd name="T42" fmla="*/ 155 w 2374"/>
                                <a:gd name="T43" fmla="*/ 430 h 945"/>
                                <a:gd name="T44" fmla="*/ 0 w 2374"/>
                                <a:gd name="T45" fmla="*/ 565 h 945"/>
                                <a:gd name="T46" fmla="*/ 40 w 2374"/>
                                <a:gd name="T47" fmla="*/ 605 h 945"/>
                                <a:gd name="T48" fmla="*/ 135 w 2374"/>
                                <a:gd name="T49" fmla="*/ 685 h 945"/>
                                <a:gd name="T50" fmla="*/ 250 w 2374"/>
                                <a:gd name="T51" fmla="*/ 755 h 945"/>
                                <a:gd name="T52" fmla="*/ 380 w 2374"/>
                                <a:gd name="T53" fmla="*/ 815 h 945"/>
                                <a:gd name="T54" fmla="*/ 455 w 2374"/>
                                <a:gd name="T55" fmla="*/ 840 h 945"/>
                                <a:gd name="T56" fmla="*/ 605 w 2374"/>
                                <a:gd name="T57" fmla="*/ 885 h 945"/>
                                <a:gd name="T58" fmla="*/ 760 w 2374"/>
                                <a:gd name="T59" fmla="*/ 915 h 945"/>
                                <a:gd name="T60" fmla="*/ 930 w 2374"/>
                                <a:gd name="T61" fmla="*/ 935 h 945"/>
                                <a:gd name="T62" fmla="*/ 1100 w 2374"/>
                                <a:gd name="T63" fmla="*/ 945 h 945"/>
                                <a:gd name="T64" fmla="*/ 1279 w 2374"/>
                                <a:gd name="T65" fmla="*/ 945 h 945"/>
                                <a:gd name="T66" fmla="*/ 1454 w 2374"/>
                                <a:gd name="T67" fmla="*/ 930 h 945"/>
                                <a:gd name="T68" fmla="*/ 1624 w 2374"/>
                                <a:gd name="T69" fmla="*/ 900 h 945"/>
                                <a:gd name="T70" fmla="*/ 1789 w 2374"/>
                                <a:gd name="T71" fmla="*/ 860 h 9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2374" h="945">
                                  <a:moveTo>
                                    <a:pt x="1789" y="860"/>
                                  </a:moveTo>
                                  <a:lnTo>
                                    <a:pt x="1789" y="860"/>
                                  </a:lnTo>
                                  <a:lnTo>
                                    <a:pt x="1874" y="835"/>
                                  </a:lnTo>
                                  <a:lnTo>
                                    <a:pt x="1954" y="805"/>
                                  </a:lnTo>
                                  <a:lnTo>
                                    <a:pt x="2034" y="770"/>
                                  </a:lnTo>
                                  <a:lnTo>
                                    <a:pt x="2109" y="735"/>
                                  </a:lnTo>
                                  <a:lnTo>
                                    <a:pt x="2179" y="695"/>
                                  </a:lnTo>
                                  <a:lnTo>
                                    <a:pt x="2249" y="655"/>
                                  </a:lnTo>
                                  <a:lnTo>
                                    <a:pt x="2314" y="610"/>
                                  </a:lnTo>
                                  <a:lnTo>
                                    <a:pt x="2374" y="565"/>
                                  </a:lnTo>
                                  <a:lnTo>
                                    <a:pt x="2324" y="500"/>
                                  </a:lnTo>
                                  <a:lnTo>
                                    <a:pt x="2274" y="435"/>
                                  </a:lnTo>
                                  <a:lnTo>
                                    <a:pt x="2224" y="380"/>
                                  </a:lnTo>
                                  <a:lnTo>
                                    <a:pt x="2169" y="325"/>
                                  </a:lnTo>
                                  <a:lnTo>
                                    <a:pt x="2109" y="275"/>
                                  </a:lnTo>
                                  <a:lnTo>
                                    <a:pt x="2044" y="230"/>
                                  </a:lnTo>
                                  <a:lnTo>
                                    <a:pt x="1979" y="190"/>
                                  </a:lnTo>
                                  <a:lnTo>
                                    <a:pt x="1914" y="150"/>
                                  </a:lnTo>
                                  <a:lnTo>
                                    <a:pt x="1844" y="115"/>
                                  </a:lnTo>
                                  <a:lnTo>
                                    <a:pt x="1774" y="85"/>
                                  </a:lnTo>
                                  <a:lnTo>
                                    <a:pt x="1699" y="60"/>
                                  </a:lnTo>
                                  <a:lnTo>
                                    <a:pt x="1629" y="40"/>
                                  </a:lnTo>
                                  <a:lnTo>
                                    <a:pt x="1554" y="25"/>
                                  </a:lnTo>
                                  <a:lnTo>
                                    <a:pt x="1474" y="10"/>
                                  </a:lnTo>
                                  <a:lnTo>
                                    <a:pt x="1394" y="5"/>
                                  </a:lnTo>
                                  <a:lnTo>
                                    <a:pt x="1314" y="0"/>
                                  </a:lnTo>
                                  <a:lnTo>
                                    <a:pt x="1234" y="0"/>
                                  </a:lnTo>
                                  <a:lnTo>
                                    <a:pt x="1149" y="10"/>
                                  </a:lnTo>
                                  <a:lnTo>
                                    <a:pt x="1070" y="15"/>
                                  </a:lnTo>
                                  <a:lnTo>
                                    <a:pt x="985" y="30"/>
                                  </a:lnTo>
                                  <a:lnTo>
                                    <a:pt x="905" y="50"/>
                                  </a:lnTo>
                                  <a:lnTo>
                                    <a:pt x="820" y="75"/>
                                  </a:lnTo>
                                  <a:lnTo>
                                    <a:pt x="735" y="100"/>
                                  </a:lnTo>
                                  <a:lnTo>
                                    <a:pt x="655" y="135"/>
                                  </a:lnTo>
                                  <a:lnTo>
                                    <a:pt x="570" y="175"/>
                                  </a:lnTo>
                                  <a:lnTo>
                                    <a:pt x="485" y="215"/>
                                  </a:lnTo>
                                  <a:lnTo>
                                    <a:pt x="400" y="265"/>
                                  </a:lnTo>
                                  <a:lnTo>
                                    <a:pt x="315" y="315"/>
                                  </a:lnTo>
                                  <a:lnTo>
                                    <a:pt x="235" y="370"/>
                                  </a:lnTo>
                                  <a:lnTo>
                                    <a:pt x="155" y="430"/>
                                  </a:lnTo>
                                  <a:lnTo>
                                    <a:pt x="80" y="495"/>
                                  </a:lnTo>
                                  <a:lnTo>
                                    <a:pt x="0" y="565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85" y="645"/>
                                  </a:lnTo>
                                  <a:lnTo>
                                    <a:pt x="135" y="685"/>
                                  </a:lnTo>
                                  <a:lnTo>
                                    <a:pt x="190" y="720"/>
                                  </a:lnTo>
                                  <a:lnTo>
                                    <a:pt x="250" y="755"/>
                                  </a:lnTo>
                                  <a:lnTo>
                                    <a:pt x="315" y="785"/>
                                  </a:lnTo>
                                  <a:lnTo>
                                    <a:pt x="380" y="815"/>
                                  </a:lnTo>
                                  <a:lnTo>
                                    <a:pt x="455" y="840"/>
                                  </a:lnTo>
                                  <a:lnTo>
                                    <a:pt x="530" y="865"/>
                                  </a:lnTo>
                                  <a:lnTo>
                                    <a:pt x="605" y="885"/>
                                  </a:lnTo>
                                  <a:lnTo>
                                    <a:pt x="685" y="900"/>
                                  </a:lnTo>
                                  <a:lnTo>
                                    <a:pt x="760" y="915"/>
                                  </a:lnTo>
                                  <a:lnTo>
                                    <a:pt x="845" y="930"/>
                                  </a:lnTo>
                                  <a:lnTo>
                                    <a:pt x="930" y="935"/>
                                  </a:lnTo>
                                  <a:lnTo>
                                    <a:pt x="1100" y="945"/>
                                  </a:lnTo>
                                  <a:lnTo>
                                    <a:pt x="1189" y="945"/>
                                  </a:lnTo>
                                  <a:lnTo>
                                    <a:pt x="1279" y="945"/>
                                  </a:lnTo>
                                  <a:lnTo>
                                    <a:pt x="1369" y="935"/>
                                  </a:lnTo>
                                  <a:lnTo>
                                    <a:pt x="1454" y="930"/>
                                  </a:lnTo>
                                  <a:lnTo>
                                    <a:pt x="1539" y="915"/>
                                  </a:lnTo>
                                  <a:lnTo>
                                    <a:pt x="1624" y="900"/>
                                  </a:lnTo>
                                  <a:lnTo>
                                    <a:pt x="1704" y="880"/>
                                  </a:lnTo>
                                  <a:lnTo>
                                    <a:pt x="1789" y="860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accent2">
                                    <a:lumMod val="60000"/>
                                    <a:lumOff val="40000"/>
                                  </a:schemeClr>
                                </a:gs>
                                <a:gs pos="5000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2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3853"/>
                          <wps:cNvSpPr>
                            <a:spLocks/>
                          </wps:cNvSpPr>
                          <wps:spPr bwMode="auto">
                            <a:xfrm>
                              <a:off x="250" y="991"/>
                              <a:ext cx="405" cy="270"/>
                            </a:xfrm>
                            <a:custGeom>
                              <a:avLst/>
                              <a:gdLst>
                                <a:gd name="T0" fmla="*/ 355 w 405"/>
                                <a:gd name="T1" fmla="*/ 55 h 270"/>
                                <a:gd name="T2" fmla="*/ 355 w 405"/>
                                <a:gd name="T3" fmla="*/ 55 h 270"/>
                                <a:gd name="T4" fmla="*/ 330 w 405"/>
                                <a:gd name="T5" fmla="*/ 30 h 270"/>
                                <a:gd name="T6" fmla="*/ 300 w 405"/>
                                <a:gd name="T7" fmla="*/ 10 h 270"/>
                                <a:gd name="T8" fmla="*/ 270 w 405"/>
                                <a:gd name="T9" fmla="*/ 0 h 270"/>
                                <a:gd name="T10" fmla="*/ 240 w 405"/>
                                <a:gd name="T11" fmla="*/ 0 h 270"/>
                                <a:gd name="T12" fmla="*/ 240 w 405"/>
                                <a:gd name="T13" fmla="*/ 0 h 270"/>
                                <a:gd name="T14" fmla="*/ 205 w 405"/>
                                <a:gd name="T15" fmla="*/ 5 h 270"/>
                                <a:gd name="T16" fmla="*/ 170 w 405"/>
                                <a:gd name="T17" fmla="*/ 15 h 270"/>
                                <a:gd name="T18" fmla="*/ 135 w 405"/>
                                <a:gd name="T19" fmla="*/ 40 h 270"/>
                                <a:gd name="T20" fmla="*/ 105 w 405"/>
                                <a:gd name="T21" fmla="*/ 65 h 270"/>
                                <a:gd name="T22" fmla="*/ 105 w 405"/>
                                <a:gd name="T23" fmla="*/ 65 h 270"/>
                                <a:gd name="T24" fmla="*/ 70 w 405"/>
                                <a:gd name="T25" fmla="*/ 105 h 270"/>
                                <a:gd name="T26" fmla="*/ 45 w 405"/>
                                <a:gd name="T27" fmla="*/ 155 h 270"/>
                                <a:gd name="T28" fmla="*/ 20 w 405"/>
                                <a:gd name="T29" fmla="*/ 205 h 270"/>
                                <a:gd name="T30" fmla="*/ 0 w 405"/>
                                <a:gd name="T31" fmla="*/ 270 h 270"/>
                                <a:gd name="T32" fmla="*/ 0 w 405"/>
                                <a:gd name="T33" fmla="*/ 270 h 270"/>
                                <a:gd name="T34" fmla="*/ 55 w 405"/>
                                <a:gd name="T35" fmla="*/ 190 h 270"/>
                                <a:gd name="T36" fmla="*/ 80 w 405"/>
                                <a:gd name="T37" fmla="*/ 160 h 270"/>
                                <a:gd name="T38" fmla="*/ 110 w 405"/>
                                <a:gd name="T39" fmla="*/ 135 h 270"/>
                                <a:gd name="T40" fmla="*/ 135 w 405"/>
                                <a:gd name="T41" fmla="*/ 115 h 270"/>
                                <a:gd name="T42" fmla="*/ 160 w 405"/>
                                <a:gd name="T43" fmla="*/ 100 h 270"/>
                                <a:gd name="T44" fmla="*/ 190 w 405"/>
                                <a:gd name="T45" fmla="*/ 90 h 270"/>
                                <a:gd name="T46" fmla="*/ 215 w 405"/>
                                <a:gd name="T47" fmla="*/ 85 h 270"/>
                                <a:gd name="T48" fmla="*/ 240 w 405"/>
                                <a:gd name="T49" fmla="*/ 85 h 270"/>
                                <a:gd name="T50" fmla="*/ 265 w 405"/>
                                <a:gd name="T51" fmla="*/ 90 h 270"/>
                                <a:gd name="T52" fmla="*/ 285 w 405"/>
                                <a:gd name="T53" fmla="*/ 100 h 270"/>
                                <a:gd name="T54" fmla="*/ 310 w 405"/>
                                <a:gd name="T55" fmla="*/ 120 h 270"/>
                                <a:gd name="T56" fmla="*/ 335 w 405"/>
                                <a:gd name="T57" fmla="*/ 140 h 270"/>
                                <a:gd name="T58" fmla="*/ 360 w 405"/>
                                <a:gd name="T59" fmla="*/ 165 h 270"/>
                                <a:gd name="T60" fmla="*/ 380 w 405"/>
                                <a:gd name="T61" fmla="*/ 200 h 270"/>
                                <a:gd name="T62" fmla="*/ 405 w 405"/>
                                <a:gd name="T63" fmla="*/ 235 h 270"/>
                                <a:gd name="T64" fmla="*/ 405 w 405"/>
                                <a:gd name="T65" fmla="*/ 235 h 270"/>
                                <a:gd name="T66" fmla="*/ 400 w 405"/>
                                <a:gd name="T67" fmla="*/ 180 h 270"/>
                                <a:gd name="T68" fmla="*/ 390 w 405"/>
                                <a:gd name="T69" fmla="*/ 135 h 270"/>
                                <a:gd name="T70" fmla="*/ 375 w 405"/>
                                <a:gd name="T71" fmla="*/ 95 h 270"/>
                                <a:gd name="T72" fmla="*/ 355 w 405"/>
                                <a:gd name="T73" fmla="*/ 55 h 270"/>
                                <a:gd name="T74" fmla="*/ 355 w 405"/>
                                <a:gd name="T75" fmla="*/ 55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405" h="270">
                                  <a:moveTo>
                                    <a:pt x="355" y="55"/>
                                  </a:moveTo>
                                  <a:lnTo>
                                    <a:pt x="355" y="55"/>
                                  </a:lnTo>
                                  <a:lnTo>
                                    <a:pt x="330" y="30"/>
                                  </a:lnTo>
                                  <a:lnTo>
                                    <a:pt x="300" y="10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240" y="0"/>
                                  </a:lnTo>
                                  <a:lnTo>
                                    <a:pt x="205" y="5"/>
                                  </a:lnTo>
                                  <a:lnTo>
                                    <a:pt x="170" y="15"/>
                                  </a:lnTo>
                                  <a:lnTo>
                                    <a:pt x="135" y="40"/>
                                  </a:lnTo>
                                  <a:lnTo>
                                    <a:pt x="105" y="65"/>
                                  </a:lnTo>
                                  <a:lnTo>
                                    <a:pt x="70" y="105"/>
                                  </a:lnTo>
                                  <a:lnTo>
                                    <a:pt x="45" y="155"/>
                                  </a:lnTo>
                                  <a:lnTo>
                                    <a:pt x="20" y="205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55" y="190"/>
                                  </a:lnTo>
                                  <a:lnTo>
                                    <a:pt x="80" y="160"/>
                                  </a:lnTo>
                                  <a:lnTo>
                                    <a:pt x="110" y="135"/>
                                  </a:lnTo>
                                  <a:lnTo>
                                    <a:pt x="135" y="115"/>
                                  </a:lnTo>
                                  <a:lnTo>
                                    <a:pt x="160" y="100"/>
                                  </a:lnTo>
                                  <a:lnTo>
                                    <a:pt x="190" y="90"/>
                                  </a:lnTo>
                                  <a:lnTo>
                                    <a:pt x="215" y="85"/>
                                  </a:lnTo>
                                  <a:lnTo>
                                    <a:pt x="240" y="85"/>
                                  </a:lnTo>
                                  <a:lnTo>
                                    <a:pt x="265" y="90"/>
                                  </a:lnTo>
                                  <a:lnTo>
                                    <a:pt x="285" y="100"/>
                                  </a:lnTo>
                                  <a:lnTo>
                                    <a:pt x="310" y="120"/>
                                  </a:lnTo>
                                  <a:lnTo>
                                    <a:pt x="335" y="140"/>
                                  </a:lnTo>
                                  <a:lnTo>
                                    <a:pt x="360" y="165"/>
                                  </a:lnTo>
                                  <a:lnTo>
                                    <a:pt x="380" y="200"/>
                                  </a:lnTo>
                                  <a:lnTo>
                                    <a:pt x="405" y="235"/>
                                  </a:lnTo>
                                  <a:lnTo>
                                    <a:pt x="400" y="180"/>
                                  </a:lnTo>
                                  <a:lnTo>
                                    <a:pt x="390" y="135"/>
                                  </a:lnTo>
                                  <a:lnTo>
                                    <a:pt x="375" y="95"/>
                                  </a:lnTo>
                                  <a:lnTo>
                                    <a:pt x="355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3854"/>
                          <wps:cNvSpPr>
                            <a:spLocks/>
                          </wps:cNvSpPr>
                          <wps:spPr bwMode="auto">
                            <a:xfrm>
                              <a:off x="175" y="1496"/>
                              <a:ext cx="385" cy="410"/>
                            </a:xfrm>
                            <a:custGeom>
                              <a:avLst/>
                              <a:gdLst>
                                <a:gd name="T0" fmla="*/ 45 w 385"/>
                                <a:gd name="T1" fmla="*/ 410 h 410"/>
                                <a:gd name="T2" fmla="*/ 45 w 385"/>
                                <a:gd name="T3" fmla="*/ 410 h 410"/>
                                <a:gd name="T4" fmla="*/ 40 w 385"/>
                                <a:gd name="T5" fmla="*/ 360 h 410"/>
                                <a:gd name="T6" fmla="*/ 40 w 385"/>
                                <a:gd name="T7" fmla="*/ 315 h 410"/>
                                <a:gd name="T8" fmla="*/ 40 w 385"/>
                                <a:gd name="T9" fmla="*/ 275 h 410"/>
                                <a:gd name="T10" fmla="*/ 50 w 385"/>
                                <a:gd name="T11" fmla="*/ 240 h 410"/>
                                <a:gd name="T12" fmla="*/ 60 w 385"/>
                                <a:gd name="T13" fmla="*/ 205 h 410"/>
                                <a:gd name="T14" fmla="*/ 70 w 385"/>
                                <a:gd name="T15" fmla="*/ 175 h 410"/>
                                <a:gd name="T16" fmla="*/ 90 w 385"/>
                                <a:gd name="T17" fmla="*/ 145 h 410"/>
                                <a:gd name="T18" fmla="*/ 110 w 385"/>
                                <a:gd name="T19" fmla="*/ 120 h 410"/>
                                <a:gd name="T20" fmla="*/ 130 w 385"/>
                                <a:gd name="T21" fmla="*/ 100 h 410"/>
                                <a:gd name="T22" fmla="*/ 155 w 385"/>
                                <a:gd name="T23" fmla="*/ 85 h 410"/>
                                <a:gd name="T24" fmla="*/ 185 w 385"/>
                                <a:gd name="T25" fmla="*/ 70 h 410"/>
                                <a:gd name="T26" fmla="*/ 220 w 385"/>
                                <a:gd name="T27" fmla="*/ 60 h 410"/>
                                <a:gd name="T28" fmla="*/ 255 w 385"/>
                                <a:gd name="T29" fmla="*/ 50 h 410"/>
                                <a:gd name="T30" fmla="*/ 295 w 385"/>
                                <a:gd name="T31" fmla="*/ 45 h 410"/>
                                <a:gd name="T32" fmla="*/ 335 w 385"/>
                                <a:gd name="T33" fmla="*/ 45 h 410"/>
                                <a:gd name="T34" fmla="*/ 385 w 385"/>
                                <a:gd name="T35" fmla="*/ 45 h 410"/>
                                <a:gd name="T36" fmla="*/ 385 w 385"/>
                                <a:gd name="T37" fmla="*/ 45 h 410"/>
                                <a:gd name="T38" fmla="*/ 320 w 385"/>
                                <a:gd name="T39" fmla="*/ 25 h 410"/>
                                <a:gd name="T40" fmla="*/ 265 w 385"/>
                                <a:gd name="T41" fmla="*/ 15 h 410"/>
                                <a:gd name="T42" fmla="*/ 215 w 385"/>
                                <a:gd name="T43" fmla="*/ 5 h 410"/>
                                <a:gd name="T44" fmla="*/ 170 w 385"/>
                                <a:gd name="T45" fmla="*/ 0 h 410"/>
                                <a:gd name="T46" fmla="*/ 130 w 385"/>
                                <a:gd name="T47" fmla="*/ 5 h 410"/>
                                <a:gd name="T48" fmla="*/ 95 w 385"/>
                                <a:gd name="T49" fmla="*/ 15 h 410"/>
                                <a:gd name="T50" fmla="*/ 65 w 385"/>
                                <a:gd name="T51" fmla="*/ 25 h 410"/>
                                <a:gd name="T52" fmla="*/ 40 w 385"/>
                                <a:gd name="T53" fmla="*/ 45 h 410"/>
                                <a:gd name="T54" fmla="*/ 20 w 385"/>
                                <a:gd name="T55" fmla="*/ 75 h 410"/>
                                <a:gd name="T56" fmla="*/ 10 w 385"/>
                                <a:gd name="T57" fmla="*/ 105 h 410"/>
                                <a:gd name="T58" fmla="*/ 0 w 385"/>
                                <a:gd name="T59" fmla="*/ 140 h 410"/>
                                <a:gd name="T60" fmla="*/ 0 w 385"/>
                                <a:gd name="T61" fmla="*/ 185 h 410"/>
                                <a:gd name="T62" fmla="*/ 0 w 385"/>
                                <a:gd name="T63" fmla="*/ 230 h 410"/>
                                <a:gd name="T64" fmla="*/ 10 w 385"/>
                                <a:gd name="T65" fmla="*/ 285 h 410"/>
                                <a:gd name="T66" fmla="*/ 25 w 385"/>
                                <a:gd name="T67" fmla="*/ 345 h 410"/>
                                <a:gd name="T68" fmla="*/ 45 w 385"/>
                                <a:gd name="T69" fmla="*/ 410 h 410"/>
                                <a:gd name="T70" fmla="*/ 45 w 385"/>
                                <a:gd name="T71" fmla="*/ 410 h 4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385" h="410">
                                  <a:moveTo>
                                    <a:pt x="45" y="410"/>
                                  </a:moveTo>
                                  <a:lnTo>
                                    <a:pt x="45" y="410"/>
                                  </a:lnTo>
                                  <a:lnTo>
                                    <a:pt x="40" y="360"/>
                                  </a:lnTo>
                                  <a:lnTo>
                                    <a:pt x="40" y="315"/>
                                  </a:lnTo>
                                  <a:lnTo>
                                    <a:pt x="40" y="275"/>
                                  </a:lnTo>
                                  <a:lnTo>
                                    <a:pt x="50" y="240"/>
                                  </a:lnTo>
                                  <a:lnTo>
                                    <a:pt x="60" y="205"/>
                                  </a:lnTo>
                                  <a:lnTo>
                                    <a:pt x="70" y="175"/>
                                  </a:lnTo>
                                  <a:lnTo>
                                    <a:pt x="90" y="145"/>
                                  </a:lnTo>
                                  <a:lnTo>
                                    <a:pt x="110" y="120"/>
                                  </a:lnTo>
                                  <a:lnTo>
                                    <a:pt x="130" y="100"/>
                                  </a:lnTo>
                                  <a:lnTo>
                                    <a:pt x="155" y="85"/>
                                  </a:lnTo>
                                  <a:lnTo>
                                    <a:pt x="185" y="7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255" y="50"/>
                                  </a:lnTo>
                                  <a:lnTo>
                                    <a:pt x="295" y="45"/>
                                  </a:lnTo>
                                  <a:lnTo>
                                    <a:pt x="335" y="45"/>
                                  </a:lnTo>
                                  <a:lnTo>
                                    <a:pt x="385" y="45"/>
                                  </a:lnTo>
                                  <a:lnTo>
                                    <a:pt x="320" y="25"/>
                                  </a:lnTo>
                                  <a:lnTo>
                                    <a:pt x="265" y="15"/>
                                  </a:lnTo>
                                  <a:lnTo>
                                    <a:pt x="215" y="5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30" y="5"/>
                                  </a:lnTo>
                                  <a:lnTo>
                                    <a:pt x="95" y="15"/>
                                  </a:lnTo>
                                  <a:lnTo>
                                    <a:pt x="65" y="25"/>
                                  </a:lnTo>
                                  <a:lnTo>
                                    <a:pt x="40" y="45"/>
                                  </a:lnTo>
                                  <a:lnTo>
                                    <a:pt x="20" y="75"/>
                                  </a:lnTo>
                                  <a:lnTo>
                                    <a:pt x="10" y="105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0" y="185"/>
                                  </a:lnTo>
                                  <a:lnTo>
                                    <a:pt x="0" y="230"/>
                                  </a:lnTo>
                                  <a:lnTo>
                                    <a:pt x="10" y="285"/>
                                  </a:lnTo>
                                  <a:lnTo>
                                    <a:pt x="25" y="345"/>
                                  </a:lnTo>
                                  <a:lnTo>
                                    <a:pt x="45" y="4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3855"/>
                          <wps:cNvSpPr>
                            <a:spLocks/>
                          </wps:cNvSpPr>
                          <wps:spPr bwMode="auto">
                            <a:xfrm>
                              <a:off x="475" y="1641"/>
                              <a:ext cx="255" cy="336"/>
                            </a:xfrm>
                            <a:custGeom>
                              <a:avLst/>
                              <a:gdLst>
                                <a:gd name="T0" fmla="*/ 255 w 255"/>
                                <a:gd name="T1" fmla="*/ 0 h 336"/>
                                <a:gd name="T2" fmla="*/ 255 w 255"/>
                                <a:gd name="T3" fmla="*/ 0 h 336"/>
                                <a:gd name="T4" fmla="*/ 175 w 255"/>
                                <a:gd name="T5" fmla="*/ 0 h 336"/>
                                <a:gd name="T6" fmla="*/ 140 w 255"/>
                                <a:gd name="T7" fmla="*/ 5 h 336"/>
                                <a:gd name="T8" fmla="*/ 110 w 255"/>
                                <a:gd name="T9" fmla="*/ 10 h 336"/>
                                <a:gd name="T10" fmla="*/ 80 w 255"/>
                                <a:gd name="T11" fmla="*/ 20 h 336"/>
                                <a:gd name="T12" fmla="*/ 55 w 255"/>
                                <a:gd name="T13" fmla="*/ 35 h 336"/>
                                <a:gd name="T14" fmla="*/ 40 w 255"/>
                                <a:gd name="T15" fmla="*/ 50 h 336"/>
                                <a:gd name="T16" fmla="*/ 25 w 255"/>
                                <a:gd name="T17" fmla="*/ 70 h 336"/>
                                <a:gd name="T18" fmla="*/ 10 w 255"/>
                                <a:gd name="T19" fmla="*/ 95 h 336"/>
                                <a:gd name="T20" fmla="*/ 5 w 255"/>
                                <a:gd name="T21" fmla="*/ 120 h 336"/>
                                <a:gd name="T22" fmla="*/ 0 w 255"/>
                                <a:gd name="T23" fmla="*/ 145 h 336"/>
                                <a:gd name="T24" fmla="*/ 5 w 255"/>
                                <a:gd name="T25" fmla="*/ 180 h 336"/>
                                <a:gd name="T26" fmla="*/ 10 w 255"/>
                                <a:gd name="T27" fmla="*/ 215 h 336"/>
                                <a:gd name="T28" fmla="*/ 20 w 255"/>
                                <a:gd name="T29" fmla="*/ 250 h 336"/>
                                <a:gd name="T30" fmla="*/ 50 w 255"/>
                                <a:gd name="T31" fmla="*/ 336 h 336"/>
                                <a:gd name="T32" fmla="*/ 50 w 255"/>
                                <a:gd name="T33" fmla="*/ 336 h 336"/>
                                <a:gd name="T34" fmla="*/ 45 w 255"/>
                                <a:gd name="T35" fmla="*/ 275 h 336"/>
                                <a:gd name="T36" fmla="*/ 50 w 255"/>
                                <a:gd name="T37" fmla="*/ 220 h 336"/>
                                <a:gd name="T38" fmla="*/ 65 w 255"/>
                                <a:gd name="T39" fmla="*/ 170 h 336"/>
                                <a:gd name="T40" fmla="*/ 85 w 255"/>
                                <a:gd name="T41" fmla="*/ 125 h 336"/>
                                <a:gd name="T42" fmla="*/ 115 w 255"/>
                                <a:gd name="T43" fmla="*/ 85 h 336"/>
                                <a:gd name="T44" fmla="*/ 155 w 255"/>
                                <a:gd name="T45" fmla="*/ 50 h 336"/>
                                <a:gd name="T46" fmla="*/ 200 w 255"/>
                                <a:gd name="T47" fmla="*/ 25 h 336"/>
                                <a:gd name="T48" fmla="*/ 255 w 255"/>
                                <a:gd name="T49" fmla="*/ 0 h 336"/>
                                <a:gd name="T50" fmla="*/ 255 w 255"/>
                                <a:gd name="T51" fmla="*/ 0 h 3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255" h="336">
                                  <a:moveTo>
                                    <a:pt x="255" y="0"/>
                                  </a:moveTo>
                                  <a:lnTo>
                                    <a:pt x="255" y="0"/>
                                  </a:lnTo>
                                  <a:lnTo>
                                    <a:pt x="175" y="0"/>
                                  </a:lnTo>
                                  <a:lnTo>
                                    <a:pt x="140" y="5"/>
                                  </a:lnTo>
                                  <a:lnTo>
                                    <a:pt x="110" y="10"/>
                                  </a:lnTo>
                                  <a:lnTo>
                                    <a:pt x="80" y="20"/>
                                  </a:lnTo>
                                  <a:lnTo>
                                    <a:pt x="55" y="35"/>
                                  </a:lnTo>
                                  <a:lnTo>
                                    <a:pt x="40" y="50"/>
                                  </a:lnTo>
                                  <a:lnTo>
                                    <a:pt x="25" y="70"/>
                                  </a:lnTo>
                                  <a:lnTo>
                                    <a:pt x="10" y="95"/>
                                  </a:lnTo>
                                  <a:lnTo>
                                    <a:pt x="5" y="120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5" y="180"/>
                                  </a:lnTo>
                                  <a:lnTo>
                                    <a:pt x="10" y="215"/>
                                  </a:lnTo>
                                  <a:lnTo>
                                    <a:pt x="20" y="250"/>
                                  </a:lnTo>
                                  <a:lnTo>
                                    <a:pt x="50" y="336"/>
                                  </a:lnTo>
                                  <a:lnTo>
                                    <a:pt x="45" y="275"/>
                                  </a:lnTo>
                                  <a:lnTo>
                                    <a:pt x="50" y="220"/>
                                  </a:lnTo>
                                  <a:lnTo>
                                    <a:pt x="65" y="170"/>
                                  </a:lnTo>
                                  <a:lnTo>
                                    <a:pt x="85" y="125"/>
                                  </a:lnTo>
                                  <a:lnTo>
                                    <a:pt x="115" y="85"/>
                                  </a:lnTo>
                                  <a:lnTo>
                                    <a:pt x="155" y="50"/>
                                  </a:lnTo>
                                  <a:lnTo>
                                    <a:pt x="200" y="25"/>
                                  </a:lnTo>
                                  <a:lnTo>
                                    <a:pt x="2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3856"/>
                          <wps:cNvSpPr>
                            <a:spLocks/>
                          </wps:cNvSpPr>
                          <wps:spPr bwMode="auto">
                            <a:xfrm>
                              <a:off x="2459" y="786"/>
                              <a:ext cx="285" cy="305"/>
                            </a:xfrm>
                            <a:custGeom>
                              <a:avLst/>
                              <a:gdLst>
                                <a:gd name="T0" fmla="*/ 285 w 285"/>
                                <a:gd name="T1" fmla="*/ 20 h 305"/>
                                <a:gd name="T2" fmla="*/ 285 w 285"/>
                                <a:gd name="T3" fmla="*/ 20 h 305"/>
                                <a:gd name="T4" fmla="*/ 205 w 285"/>
                                <a:gd name="T5" fmla="*/ 5 h 305"/>
                                <a:gd name="T6" fmla="*/ 170 w 285"/>
                                <a:gd name="T7" fmla="*/ 0 h 305"/>
                                <a:gd name="T8" fmla="*/ 135 w 285"/>
                                <a:gd name="T9" fmla="*/ 5 h 305"/>
                                <a:gd name="T10" fmla="*/ 105 w 285"/>
                                <a:gd name="T11" fmla="*/ 10 h 305"/>
                                <a:gd name="T12" fmla="*/ 80 w 285"/>
                                <a:gd name="T13" fmla="*/ 15 h 305"/>
                                <a:gd name="T14" fmla="*/ 60 w 285"/>
                                <a:gd name="T15" fmla="*/ 30 h 305"/>
                                <a:gd name="T16" fmla="*/ 40 w 285"/>
                                <a:gd name="T17" fmla="*/ 45 h 305"/>
                                <a:gd name="T18" fmla="*/ 25 w 285"/>
                                <a:gd name="T19" fmla="*/ 65 h 305"/>
                                <a:gd name="T20" fmla="*/ 15 w 285"/>
                                <a:gd name="T21" fmla="*/ 90 h 305"/>
                                <a:gd name="T22" fmla="*/ 5 w 285"/>
                                <a:gd name="T23" fmla="*/ 115 h 305"/>
                                <a:gd name="T24" fmla="*/ 0 w 285"/>
                                <a:gd name="T25" fmla="*/ 145 h 305"/>
                                <a:gd name="T26" fmla="*/ 0 w 285"/>
                                <a:gd name="T27" fmla="*/ 180 h 305"/>
                                <a:gd name="T28" fmla="*/ 5 w 285"/>
                                <a:gd name="T29" fmla="*/ 220 h 305"/>
                                <a:gd name="T30" fmla="*/ 15 w 285"/>
                                <a:gd name="T31" fmla="*/ 305 h 305"/>
                                <a:gd name="T32" fmla="*/ 15 w 285"/>
                                <a:gd name="T33" fmla="*/ 305 h 305"/>
                                <a:gd name="T34" fmla="*/ 25 w 285"/>
                                <a:gd name="T35" fmla="*/ 245 h 305"/>
                                <a:gd name="T36" fmla="*/ 40 w 285"/>
                                <a:gd name="T37" fmla="*/ 195 h 305"/>
                                <a:gd name="T38" fmla="*/ 65 w 285"/>
                                <a:gd name="T39" fmla="*/ 150 h 305"/>
                                <a:gd name="T40" fmla="*/ 95 w 285"/>
                                <a:gd name="T41" fmla="*/ 110 h 305"/>
                                <a:gd name="T42" fmla="*/ 130 w 285"/>
                                <a:gd name="T43" fmla="*/ 80 h 305"/>
                                <a:gd name="T44" fmla="*/ 175 w 285"/>
                                <a:gd name="T45" fmla="*/ 50 h 305"/>
                                <a:gd name="T46" fmla="*/ 225 w 285"/>
                                <a:gd name="T47" fmla="*/ 35 h 305"/>
                                <a:gd name="T48" fmla="*/ 285 w 285"/>
                                <a:gd name="T49" fmla="*/ 20 h 305"/>
                                <a:gd name="T50" fmla="*/ 285 w 285"/>
                                <a:gd name="T51" fmla="*/ 20 h 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285" h="305">
                                  <a:moveTo>
                                    <a:pt x="285" y="20"/>
                                  </a:moveTo>
                                  <a:lnTo>
                                    <a:pt x="285" y="20"/>
                                  </a:lnTo>
                                  <a:lnTo>
                                    <a:pt x="205" y="5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35" y="5"/>
                                  </a:lnTo>
                                  <a:lnTo>
                                    <a:pt x="105" y="10"/>
                                  </a:lnTo>
                                  <a:lnTo>
                                    <a:pt x="80" y="15"/>
                                  </a:lnTo>
                                  <a:lnTo>
                                    <a:pt x="60" y="30"/>
                                  </a:lnTo>
                                  <a:lnTo>
                                    <a:pt x="40" y="45"/>
                                  </a:lnTo>
                                  <a:lnTo>
                                    <a:pt x="25" y="65"/>
                                  </a:lnTo>
                                  <a:lnTo>
                                    <a:pt x="15" y="90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5" y="220"/>
                                  </a:lnTo>
                                  <a:lnTo>
                                    <a:pt x="15" y="305"/>
                                  </a:lnTo>
                                  <a:lnTo>
                                    <a:pt x="25" y="245"/>
                                  </a:lnTo>
                                  <a:lnTo>
                                    <a:pt x="40" y="195"/>
                                  </a:lnTo>
                                  <a:lnTo>
                                    <a:pt x="65" y="150"/>
                                  </a:lnTo>
                                  <a:lnTo>
                                    <a:pt x="95" y="110"/>
                                  </a:lnTo>
                                  <a:lnTo>
                                    <a:pt x="130" y="80"/>
                                  </a:lnTo>
                                  <a:lnTo>
                                    <a:pt x="175" y="50"/>
                                  </a:lnTo>
                                  <a:lnTo>
                                    <a:pt x="225" y="35"/>
                                  </a:lnTo>
                                  <a:lnTo>
                                    <a:pt x="285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3857"/>
                          <wps:cNvSpPr>
                            <a:spLocks/>
                          </wps:cNvSpPr>
                          <wps:spPr bwMode="auto">
                            <a:xfrm>
                              <a:off x="2714" y="1166"/>
                              <a:ext cx="410" cy="300"/>
                            </a:xfrm>
                            <a:custGeom>
                              <a:avLst/>
                              <a:gdLst>
                                <a:gd name="T0" fmla="*/ 180 w 410"/>
                                <a:gd name="T1" fmla="*/ 15 h 300"/>
                                <a:gd name="T2" fmla="*/ 180 w 410"/>
                                <a:gd name="T3" fmla="*/ 15 h 300"/>
                                <a:gd name="T4" fmla="*/ 135 w 410"/>
                                <a:gd name="T5" fmla="*/ 35 h 300"/>
                                <a:gd name="T6" fmla="*/ 90 w 410"/>
                                <a:gd name="T7" fmla="*/ 65 h 300"/>
                                <a:gd name="T8" fmla="*/ 45 w 410"/>
                                <a:gd name="T9" fmla="*/ 105 h 300"/>
                                <a:gd name="T10" fmla="*/ 0 w 410"/>
                                <a:gd name="T11" fmla="*/ 150 h 300"/>
                                <a:gd name="T12" fmla="*/ 0 w 410"/>
                                <a:gd name="T13" fmla="*/ 150 h 300"/>
                                <a:gd name="T14" fmla="*/ 0 w 410"/>
                                <a:gd name="T15" fmla="*/ 150 h 300"/>
                                <a:gd name="T16" fmla="*/ 0 w 410"/>
                                <a:gd name="T17" fmla="*/ 150 h 300"/>
                                <a:gd name="T18" fmla="*/ 85 w 410"/>
                                <a:gd name="T19" fmla="*/ 105 h 300"/>
                                <a:gd name="T20" fmla="*/ 120 w 410"/>
                                <a:gd name="T21" fmla="*/ 90 h 300"/>
                                <a:gd name="T22" fmla="*/ 155 w 410"/>
                                <a:gd name="T23" fmla="*/ 80 h 300"/>
                                <a:gd name="T24" fmla="*/ 190 w 410"/>
                                <a:gd name="T25" fmla="*/ 70 h 300"/>
                                <a:gd name="T26" fmla="*/ 220 w 410"/>
                                <a:gd name="T27" fmla="*/ 70 h 300"/>
                                <a:gd name="T28" fmla="*/ 245 w 410"/>
                                <a:gd name="T29" fmla="*/ 75 h 300"/>
                                <a:gd name="T30" fmla="*/ 270 w 410"/>
                                <a:gd name="T31" fmla="*/ 80 h 300"/>
                                <a:gd name="T32" fmla="*/ 295 w 410"/>
                                <a:gd name="T33" fmla="*/ 90 h 300"/>
                                <a:gd name="T34" fmla="*/ 315 w 410"/>
                                <a:gd name="T35" fmla="*/ 105 h 300"/>
                                <a:gd name="T36" fmla="*/ 330 w 410"/>
                                <a:gd name="T37" fmla="*/ 130 h 300"/>
                                <a:gd name="T38" fmla="*/ 345 w 410"/>
                                <a:gd name="T39" fmla="*/ 155 h 300"/>
                                <a:gd name="T40" fmla="*/ 355 w 410"/>
                                <a:gd name="T41" fmla="*/ 185 h 300"/>
                                <a:gd name="T42" fmla="*/ 365 w 410"/>
                                <a:gd name="T43" fmla="*/ 215 h 300"/>
                                <a:gd name="T44" fmla="*/ 370 w 410"/>
                                <a:gd name="T45" fmla="*/ 255 h 300"/>
                                <a:gd name="T46" fmla="*/ 375 w 410"/>
                                <a:gd name="T47" fmla="*/ 300 h 300"/>
                                <a:gd name="T48" fmla="*/ 375 w 410"/>
                                <a:gd name="T49" fmla="*/ 300 h 300"/>
                                <a:gd name="T50" fmla="*/ 395 w 410"/>
                                <a:gd name="T51" fmla="*/ 250 h 300"/>
                                <a:gd name="T52" fmla="*/ 410 w 410"/>
                                <a:gd name="T53" fmla="*/ 200 h 300"/>
                                <a:gd name="T54" fmla="*/ 410 w 410"/>
                                <a:gd name="T55" fmla="*/ 155 h 300"/>
                                <a:gd name="T56" fmla="*/ 410 w 410"/>
                                <a:gd name="T57" fmla="*/ 115 h 300"/>
                                <a:gd name="T58" fmla="*/ 410 w 410"/>
                                <a:gd name="T59" fmla="*/ 115 h 300"/>
                                <a:gd name="T60" fmla="*/ 395 w 410"/>
                                <a:gd name="T61" fmla="*/ 80 h 300"/>
                                <a:gd name="T62" fmla="*/ 380 w 410"/>
                                <a:gd name="T63" fmla="*/ 55 h 300"/>
                                <a:gd name="T64" fmla="*/ 360 w 410"/>
                                <a:gd name="T65" fmla="*/ 30 h 300"/>
                                <a:gd name="T66" fmla="*/ 330 w 410"/>
                                <a:gd name="T67" fmla="*/ 10 h 300"/>
                                <a:gd name="T68" fmla="*/ 330 w 410"/>
                                <a:gd name="T69" fmla="*/ 10 h 300"/>
                                <a:gd name="T70" fmla="*/ 295 w 410"/>
                                <a:gd name="T71" fmla="*/ 0 h 300"/>
                                <a:gd name="T72" fmla="*/ 260 w 410"/>
                                <a:gd name="T73" fmla="*/ 0 h 300"/>
                                <a:gd name="T74" fmla="*/ 220 w 410"/>
                                <a:gd name="T75" fmla="*/ 5 h 300"/>
                                <a:gd name="T76" fmla="*/ 180 w 410"/>
                                <a:gd name="T77" fmla="*/ 15 h 300"/>
                                <a:gd name="T78" fmla="*/ 180 w 410"/>
                                <a:gd name="T79" fmla="*/ 1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10" h="300">
                                  <a:moveTo>
                                    <a:pt x="180" y="15"/>
                                  </a:moveTo>
                                  <a:lnTo>
                                    <a:pt x="180" y="15"/>
                                  </a:lnTo>
                                  <a:lnTo>
                                    <a:pt x="135" y="35"/>
                                  </a:lnTo>
                                  <a:lnTo>
                                    <a:pt x="90" y="65"/>
                                  </a:lnTo>
                                  <a:lnTo>
                                    <a:pt x="45" y="105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85" y="105"/>
                                  </a:lnTo>
                                  <a:lnTo>
                                    <a:pt x="120" y="90"/>
                                  </a:lnTo>
                                  <a:lnTo>
                                    <a:pt x="155" y="80"/>
                                  </a:lnTo>
                                  <a:lnTo>
                                    <a:pt x="190" y="70"/>
                                  </a:lnTo>
                                  <a:lnTo>
                                    <a:pt x="220" y="70"/>
                                  </a:lnTo>
                                  <a:lnTo>
                                    <a:pt x="245" y="75"/>
                                  </a:lnTo>
                                  <a:lnTo>
                                    <a:pt x="270" y="80"/>
                                  </a:lnTo>
                                  <a:lnTo>
                                    <a:pt x="295" y="90"/>
                                  </a:lnTo>
                                  <a:lnTo>
                                    <a:pt x="315" y="105"/>
                                  </a:lnTo>
                                  <a:lnTo>
                                    <a:pt x="330" y="130"/>
                                  </a:lnTo>
                                  <a:lnTo>
                                    <a:pt x="345" y="155"/>
                                  </a:lnTo>
                                  <a:lnTo>
                                    <a:pt x="355" y="185"/>
                                  </a:lnTo>
                                  <a:lnTo>
                                    <a:pt x="365" y="215"/>
                                  </a:lnTo>
                                  <a:lnTo>
                                    <a:pt x="370" y="255"/>
                                  </a:lnTo>
                                  <a:lnTo>
                                    <a:pt x="375" y="300"/>
                                  </a:lnTo>
                                  <a:lnTo>
                                    <a:pt x="395" y="250"/>
                                  </a:lnTo>
                                  <a:lnTo>
                                    <a:pt x="410" y="200"/>
                                  </a:lnTo>
                                  <a:lnTo>
                                    <a:pt x="410" y="155"/>
                                  </a:lnTo>
                                  <a:lnTo>
                                    <a:pt x="410" y="115"/>
                                  </a:lnTo>
                                  <a:lnTo>
                                    <a:pt x="395" y="80"/>
                                  </a:lnTo>
                                  <a:lnTo>
                                    <a:pt x="380" y="55"/>
                                  </a:lnTo>
                                  <a:lnTo>
                                    <a:pt x="360" y="30"/>
                                  </a:lnTo>
                                  <a:lnTo>
                                    <a:pt x="330" y="10"/>
                                  </a:lnTo>
                                  <a:lnTo>
                                    <a:pt x="295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20" y="5"/>
                                  </a:lnTo>
                                  <a:lnTo>
                                    <a:pt x="18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3858"/>
                          <wps:cNvSpPr>
                            <a:spLocks/>
                          </wps:cNvSpPr>
                          <wps:spPr bwMode="auto">
                            <a:xfrm>
                              <a:off x="2629" y="896"/>
                              <a:ext cx="475" cy="320"/>
                            </a:xfrm>
                            <a:custGeom>
                              <a:avLst/>
                              <a:gdLst>
                                <a:gd name="T0" fmla="*/ 475 w 475"/>
                                <a:gd name="T1" fmla="*/ 175 h 320"/>
                                <a:gd name="T2" fmla="*/ 475 w 475"/>
                                <a:gd name="T3" fmla="*/ 175 h 320"/>
                                <a:gd name="T4" fmla="*/ 430 w 475"/>
                                <a:gd name="T5" fmla="*/ 130 h 320"/>
                                <a:gd name="T6" fmla="*/ 390 w 475"/>
                                <a:gd name="T7" fmla="*/ 90 h 320"/>
                                <a:gd name="T8" fmla="*/ 350 w 475"/>
                                <a:gd name="T9" fmla="*/ 55 h 320"/>
                                <a:gd name="T10" fmla="*/ 310 w 475"/>
                                <a:gd name="T11" fmla="*/ 30 h 320"/>
                                <a:gd name="T12" fmla="*/ 275 w 475"/>
                                <a:gd name="T13" fmla="*/ 15 h 320"/>
                                <a:gd name="T14" fmla="*/ 240 w 475"/>
                                <a:gd name="T15" fmla="*/ 5 h 320"/>
                                <a:gd name="T16" fmla="*/ 205 w 475"/>
                                <a:gd name="T17" fmla="*/ 0 h 320"/>
                                <a:gd name="T18" fmla="*/ 175 w 475"/>
                                <a:gd name="T19" fmla="*/ 5 h 320"/>
                                <a:gd name="T20" fmla="*/ 150 w 475"/>
                                <a:gd name="T21" fmla="*/ 20 h 320"/>
                                <a:gd name="T22" fmla="*/ 120 w 475"/>
                                <a:gd name="T23" fmla="*/ 40 h 320"/>
                                <a:gd name="T24" fmla="*/ 95 w 475"/>
                                <a:gd name="T25" fmla="*/ 70 h 320"/>
                                <a:gd name="T26" fmla="*/ 70 w 475"/>
                                <a:gd name="T27" fmla="*/ 105 h 320"/>
                                <a:gd name="T28" fmla="*/ 50 w 475"/>
                                <a:gd name="T29" fmla="*/ 145 h 320"/>
                                <a:gd name="T30" fmla="*/ 30 w 475"/>
                                <a:gd name="T31" fmla="*/ 200 h 320"/>
                                <a:gd name="T32" fmla="*/ 15 w 475"/>
                                <a:gd name="T33" fmla="*/ 255 h 320"/>
                                <a:gd name="T34" fmla="*/ 0 w 475"/>
                                <a:gd name="T35" fmla="*/ 320 h 320"/>
                                <a:gd name="T36" fmla="*/ 0 w 475"/>
                                <a:gd name="T37" fmla="*/ 320 h 320"/>
                                <a:gd name="T38" fmla="*/ 20 w 475"/>
                                <a:gd name="T39" fmla="*/ 280 h 320"/>
                                <a:gd name="T40" fmla="*/ 40 w 475"/>
                                <a:gd name="T41" fmla="*/ 240 h 320"/>
                                <a:gd name="T42" fmla="*/ 65 w 475"/>
                                <a:gd name="T43" fmla="*/ 205 h 320"/>
                                <a:gd name="T44" fmla="*/ 90 w 475"/>
                                <a:gd name="T45" fmla="*/ 175 h 320"/>
                                <a:gd name="T46" fmla="*/ 115 w 475"/>
                                <a:gd name="T47" fmla="*/ 155 h 320"/>
                                <a:gd name="T48" fmla="*/ 140 w 475"/>
                                <a:gd name="T49" fmla="*/ 130 h 320"/>
                                <a:gd name="T50" fmla="*/ 170 w 475"/>
                                <a:gd name="T51" fmla="*/ 115 h 320"/>
                                <a:gd name="T52" fmla="*/ 200 w 475"/>
                                <a:gd name="T53" fmla="*/ 105 h 320"/>
                                <a:gd name="T54" fmla="*/ 230 w 475"/>
                                <a:gd name="T55" fmla="*/ 100 h 320"/>
                                <a:gd name="T56" fmla="*/ 260 w 475"/>
                                <a:gd name="T57" fmla="*/ 95 h 320"/>
                                <a:gd name="T58" fmla="*/ 290 w 475"/>
                                <a:gd name="T59" fmla="*/ 100 h 320"/>
                                <a:gd name="T60" fmla="*/ 325 w 475"/>
                                <a:gd name="T61" fmla="*/ 105 h 320"/>
                                <a:gd name="T62" fmla="*/ 360 w 475"/>
                                <a:gd name="T63" fmla="*/ 115 h 320"/>
                                <a:gd name="T64" fmla="*/ 400 w 475"/>
                                <a:gd name="T65" fmla="*/ 130 h 320"/>
                                <a:gd name="T66" fmla="*/ 435 w 475"/>
                                <a:gd name="T67" fmla="*/ 150 h 320"/>
                                <a:gd name="T68" fmla="*/ 475 w 475"/>
                                <a:gd name="T69" fmla="*/ 175 h 320"/>
                                <a:gd name="T70" fmla="*/ 475 w 475"/>
                                <a:gd name="T71" fmla="*/ 17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475" h="320">
                                  <a:moveTo>
                                    <a:pt x="475" y="175"/>
                                  </a:moveTo>
                                  <a:lnTo>
                                    <a:pt x="475" y="175"/>
                                  </a:lnTo>
                                  <a:lnTo>
                                    <a:pt x="430" y="130"/>
                                  </a:lnTo>
                                  <a:lnTo>
                                    <a:pt x="390" y="90"/>
                                  </a:lnTo>
                                  <a:lnTo>
                                    <a:pt x="350" y="55"/>
                                  </a:lnTo>
                                  <a:lnTo>
                                    <a:pt x="310" y="30"/>
                                  </a:lnTo>
                                  <a:lnTo>
                                    <a:pt x="275" y="15"/>
                                  </a:lnTo>
                                  <a:lnTo>
                                    <a:pt x="240" y="5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50" y="20"/>
                                  </a:lnTo>
                                  <a:lnTo>
                                    <a:pt x="120" y="40"/>
                                  </a:lnTo>
                                  <a:lnTo>
                                    <a:pt x="95" y="70"/>
                                  </a:lnTo>
                                  <a:lnTo>
                                    <a:pt x="70" y="105"/>
                                  </a:lnTo>
                                  <a:lnTo>
                                    <a:pt x="50" y="145"/>
                                  </a:lnTo>
                                  <a:lnTo>
                                    <a:pt x="30" y="200"/>
                                  </a:lnTo>
                                  <a:lnTo>
                                    <a:pt x="15" y="255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20" y="280"/>
                                  </a:lnTo>
                                  <a:lnTo>
                                    <a:pt x="40" y="240"/>
                                  </a:lnTo>
                                  <a:lnTo>
                                    <a:pt x="65" y="205"/>
                                  </a:lnTo>
                                  <a:lnTo>
                                    <a:pt x="90" y="175"/>
                                  </a:lnTo>
                                  <a:lnTo>
                                    <a:pt x="115" y="155"/>
                                  </a:lnTo>
                                  <a:lnTo>
                                    <a:pt x="140" y="130"/>
                                  </a:lnTo>
                                  <a:lnTo>
                                    <a:pt x="170" y="115"/>
                                  </a:lnTo>
                                  <a:lnTo>
                                    <a:pt x="200" y="105"/>
                                  </a:lnTo>
                                  <a:lnTo>
                                    <a:pt x="230" y="100"/>
                                  </a:lnTo>
                                  <a:lnTo>
                                    <a:pt x="260" y="95"/>
                                  </a:lnTo>
                                  <a:lnTo>
                                    <a:pt x="290" y="100"/>
                                  </a:lnTo>
                                  <a:lnTo>
                                    <a:pt x="325" y="105"/>
                                  </a:lnTo>
                                  <a:lnTo>
                                    <a:pt x="360" y="115"/>
                                  </a:lnTo>
                                  <a:lnTo>
                                    <a:pt x="400" y="130"/>
                                  </a:lnTo>
                                  <a:lnTo>
                                    <a:pt x="435" y="150"/>
                                  </a:lnTo>
                                  <a:lnTo>
                                    <a:pt x="475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3859"/>
                          <wps:cNvSpPr>
                            <a:spLocks/>
                          </wps:cNvSpPr>
                          <wps:spPr bwMode="auto">
                            <a:xfrm>
                              <a:off x="1739" y="1376"/>
                              <a:ext cx="890" cy="235"/>
                            </a:xfrm>
                            <a:custGeom>
                              <a:avLst/>
                              <a:gdLst>
                                <a:gd name="T0" fmla="*/ 540 w 890"/>
                                <a:gd name="T1" fmla="*/ 40 h 235"/>
                                <a:gd name="T2" fmla="*/ 540 w 890"/>
                                <a:gd name="T3" fmla="*/ 40 h 235"/>
                                <a:gd name="T4" fmla="*/ 515 w 890"/>
                                <a:gd name="T5" fmla="*/ 25 h 235"/>
                                <a:gd name="T6" fmla="*/ 485 w 890"/>
                                <a:gd name="T7" fmla="*/ 10 h 235"/>
                                <a:gd name="T8" fmla="*/ 460 w 890"/>
                                <a:gd name="T9" fmla="*/ 5 h 235"/>
                                <a:gd name="T10" fmla="*/ 435 w 890"/>
                                <a:gd name="T11" fmla="*/ 0 h 235"/>
                                <a:gd name="T12" fmla="*/ 435 w 890"/>
                                <a:gd name="T13" fmla="*/ 0 h 235"/>
                                <a:gd name="T14" fmla="*/ 410 w 890"/>
                                <a:gd name="T15" fmla="*/ 5 h 235"/>
                                <a:gd name="T16" fmla="*/ 385 w 890"/>
                                <a:gd name="T17" fmla="*/ 10 h 235"/>
                                <a:gd name="T18" fmla="*/ 360 w 890"/>
                                <a:gd name="T19" fmla="*/ 20 h 235"/>
                                <a:gd name="T20" fmla="*/ 335 w 890"/>
                                <a:gd name="T21" fmla="*/ 30 h 235"/>
                                <a:gd name="T22" fmla="*/ 275 w 890"/>
                                <a:gd name="T23" fmla="*/ 70 h 235"/>
                                <a:gd name="T24" fmla="*/ 220 w 890"/>
                                <a:gd name="T25" fmla="*/ 120 h 235"/>
                                <a:gd name="T26" fmla="*/ 220 w 890"/>
                                <a:gd name="T27" fmla="*/ 120 h 235"/>
                                <a:gd name="T28" fmla="*/ 160 w 890"/>
                                <a:gd name="T29" fmla="*/ 170 h 235"/>
                                <a:gd name="T30" fmla="*/ 100 w 890"/>
                                <a:gd name="T31" fmla="*/ 205 h 235"/>
                                <a:gd name="T32" fmla="*/ 75 w 890"/>
                                <a:gd name="T33" fmla="*/ 220 h 235"/>
                                <a:gd name="T34" fmla="*/ 50 w 890"/>
                                <a:gd name="T35" fmla="*/ 230 h 235"/>
                                <a:gd name="T36" fmla="*/ 25 w 890"/>
                                <a:gd name="T37" fmla="*/ 235 h 235"/>
                                <a:gd name="T38" fmla="*/ 0 w 890"/>
                                <a:gd name="T39" fmla="*/ 235 h 235"/>
                                <a:gd name="T40" fmla="*/ 0 w 890"/>
                                <a:gd name="T41" fmla="*/ 235 h 235"/>
                                <a:gd name="T42" fmla="*/ 50 w 890"/>
                                <a:gd name="T43" fmla="*/ 235 h 235"/>
                                <a:gd name="T44" fmla="*/ 50 w 890"/>
                                <a:gd name="T45" fmla="*/ 235 h 235"/>
                                <a:gd name="T46" fmla="*/ 150 w 890"/>
                                <a:gd name="T47" fmla="*/ 235 h 235"/>
                                <a:gd name="T48" fmla="*/ 245 w 890"/>
                                <a:gd name="T49" fmla="*/ 230 h 235"/>
                                <a:gd name="T50" fmla="*/ 245 w 890"/>
                                <a:gd name="T51" fmla="*/ 230 h 235"/>
                                <a:gd name="T52" fmla="*/ 420 w 890"/>
                                <a:gd name="T53" fmla="*/ 215 h 235"/>
                                <a:gd name="T54" fmla="*/ 590 w 890"/>
                                <a:gd name="T55" fmla="*/ 190 h 235"/>
                                <a:gd name="T56" fmla="*/ 670 w 890"/>
                                <a:gd name="T57" fmla="*/ 175 h 235"/>
                                <a:gd name="T58" fmla="*/ 745 w 890"/>
                                <a:gd name="T59" fmla="*/ 155 h 235"/>
                                <a:gd name="T60" fmla="*/ 820 w 890"/>
                                <a:gd name="T61" fmla="*/ 135 h 235"/>
                                <a:gd name="T62" fmla="*/ 890 w 890"/>
                                <a:gd name="T63" fmla="*/ 110 h 235"/>
                                <a:gd name="T64" fmla="*/ 890 w 890"/>
                                <a:gd name="T65" fmla="*/ 110 h 235"/>
                                <a:gd name="T66" fmla="*/ 815 w 890"/>
                                <a:gd name="T67" fmla="*/ 130 h 235"/>
                                <a:gd name="T68" fmla="*/ 750 w 890"/>
                                <a:gd name="T69" fmla="*/ 135 h 235"/>
                                <a:gd name="T70" fmla="*/ 720 w 890"/>
                                <a:gd name="T71" fmla="*/ 135 h 235"/>
                                <a:gd name="T72" fmla="*/ 690 w 890"/>
                                <a:gd name="T73" fmla="*/ 130 h 235"/>
                                <a:gd name="T74" fmla="*/ 660 w 890"/>
                                <a:gd name="T75" fmla="*/ 120 h 235"/>
                                <a:gd name="T76" fmla="*/ 635 w 890"/>
                                <a:gd name="T77" fmla="*/ 110 h 235"/>
                                <a:gd name="T78" fmla="*/ 635 w 890"/>
                                <a:gd name="T79" fmla="*/ 110 h 235"/>
                                <a:gd name="T80" fmla="*/ 540 w 890"/>
                                <a:gd name="T81" fmla="*/ 40 h 235"/>
                                <a:gd name="T82" fmla="*/ 540 w 890"/>
                                <a:gd name="T83" fmla="*/ 40 h 2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890" h="235">
                                  <a:moveTo>
                                    <a:pt x="540" y="40"/>
                                  </a:moveTo>
                                  <a:lnTo>
                                    <a:pt x="540" y="40"/>
                                  </a:lnTo>
                                  <a:lnTo>
                                    <a:pt x="515" y="25"/>
                                  </a:lnTo>
                                  <a:lnTo>
                                    <a:pt x="485" y="10"/>
                                  </a:lnTo>
                                  <a:lnTo>
                                    <a:pt x="460" y="5"/>
                                  </a:lnTo>
                                  <a:lnTo>
                                    <a:pt x="435" y="0"/>
                                  </a:lnTo>
                                  <a:lnTo>
                                    <a:pt x="410" y="5"/>
                                  </a:lnTo>
                                  <a:lnTo>
                                    <a:pt x="385" y="10"/>
                                  </a:lnTo>
                                  <a:lnTo>
                                    <a:pt x="360" y="20"/>
                                  </a:lnTo>
                                  <a:lnTo>
                                    <a:pt x="335" y="30"/>
                                  </a:lnTo>
                                  <a:lnTo>
                                    <a:pt x="275" y="70"/>
                                  </a:lnTo>
                                  <a:lnTo>
                                    <a:pt x="220" y="120"/>
                                  </a:lnTo>
                                  <a:lnTo>
                                    <a:pt x="160" y="170"/>
                                  </a:lnTo>
                                  <a:lnTo>
                                    <a:pt x="100" y="205"/>
                                  </a:lnTo>
                                  <a:lnTo>
                                    <a:pt x="75" y="220"/>
                                  </a:lnTo>
                                  <a:lnTo>
                                    <a:pt x="50" y="230"/>
                                  </a:lnTo>
                                  <a:lnTo>
                                    <a:pt x="25" y="235"/>
                                  </a:lnTo>
                                  <a:lnTo>
                                    <a:pt x="0" y="235"/>
                                  </a:lnTo>
                                  <a:lnTo>
                                    <a:pt x="50" y="235"/>
                                  </a:lnTo>
                                  <a:lnTo>
                                    <a:pt x="150" y="235"/>
                                  </a:lnTo>
                                  <a:lnTo>
                                    <a:pt x="245" y="230"/>
                                  </a:lnTo>
                                  <a:lnTo>
                                    <a:pt x="420" y="215"/>
                                  </a:lnTo>
                                  <a:lnTo>
                                    <a:pt x="590" y="190"/>
                                  </a:lnTo>
                                  <a:lnTo>
                                    <a:pt x="670" y="175"/>
                                  </a:lnTo>
                                  <a:lnTo>
                                    <a:pt x="745" y="155"/>
                                  </a:lnTo>
                                  <a:lnTo>
                                    <a:pt x="820" y="135"/>
                                  </a:lnTo>
                                  <a:lnTo>
                                    <a:pt x="890" y="110"/>
                                  </a:lnTo>
                                  <a:lnTo>
                                    <a:pt x="815" y="130"/>
                                  </a:lnTo>
                                  <a:lnTo>
                                    <a:pt x="750" y="135"/>
                                  </a:lnTo>
                                  <a:lnTo>
                                    <a:pt x="720" y="135"/>
                                  </a:lnTo>
                                  <a:lnTo>
                                    <a:pt x="690" y="130"/>
                                  </a:lnTo>
                                  <a:lnTo>
                                    <a:pt x="660" y="120"/>
                                  </a:lnTo>
                                  <a:lnTo>
                                    <a:pt x="635" y="110"/>
                                  </a:lnTo>
                                  <a:lnTo>
                                    <a:pt x="54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3860"/>
                          <wps:cNvSpPr>
                            <a:spLocks/>
                          </wps:cNvSpPr>
                          <wps:spPr bwMode="auto">
                            <a:xfrm>
                              <a:off x="605" y="1346"/>
                              <a:ext cx="1109" cy="265"/>
                            </a:xfrm>
                            <a:custGeom>
                              <a:avLst/>
                              <a:gdLst>
                                <a:gd name="T0" fmla="*/ 490 w 1109"/>
                                <a:gd name="T1" fmla="*/ 25 h 265"/>
                                <a:gd name="T2" fmla="*/ 490 w 1109"/>
                                <a:gd name="T3" fmla="*/ 25 h 265"/>
                                <a:gd name="T4" fmla="*/ 370 w 1109"/>
                                <a:gd name="T5" fmla="*/ 95 h 265"/>
                                <a:gd name="T6" fmla="*/ 370 w 1109"/>
                                <a:gd name="T7" fmla="*/ 95 h 265"/>
                                <a:gd name="T8" fmla="*/ 330 w 1109"/>
                                <a:gd name="T9" fmla="*/ 110 h 265"/>
                                <a:gd name="T10" fmla="*/ 295 w 1109"/>
                                <a:gd name="T11" fmla="*/ 120 h 265"/>
                                <a:gd name="T12" fmla="*/ 250 w 1109"/>
                                <a:gd name="T13" fmla="*/ 125 h 265"/>
                                <a:gd name="T14" fmla="*/ 205 w 1109"/>
                                <a:gd name="T15" fmla="*/ 130 h 265"/>
                                <a:gd name="T16" fmla="*/ 160 w 1109"/>
                                <a:gd name="T17" fmla="*/ 130 h 265"/>
                                <a:gd name="T18" fmla="*/ 110 w 1109"/>
                                <a:gd name="T19" fmla="*/ 130 h 265"/>
                                <a:gd name="T20" fmla="*/ 0 w 1109"/>
                                <a:gd name="T21" fmla="*/ 115 h 265"/>
                                <a:gd name="T22" fmla="*/ 0 w 1109"/>
                                <a:gd name="T23" fmla="*/ 115 h 265"/>
                                <a:gd name="T24" fmla="*/ 215 w 1109"/>
                                <a:gd name="T25" fmla="*/ 160 h 265"/>
                                <a:gd name="T26" fmla="*/ 425 w 1109"/>
                                <a:gd name="T27" fmla="*/ 200 h 265"/>
                                <a:gd name="T28" fmla="*/ 620 w 1109"/>
                                <a:gd name="T29" fmla="*/ 225 h 265"/>
                                <a:gd name="T30" fmla="*/ 815 w 1109"/>
                                <a:gd name="T31" fmla="*/ 245 h 265"/>
                                <a:gd name="T32" fmla="*/ 815 w 1109"/>
                                <a:gd name="T33" fmla="*/ 245 h 265"/>
                                <a:gd name="T34" fmla="*/ 940 w 1109"/>
                                <a:gd name="T35" fmla="*/ 255 h 265"/>
                                <a:gd name="T36" fmla="*/ 1064 w 1109"/>
                                <a:gd name="T37" fmla="*/ 265 h 265"/>
                                <a:gd name="T38" fmla="*/ 1064 w 1109"/>
                                <a:gd name="T39" fmla="*/ 265 h 265"/>
                                <a:gd name="T40" fmla="*/ 1109 w 1109"/>
                                <a:gd name="T41" fmla="*/ 265 h 265"/>
                                <a:gd name="T42" fmla="*/ 1109 w 1109"/>
                                <a:gd name="T43" fmla="*/ 265 h 265"/>
                                <a:gd name="T44" fmla="*/ 1079 w 1109"/>
                                <a:gd name="T45" fmla="*/ 260 h 265"/>
                                <a:gd name="T46" fmla="*/ 1044 w 1109"/>
                                <a:gd name="T47" fmla="*/ 255 h 265"/>
                                <a:gd name="T48" fmla="*/ 1009 w 1109"/>
                                <a:gd name="T49" fmla="*/ 245 h 265"/>
                                <a:gd name="T50" fmla="*/ 979 w 1109"/>
                                <a:gd name="T51" fmla="*/ 230 h 265"/>
                                <a:gd name="T52" fmla="*/ 945 w 1109"/>
                                <a:gd name="T53" fmla="*/ 215 h 265"/>
                                <a:gd name="T54" fmla="*/ 910 w 1109"/>
                                <a:gd name="T55" fmla="*/ 195 h 265"/>
                                <a:gd name="T56" fmla="*/ 845 w 1109"/>
                                <a:gd name="T57" fmla="*/ 145 h 265"/>
                                <a:gd name="T58" fmla="*/ 845 w 1109"/>
                                <a:gd name="T59" fmla="*/ 145 h 265"/>
                                <a:gd name="T60" fmla="*/ 780 w 1109"/>
                                <a:gd name="T61" fmla="*/ 85 h 265"/>
                                <a:gd name="T62" fmla="*/ 740 w 1109"/>
                                <a:gd name="T63" fmla="*/ 50 h 265"/>
                                <a:gd name="T64" fmla="*/ 740 w 1109"/>
                                <a:gd name="T65" fmla="*/ 50 h 265"/>
                                <a:gd name="T66" fmla="*/ 705 w 1109"/>
                                <a:gd name="T67" fmla="*/ 30 h 265"/>
                                <a:gd name="T68" fmla="*/ 670 w 1109"/>
                                <a:gd name="T69" fmla="*/ 15 h 265"/>
                                <a:gd name="T70" fmla="*/ 635 w 1109"/>
                                <a:gd name="T71" fmla="*/ 5 h 265"/>
                                <a:gd name="T72" fmla="*/ 595 w 1109"/>
                                <a:gd name="T73" fmla="*/ 0 h 265"/>
                                <a:gd name="T74" fmla="*/ 595 w 1109"/>
                                <a:gd name="T75" fmla="*/ 0 h 265"/>
                                <a:gd name="T76" fmla="*/ 570 w 1109"/>
                                <a:gd name="T77" fmla="*/ 0 h 265"/>
                                <a:gd name="T78" fmla="*/ 545 w 1109"/>
                                <a:gd name="T79" fmla="*/ 5 h 265"/>
                                <a:gd name="T80" fmla="*/ 515 w 1109"/>
                                <a:gd name="T81" fmla="*/ 10 h 265"/>
                                <a:gd name="T82" fmla="*/ 490 w 1109"/>
                                <a:gd name="T83" fmla="*/ 25 h 265"/>
                                <a:gd name="T84" fmla="*/ 490 w 1109"/>
                                <a:gd name="T85" fmla="*/ 2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109" h="265">
                                  <a:moveTo>
                                    <a:pt x="490" y="25"/>
                                  </a:moveTo>
                                  <a:lnTo>
                                    <a:pt x="490" y="25"/>
                                  </a:lnTo>
                                  <a:lnTo>
                                    <a:pt x="370" y="95"/>
                                  </a:lnTo>
                                  <a:lnTo>
                                    <a:pt x="330" y="110"/>
                                  </a:lnTo>
                                  <a:lnTo>
                                    <a:pt x="295" y="120"/>
                                  </a:lnTo>
                                  <a:lnTo>
                                    <a:pt x="250" y="125"/>
                                  </a:lnTo>
                                  <a:lnTo>
                                    <a:pt x="205" y="130"/>
                                  </a:lnTo>
                                  <a:lnTo>
                                    <a:pt x="160" y="130"/>
                                  </a:lnTo>
                                  <a:lnTo>
                                    <a:pt x="110" y="130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215" y="160"/>
                                  </a:lnTo>
                                  <a:lnTo>
                                    <a:pt x="425" y="200"/>
                                  </a:lnTo>
                                  <a:lnTo>
                                    <a:pt x="620" y="225"/>
                                  </a:lnTo>
                                  <a:lnTo>
                                    <a:pt x="815" y="245"/>
                                  </a:lnTo>
                                  <a:lnTo>
                                    <a:pt x="940" y="255"/>
                                  </a:lnTo>
                                  <a:lnTo>
                                    <a:pt x="1064" y="265"/>
                                  </a:lnTo>
                                  <a:lnTo>
                                    <a:pt x="1109" y="265"/>
                                  </a:lnTo>
                                  <a:lnTo>
                                    <a:pt x="1079" y="260"/>
                                  </a:lnTo>
                                  <a:lnTo>
                                    <a:pt x="1044" y="255"/>
                                  </a:lnTo>
                                  <a:lnTo>
                                    <a:pt x="1009" y="245"/>
                                  </a:lnTo>
                                  <a:lnTo>
                                    <a:pt x="979" y="230"/>
                                  </a:lnTo>
                                  <a:lnTo>
                                    <a:pt x="945" y="215"/>
                                  </a:lnTo>
                                  <a:lnTo>
                                    <a:pt x="910" y="195"/>
                                  </a:lnTo>
                                  <a:lnTo>
                                    <a:pt x="845" y="145"/>
                                  </a:lnTo>
                                  <a:lnTo>
                                    <a:pt x="780" y="85"/>
                                  </a:lnTo>
                                  <a:lnTo>
                                    <a:pt x="740" y="50"/>
                                  </a:lnTo>
                                  <a:lnTo>
                                    <a:pt x="705" y="30"/>
                                  </a:lnTo>
                                  <a:lnTo>
                                    <a:pt x="670" y="15"/>
                                  </a:lnTo>
                                  <a:lnTo>
                                    <a:pt x="635" y="5"/>
                                  </a:lnTo>
                                  <a:lnTo>
                                    <a:pt x="595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45" y="5"/>
                                  </a:lnTo>
                                  <a:lnTo>
                                    <a:pt x="515" y="10"/>
                                  </a:lnTo>
                                  <a:lnTo>
                                    <a:pt x="49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3861"/>
                          <wps:cNvSpPr>
                            <a:spLocks/>
                          </wps:cNvSpPr>
                          <wps:spPr bwMode="auto">
                            <a:xfrm>
                              <a:off x="420" y="1421"/>
                              <a:ext cx="2374" cy="380"/>
                            </a:xfrm>
                            <a:custGeom>
                              <a:avLst/>
                              <a:gdLst>
                                <a:gd name="T0" fmla="*/ 2374 w 2374"/>
                                <a:gd name="T1" fmla="*/ 0 h 380"/>
                                <a:gd name="T2" fmla="*/ 2214 w 2374"/>
                                <a:gd name="T3" fmla="*/ 65 h 380"/>
                                <a:gd name="T4" fmla="*/ 2139 w 2374"/>
                                <a:gd name="T5" fmla="*/ 90 h 380"/>
                                <a:gd name="T6" fmla="*/ 1989 w 2374"/>
                                <a:gd name="T7" fmla="*/ 130 h 380"/>
                                <a:gd name="T8" fmla="*/ 1739 w 2374"/>
                                <a:gd name="T9" fmla="*/ 170 h 380"/>
                                <a:gd name="T10" fmla="*/ 1564 w 2374"/>
                                <a:gd name="T11" fmla="*/ 185 h 380"/>
                                <a:gd name="T12" fmla="*/ 1369 w 2374"/>
                                <a:gd name="T13" fmla="*/ 190 h 380"/>
                                <a:gd name="T14" fmla="*/ 1319 w 2374"/>
                                <a:gd name="T15" fmla="*/ 190 h 380"/>
                                <a:gd name="T16" fmla="*/ 1294 w 2374"/>
                                <a:gd name="T17" fmla="*/ 190 h 380"/>
                                <a:gd name="T18" fmla="*/ 1249 w 2374"/>
                                <a:gd name="T19" fmla="*/ 190 h 380"/>
                                <a:gd name="T20" fmla="*/ 1125 w 2374"/>
                                <a:gd name="T21" fmla="*/ 180 h 380"/>
                                <a:gd name="T22" fmla="*/ 1000 w 2374"/>
                                <a:gd name="T23" fmla="*/ 170 h 380"/>
                                <a:gd name="T24" fmla="*/ 610 w 2374"/>
                                <a:gd name="T25" fmla="*/ 125 h 380"/>
                                <a:gd name="T26" fmla="*/ 185 w 2374"/>
                                <a:gd name="T27" fmla="*/ 40 h 380"/>
                                <a:gd name="T28" fmla="*/ 0 w 2374"/>
                                <a:gd name="T29" fmla="*/ 0 h 380"/>
                                <a:gd name="T30" fmla="*/ 40 w 2374"/>
                                <a:gd name="T31" fmla="*/ 40 h 380"/>
                                <a:gd name="T32" fmla="*/ 135 w 2374"/>
                                <a:gd name="T33" fmla="*/ 120 h 380"/>
                                <a:gd name="T34" fmla="*/ 250 w 2374"/>
                                <a:gd name="T35" fmla="*/ 190 h 380"/>
                                <a:gd name="T36" fmla="*/ 380 w 2374"/>
                                <a:gd name="T37" fmla="*/ 250 h 380"/>
                                <a:gd name="T38" fmla="*/ 455 w 2374"/>
                                <a:gd name="T39" fmla="*/ 275 h 380"/>
                                <a:gd name="T40" fmla="*/ 475 w 2374"/>
                                <a:gd name="T41" fmla="*/ 280 h 380"/>
                                <a:gd name="T42" fmla="*/ 620 w 2374"/>
                                <a:gd name="T43" fmla="*/ 320 h 380"/>
                                <a:gd name="T44" fmla="*/ 935 w 2374"/>
                                <a:gd name="T45" fmla="*/ 370 h 380"/>
                                <a:gd name="T46" fmla="*/ 1100 w 2374"/>
                                <a:gd name="T47" fmla="*/ 380 h 380"/>
                                <a:gd name="T48" fmla="*/ 1100 w 2374"/>
                                <a:gd name="T49" fmla="*/ 380 h 380"/>
                                <a:gd name="T50" fmla="*/ 1354 w 2374"/>
                                <a:gd name="T51" fmla="*/ 375 h 380"/>
                                <a:gd name="T52" fmla="*/ 1434 w 2374"/>
                                <a:gd name="T53" fmla="*/ 365 h 380"/>
                                <a:gd name="T54" fmla="*/ 1614 w 2374"/>
                                <a:gd name="T55" fmla="*/ 335 h 380"/>
                                <a:gd name="T56" fmla="*/ 1789 w 2374"/>
                                <a:gd name="T57" fmla="*/ 295 h 380"/>
                                <a:gd name="T58" fmla="*/ 1804 w 2374"/>
                                <a:gd name="T59" fmla="*/ 290 h 380"/>
                                <a:gd name="T60" fmla="*/ 1884 w 2374"/>
                                <a:gd name="T61" fmla="*/ 265 h 380"/>
                                <a:gd name="T62" fmla="*/ 2044 w 2374"/>
                                <a:gd name="T63" fmla="*/ 205 h 380"/>
                                <a:gd name="T64" fmla="*/ 2184 w 2374"/>
                                <a:gd name="T65" fmla="*/ 130 h 380"/>
                                <a:gd name="T66" fmla="*/ 2314 w 2374"/>
                                <a:gd name="T67" fmla="*/ 45 h 380"/>
                                <a:gd name="T68" fmla="*/ 2374 w 2374"/>
                                <a:gd name="T69" fmla="*/ 0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2374" h="380">
                                  <a:moveTo>
                                    <a:pt x="2374" y="0"/>
                                  </a:moveTo>
                                  <a:lnTo>
                                    <a:pt x="2374" y="0"/>
                                  </a:lnTo>
                                  <a:lnTo>
                                    <a:pt x="2294" y="35"/>
                                  </a:lnTo>
                                  <a:lnTo>
                                    <a:pt x="2214" y="65"/>
                                  </a:lnTo>
                                  <a:lnTo>
                                    <a:pt x="2139" y="90"/>
                                  </a:lnTo>
                                  <a:lnTo>
                                    <a:pt x="2064" y="110"/>
                                  </a:lnTo>
                                  <a:lnTo>
                                    <a:pt x="1989" y="130"/>
                                  </a:lnTo>
                                  <a:lnTo>
                                    <a:pt x="1909" y="145"/>
                                  </a:lnTo>
                                  <a:lnTo>
                                    <a:pt x="1739" y="170"/>
                                  </a:lnTo>
                                  <a:lnTo>
                                    <a:pt x="1564" y="185"/>
                                  </a:lnTo>
                                  <a:lnTo>
                                    <a:pt x="1469" y="190"/>
                                  </a:lnTo>
                                  <a:lnTo>
                                    <a:pt x="1369" y="190"/>
                                  </a:lnTo>
                                  <a:lnTo>
                                    <a:pt x="1319" y="190"/>
                                  </a:lnTo>
                                  <a:lnTo>
                                    <a:pt x="1294" y="190"/>
                                  </a:lnTo>
                                  <a:lnTo>
                                    <a:pt x="1249" y="190"/>
                                  </a:lnTo>
                                  <a:lnTo>
                                    <a:pt x="1125" y="180"/>
                                  </a:lnTo>
                                  <a:lnTo>
                                    <a:pt x="1000" y="170"/>
                                  </a:lnTo>
                                  <a:lnTo>
                                    <a:pt x="805" y="150"/>
                                  </a:lnTo>
                                  <a:lnTo>
                                    <a:pt x="610" y="125"/>
                                  </a:lnTo>
                                  <a:lnTo>
                                    <a:pt x="400" y="85"/>
                                  </a:lnTo>
                                  <a:lnTo>
                                    <a:pt x="185" y="4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85" y="80"/>
                                  </a:lnTo>
                                  <a:lnTo>
                                    <a:pt x="135" y="120"/>
                                  </a:lnTo>
                                  <a:lnTo>
                                    <a:pt x="190" y="155"/>
                                  </a:lnTo>
                                  <a:lnTo>
                                    <a:pt x="250" y="190"/>
                                  </a:lnTo>
                                  <a:lnTo>
                                    <a:pt x="315" y="220"/>
                                  </a:lnTo>
                                  <a:lnTo>
                                    <a:pt x="380" y="250"/>
                                  </a:lnTo>
                                  <a:lnTo>
                                    <a:pt x="455" y="275"/>
                                  </a:lnTo>
                                  <a:lnTo>
                                    <a:pt x="475" y="280"/>
                                  </a:lnTo>
                                  <a:lnTo>
                                    <a:pt x="550" y="305"/>
                                  </a:lnTo>
                                  <a:lnTo>
                                    <a:pt x="620" y="320"/>
                                  </a:lnTo>
                                  <a:lnTo>
                                    <a:pt x="775" y="355"/>
                                  </a:lnTo>
                                  <a:lnTo>
                                    <a:pt x="935" y="370"/>
                                  </a:lnTo>
                                  <a:lnTo>
                                    <a:pt x="1100" y="380"/>
                                  </a:lnTo>
                                  <a:lnTo>
                                    <a:pt x="1269" y="380"/>
                                  </a:lnTo>
                                  <a:lnTo>
                                    <a:pt x="1354" y="375"/>
                                  </a:lnTo>
                                  <a:lnTo>
                                    <a:pt x="1434" y="365"/>
                                  </a:lnTo>
                                  <a:lnTo>
                                    <a:pt x="1524" y="355"/>
                                  </a:lnTo>
                                  <a:lnTo>
                                    <a:pt x="1614" y="335"/>
                                  </a:lnTo>
                                  <a:lnTo>
                                    <a:pt x="1699" y="320"/>
                                  </a:lnTo>
                                  <a:lnTo>
                                    <a:pt x="1789" y="295"/>
                                  </a:lnTo>
                                  <a:lnTo>
                                    <a:pt x="1804" y="290"/>
                                  </a:lnTo>
                                  <a:lnTo>
                                    <a:pt x="1884" y="265"/>
                                  </a:lnTo>
                                  <a:lnTo>
                                    <a:pt x="1964" y="235"/>
                                  </a:lnTo>
                                  <a:lnTo>
                                    <a:pt x="2044" y="205"/>
                                  </a:lnTo>
                                  <a:lnTo>
                                    <a:pt x="2114" y="170"/>
                                  </a:lnTo>
                                  <a:lnTo>
                                    <a:pt x="2184" y="130"/>
                                  </a:lnTo>
                                  <a:lnTo>
                                    <a:pt x="2249" y="90"/>
                                  </a:lnTo>
                                  <a:lnTo>
                                    <a:pt x="2314" y="45"/>
                                  </a:lnTo>
                                  <a:lnTo>
                                    <a:pt x="23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3862"/>
                          <wps:cNvSpPr>
                            <a:spLocks/>
                          </wps:cNvSpPr>
                          <wps:spPr bwMode="auto">
                            <a:xfrm>
                              <a:off x="1984" y="1421"/>
                              <a:ext cx="810" cy="290"/>
                            </a:xfrm>
                            <a:custGeom>
                              <a:avLst/>
                              <a:gdLst>
                                <a:gd name="T0" fmla="*/ 810 w 810"/>
                                <a:gd name="T1" fmla="*/ 0 h 290"/>
                                <a:gd name="T2" fmla="*/ 810 w 810"/>
                                <a:gd name="T3" fmla="*/ 0 h 290"/>
                                <a:gd name="T4" fmla="*/ 730 w 810"/>
                                <a:gd name="T5" fmla="*/ 35 h 290"/>
                                <a:gd name="T6" fmla="*/ 650 w 810"/>
                                <a:gd name="T7" fmla="*/ 65 h 290"/>
                                <a:gd name="T8" fmla="*/ 650 w 810"/>
                                <a:gd name="T9" fmla="*/ 65 h 290"/>
                                <a:gd name="T10" fmla="*/ 575 w 810"/>
                                <a:gd name="T11" fmla="*/ 90 h 290"/>
                                <a:gd name="T12" fmla="*/ 500 w 810"/>
                                <a:gd name="T13" fmla="*/ 110 h 290"/>
                                <a:gd name="T14" fmla="*/ 425 w 810"/>
                                <a:gd name="T15" fmla="*/ 130 h 290"/>
                                <a:gd name="T16" fmla="*/ 345 w 810"/>
                                <a:gd name="T17" fmla="*/ 145 h 290"/>
                                <a:gd name="T18" fmla="*/ 175 w 810"/>
                                <a:gd name="T19" fmla="*/ 170 h 290"/>
                                <a:gd name="T20" fmla="*/ 0 w 810"/>
                                <a:gd name="T21" fmla="*/ 185 h 290"/>
                                <a:gd name="T22" fmla="*/ 240 w 810"/>
                                <a:gd name="T23" fmla="*/ 290 h 290"/>
                                <a:gd name="T24" fmla="*/ 240 w 810"/>
                                <a:gd name="T25" fmla="*/ 290 h 290"/>
                                <a:gd name="T26" fmla="*/ 320 w 810"/>
                                <a:gd name="T27" fmla="*/ 265 h 290"/>
                                <a:gd name="T28" fmla="*/ 400 w 810"/>
                                <a:gd name="T29" fmla="*/ 235 h 290"/>
                                <a:gd name="T30" fmla="*/ 480 w 810"/>
                                <a:gd name="T31" fmla="*/ 205 h 290"/>
                                <a:gd name="T32" fmla="*/ 550 w 810"/>
                                <a:gd name="T33" fmla="*/ 170 h 290"/>
                                <a:gd name="T34" fmla="*/ 620 w 810"/>
                                <a:gd name="T35" fmla="*/ 130 h 290"/>
                                <a:gd name="T36" fmla="*/ 685 w 810"/>
                                <a:gd name="T37" fmla="*/ 90 h 290"/>
                                <a:gd name="T38" fmla="*/ 750 w 810"/>
                                <a:gd name="T39" fmla="*/ 45 h 290"/>
                                <a:gd name="T40" fmla="*/ 810 w 810"/>
                                <a:gd name="T41" fmla="*/ 0 h 290"/>
                                <a:gd name="T42" fmla="*/ 810 w 810"/>
                                <a:gd name="T43" fmla="*/ 0 h 2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810" h="290">
                                  <a:moveTo>
                                    <a:pt x="810" y="0"/>
                                  </a:moveTo>
                                  <a:lnTo>
                                    <a:pt x="810" y="0"/>
                                  </a:lnTo>
                                  <a:lnTo>
                                    <a:pt x="730" y="35"/>
                                  </a:lnTo>
                                  <a:lnTo>
                                    <a:pt x="650" y="65"/>
                                  </a:lnTo>
                                  <a:lnTo>
                                    <a:pt x="575" y="90"/>
                                  </a:lnTo>
                                  <a:lnTo>
                                    <a:pt x="500" y="110"/>
                                  </a:lnTo>
                                  <a:lnTo>
                                    <a:pt x="425" y="130"/>
                                  </a:lnTo>
                                  <a:lnTo>
                                    <a:pt x="345" y="145"/>
                                  </a:lnTo>
                                  <a:lnTo>
                                    <a:pt x="175" y="170"/>
                                  </a:lnTo>
                                  <a:lnTo>
                                    <a:pt x="0" y="185"/>
                                  </a:lnTo>
                                  <a:lnTo>
                                    <a:pt x="240" y="290"/>
                                  </a:lnTo>
                                  <a:lnTo>
                                    <a:pt x="320" y="265"/>
                                  </a:lnTo>
                                  <a:lnTo>
                                    <a:pt x="400" y="235"/>
                                  </a:lnTo>
                                  <a:lnTo>
                                    <a:pt x="480" y="205"/>
                                  </a:lnTo>
                                  <a:lnTo>
                                    <a:pt x="550" y="170"/>
                                  </a:lnTo>
                                  <a:lnTo>
                                    <a:pt x="620" y="130"/>
                                  </a:lnTo>
                                  <a:lnTo>
                                    <a:pt x="685" y="90"/>
                                  </a:lnTo>
                                  <a:lnTo>
                                    <a:pt x="750" y="45"/>
                                  </a:lnTo>
                                  <a:lnTo>
                                    <a:pt x="81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3863"/>
                          <wps:cNvSpPr>
                            <a:spLocks/>
                          </wps:cNvSpPr>
                          <wps:spPr bwMode="auto">
                            <a:xfrm>
                              <a:off x="420" y="1421"/>
                              <a:ext cx="1000" cy="280"/>
                            </a:xfrm>
                            <a:custGeom>
                              <a:avLst/>
                              <a:gdLst>
                                <a:gd name="T0" fmla="*/ 455 w 1000"/>
                                <a:gd name="T1" fmla="*/ 275 h 280"/>
                                <a:gd name="T2" fmla="*/ 455 w 1000"/>
                                <a:gd name="T3" fmla="*/ 275 h 280"/>
                                <a:gd name="T4" fmla="*/ 475 w 1000"/>
                                <a:gd name="T5" fmla="*/ 280 h 280"/>
                                <a:gd name="T6" fmla="*/ 475 w 1000"/>
                                <a:gd name="T7" fmla="*/ 280 h 280"/>
                                <a:gd name="T8" fmla="*/ 620 w 1000"/>
                                <a:gd name="T9" fmla="*/ 270 h 280"/>
                                <a:gd name="T10" fmla="*/ 690 w 1000"/>
                                <a:gd name="T11" fmla="*/ 260 h 280"/>
                                <a:gd name="T12" fmla="*/ 760 w 1000"/>
                                <a:gd name="T13" fmla="*/ 250 h 280"/>
                                <a:gd name="T14" fmla="*/ 820 w 1000"/>
                                <a:gd name="T15" fmla="*/ 235 h 280"/>
                                <a:gd name="T16" fmla="*/ 885 w 1000"/>
                                <a:gd name="T17" fmla="*/ 215 h 280"/>
                                <a:gd name="T18" fmla="*/ 940 w 1000"/>
                                <a:gd name="T19" fmla="*/ 195 h 280"/>
                                <a:gd name="T20" fmla="*/ 1000 w 1000"/>
                                <a:gd name="T21" fmla="*/ 170 h 280"/>
                                <a:gd name="T22" fmla="*/ 1000 w 1000"/>
                                <a:gd name="T23" fmla="*/ 170 h 280"/>
                                <a:gd name="T24" fmla="*/ 805 w 1000"/>
                                <a:gd name="T25" fmla="*/ 150 h 280"/>
                                <a:gd name="T26" fmla="*/ 610 w 1000"/>
                                <a:gd name="T27" fmla="*/ 125 h 280"/>
                                <a:gd name="T28" fmla="*/ 400 w 1000"/>
                                <a:gd name="T29" fmla="*/ 85 h 280"/>
                                <a:gd name="T30" fmla="*/ 185 w 1000"/>
                                <a:gd name="T31" fmla="*/ 40 h 280"/>
                                <a:gd name="T32" fmla="*/ 185 w 1000"/>
                                <a:gd name="T33" fmla="*/ 40 h 280"/>
                                <a:gd name="T34" fmla="*/ 0 w 1000"/>
                                <a:gd name="T35" fmla="*/ 0 h 280"/>
                                <a:gd name="T36" fmla="*/ 0 w 1000"/>
                                <a:gd name="T37" fmla="*/ 0 h 280"/>
                                <a:gd name="T38" fmla="*/ 40 w 1000"/>
                                <a:gd name="T39" fmla="*/ 40 h 280"/>
                                <a:gd name="T40" fmla="*/ 85 w 1000"/>
                                <a:gd name="T41" fmla="*/ 80 h 280"/>
                                <a:gd name="T42" fmla="*/ 135 w 1000"/>
                                <a:gd name="T43" fmla="*/ 120 h 280"/>
                                <a:gd name="T44" fmla="*/ 190 w 1000"/>
                                <a:gd name="T45" fmla="*/ 155 h 280"/>
                                <a:gd name="T46" fmla="*/ 250 w 1000"/>
                                <a:gd name="T47" fmla="*/ 190 h 280"/>
                                <a:gd name="T48" fmla="*/ 315 w 1000"/>
                                <a:gd name="T49" fmla="*/ 220 h 280"/>
                                <a:gd name="T50" fmla="*/ 380 w 1000"/>
                                <a:gd name="T51" fmla="*/ 250 h 280"/>
                                <a:gd name="T52" fmla="*/ 455 w 1000"/>
                                <a:gd name="T53" fmla="*/ 275 h 280"/>
                                <a:gd name="T54" fmla="*/ 455 w 1000"/>
                                <a:gd name="T55" fmla="*/ 275 h 2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1000" h="280">
                                  <a:moveTo>
                                    <a:pt x="455" y="275"/>
                                  </a:moveTo>
                                  <a:lnTo>
                                    <a:pt x="455" y="275"/>
                                  </a:lnTo>
                                  <a:lnTo>
                                    <a:pt x="475" y="280"/>
                                  </a:lnTo>
                                  <a:lnTo>
                                    <a:pt x="620" y="270"/>
                                  </a:lnTo>
                                  <a:lnTo>
                                    <a:pt x="690" y="260"/>
                                  </a:lnTo>
                                  <a:lnTo>
                                    <a:pt x="760" y="250"/>
                                  </a:lnTo>
                                  <a:lnTo>
                                    <a:pt x="820" y="235"/>
                                  </a:lnTo>
                                  <a:lnTo>
                                    <a:pt x="885" y="215"/>
                                  </a:lnTo>
                                  <a:lnTo>
                                    <a:pt x="940" y="195"/>
                                  </a:lnTo>
                                  <a:lnTo>
                                    <a:pt x="1000" y="170"/>
                                  </a:lnTo>
                                  <a:lnTo>
                                    <a:pt x="805" y="150"/>
                                  </a:lnTo>
                                  <a:lnTo>
                                    <a:pt x="610" y="125"/>
                                  </a:lnTo>
                                  <a:lnTo>
                                    <a:pt x="400" y="85"/>
                                  </a:lnTo>
                                  <a:lnTo>
                                    <a:pt x="185" y="4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85" y="80"/>
                                  </a:lnTo>
                                  <a:lnTo>
                                    <a:pt x="135" y="120"/>
                                  </a:lnTo>
                                  <a:lnTo>
                                    <a:pt x="190" y="155"/>
                                  </a:lnTo>
                                  <a:lnTo>
                                    <a:pt x="250" y="190"/>
                                  </a:lnTo>
                                  <a:lnTo>
                                    <a:pt x="315" y="220"/>
                                  </a:lnTo>
                                  <a:lnTo>
                                    <a:pt x="380" y="250"/>
                                  </a:lnTo>
                                  <a:lnTo>
                                    <a:pt x="455" y="2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3864"/>
                          <wps:cNvSpPr>
                            <a:spLocks/>
                          </wps:cNvSpPr>
                          <wps:spPr bwMode="auto">
                            <a:xfrm>
                              <a:off x="1520" y="1611"/>
                              <a:ext cx="334" cy="190"/>
                            </a:xfrm>
                            <a:custGeom>
                              <a:avLst/>
                              <a:gdLst>
                                <a:gd name="T0" fmla="*/ 219 w 334"/>
                                <a:gd name="T1" fmla="*/ 0 h 190"/>
                                <a:gd name="T2" fmla="*/ 219 w 334"/>
                                <a:gd name="T3" fmla="*/ 0 h 190"/>
                                <a:gd name="T4" fmla="*/ 194 w 334"/>
                                <a:gd name="T5" fmla="*/ 0 h 190"/>
                                <a:gd name="T6" fmla="*/ 194 w 334"/>
                                <a:gd name="T7" fmla="*/ 0 h 190"/>
                                <a:gd name="T8" fmla="*/ 149 w 334"/>
                                <a:gd name="T9" fmla="*/ 0 h 190"/>
                                <a:gd name="T10" fmla="*/ 149 w 334"/>
                                <a:gd name="T11" fmla="*/ 0 h 190"/>
                                <a:gd name="T12" fmla="*/ 129 w 334"/>
                                <a:gd name="T13" fmla="*/ 40 h 190"/>
                                <a:gd name="T14" fmla="*/ 94 w 334"/>
                                <a:gd name="T15" fmla="*/ 85 h 190"/>
                                <a:gd name="T16" fmla="*/ 54 w 334"/>
                                <a:gd name="T17" fmla="*/ 135 h 190"/>
                                <a:gd name="T18" fmla="*/ 0 w 334"/>
                                <a:gd name="T19" fmla="*/ 190 h 190"/>
                                <a:gd name="T20" fmla="*/ 0 w 334"/>
                                <a:gd name="T21" fmla="*/ 190 h 190"/>
                                <a:gd name="T22" fmla="*/ 0 w 334"/>
                                <a:gd name="T23" fmla="*/ 190 h 190"/>
                                <a:gd name="T24" fmla="*/ 0 w 334"/>
                                <a:gd name="T25" fmla="*/ 190 h 190"/>
                                <a:gd name="T26" fmla="*/ 169 w 334"/>
                                <a:gd name="T27" fmla="*/ 190 h 190"/>
                                <a:gd name="T28" fmla="*/ 254 w 334"/>
                                <a:gd name="T29" fmla="*/ 185 h 190"/>
                                <a:gd name="T30" fmla="*/ 334 w 334"/>
                                <a:gd name="T31" fmla="*/ 175 h 190"/>
                                <a:gd name="T32" fmla="*/ 269 w 334"/>
                                <a:gd name="T33" fmla="*/ 0 h 190"/>
                                <a:gd name="T34" fmla="*/ 269 w 334"/>
                                <a:gd name="T35" fmla="*/ 0 h 190"/>
                                <a:gd name="T36" fmla="*/ 219 w 334"/>
                                <a:gd name="T37" fmla="*/ 0 h 190"/>
                                <a:gd name="T38" fmla="*/ 219 w 334"/>
                                <a:gd name="T39" fmla="*/ 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334" h="190">
                                  <a:moveTo>
                                    <a:pt x="219" y="0"/>
                                  </a:moveTo>
                                  <a:lnTo>
                                    <a:pt x="219" y="0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149" y="0"/>
                                  </a:lnTo>
                                  <a:lnTo>
                                    <a:pt x="129" y="40"/>
                                  </a:lnTo>
                                  <a:lnTo>
                                    <a:pt x="94" y="85"/>
                                  </a:lnTo>
                                  <a:lnTo>
                                    <a:pt x="54" y="135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169" y="190"/>
                                  </a:lnTo>
                                  <a:lnTo>
                                    <a:pt x="254" y="185"/>
                                  </a:lnTo>
                                  <a:lnTo>
                                    <a:pt x="334" y="175"/>
                                  </a:lnTo>
                                  <a:lnTo>
                                    <a:pt x="269" y="0"/>
                                  </a:lnTo>
                                  <a:lnTo>
                                    <a:pt x="21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3865"/>
                          <wps:cNvSpPr>
                            <a:spLocks/>
                          </wps:cNvSpPr>
                          <wps:spPr bwMode="auto">
                            <a:xfrm>
                              <a:off x="2029" y="1431"/>
                              <a:ext cx="210" cy="125"/>
                            </a:xfrm>
                            <a:custGeom>
                              <a:avLst/>
                              <a:gdLst>
                                <a:gd name="T0" fmla="*/ 210 w 210"/>
                                <a:gd name="T1" fmla="*/ 40 h 125"/>
                                <a:gd name="T2" fmla="*/ 210 w 210"/>
                                <a:gd name="T3" fmla="*/ 40 h 125"/>
                                <a:gd name="T4" fmla="*/ 200 w 210"/>
                                <a:gd name="T5" fmla="*/ 25 h 125"/>
                                <a:gd name="T6" fmla="*/ 195 w 210"/>
                                <a:gd name="T7" fmla="*/ 15 h 125"/>
                                <a:gd name="T8" fmla="*/ 185 w 210"/>
                                <a:gd name="T9" fmla="*/ 5 h 125"/>
                                <a:gd name="T10" fmla="*/ 175 w 210"/>
                                <a:gd name="T11" fmla="*/ 0 h 125"/>
                                <a:gd name="T12" fmla="*/ 175 w 210"/>
                                <a:gd name="T13" fmla="*/ 0 h 125"/>
                                <a:gd name="T14" fmla="*/ 160 w 210"/>
                                <a:gd name="T15" fmla="*/ 0 h 125"/>
                                <a:gd name="T16" fmla="*/ 140 w 210"/>
                                <a:gd name="T17" fmla="*/ 5 h 125"/>
                                <a:gd name="T18" fmla="*/ 120 w 210"/>
                                <a:gd name="T19" fmla="*/ 15 h 125"/>
                                <a:gd name="T20" fmla="*/ 95 w 210"/>
                                <a:gd name="T21" fmla="*/ 25 h 125"/>
                                <a:gd name="T22" fmla="*/ 95 w 210"/>
                                <a:gd name="T23" fmla="*/ 25 h 125"/>
                                <a:gd name="T24" fmla="*/ 70 w 210"/>
                                <a:gd name="T25" fmla="*/ 45 h 125"/>
                                <a:gd name="T26" fmla="*/ 45 w 210"/>
                                <a:gd name="T27" fmla="*/ 65 h 125"/>
                                <a:gd name="T28" fmla="*/ 20 w 210"/>
                                <a:gd name="T29" fmla="*/ 90 h 125"/>
                                <a:gd name="T30" fmla="*/ 0 w 210"/>
                                <a:gd name="T31" fmla="*/ 115 h 125"/>
                                <a:gd name="T32" fmla="*/ 0 w 210"/>
                                <a:gd name="T33" fmla="*/ 115 h 125"/>
                                <a:gd name="T34" fmla="*/ 65 w 210"/>
                                <a:gd name="T35" fmla="*/ 120 h 125"/>
                                <a:gd name="T36" fmla="*/ 120 w 210"/>
                                <a:gd name="T37" fmla="*/ 125 h 125"/>
                                <a:gd name="T38" fmla="*/ 160 w 210"/>
                                <a:gd name="T39" fmla="*/ 115 h 125"/>
                                <a:gd name="T40" fmla="*/ 180 w 210"/>
                                <a:gd name="T41" fmla="*/ 105 h 125"/>
                                <a:gd name="T42" fmla="*/ 190 w 210"/>
                                <a:gd name="T43" fmla="*/ 95 h 125"/>
                                <a:gd name="T44" fmla="*/ 190 w 210"/>
                                <a:gd name="T45" fmla="*/ 95 h 125"/>
                                <a:gd name="T46" fmla="*/ 205 w 210"/>
                                <a:gd name="T47" fmla="*/ 85 h 125"/>
                                <a:gd name="T48" fmla="*/ 210 w 210"/>
                                <a:gd name="T49" fmla="*/ 70 h 125"/>
                                <a:gd name="T50" fmla="*/ 210 w 210"/>
                                <a:gd name="T51" fmla="*/ 55 h 125"/>
                                <a:gd name="T52" fmla="*/ 210 w 210"/>
                                <a:gd name="T53" fmla="*/ 40 h 125"/>
                                <a:gd name="T54" fmla="*/ 210 w 210"/>
                                <a:gd name="T55" fmla="*/ 4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10" h="125">
                                  <a:moveTo>
                                    <a:pt x="210" y="40"/>
                                  </a:moveTo>
                                  <a:lnTo>
                                    <a:pt x="210" y="40"/>
                                  </a:lnTo>
                                  <a:lnTo>
                                    <a:pt x="200" y="25"/>
                                  </a:lnTo>
                                  <a:lnTo>
                                    <a:pt x="195" y="15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175" y="0"/>
                                  </a:lnTo>
                                  <a:lnTo>
                                    <a:pt x="160" y="0"/>
                                  </a:lnTo>
                                  <a:lnTo>
                                    <a:pt x="140" y="5"/>
                                  </a:lnTo>
                                  <a:lnTo>
                                    <a:pt x="120" y="15"/>
                                  </a:lnTo>
                                  <a:lnTo>
                                    <a:pt x="95" y="25"/>
                                  </a:lnTo>
                                  <a:lnTo>
                                    <a:pt x="70" y="45"/>
                                  </a:lnTo>
                                  <a:lnTo>
                                    <a:pt x="45" y="65"/>
                                  </a:lnTo>
                                  <a:lnTo>
                                    <a:pt x="20" y="90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65" y="120"/>
                                  </a:lnTo>
                                  <a:lnTo>
                                    <a:pt x="120" y="125"/>
                                  </a:lnTo>
                                  <a:lnTo>
                                    <a:pt x="160" y="115"/>
                                  </a:lnTo>
                                  <a:lnTo>
                                    <a:pt x="180" y="105"/>
                                  </a:lnTo>
                                  <a:lnTo>
                                    <a:pt x="190" y="95"/>
                                  </a:lnTo>
                                  <a:lnTo>
                                    <a:pt x="205" y="85"/>
                                  </a:lnTo>
                                  <a:lnTo>
                                    <a:pt x="210" y="70"/>
                                  </a:lnTo>
                                  <a:lnTo>
                                    <a:pt x="210" y="55"/>
                                  </a:lnTo>
                                  <a:lnTo>
                                    <a:pt x="21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3866"/>
                          <wps:cNvSpPr>
                            <a:spLocks/>
                          </wps:cNvSpPr>
                          <wps:spPr bwMode="auto">
                            <a:xfrm>
                              <a:off x="1135" y="1396"/>
                              <a:ext cx="200" cy="130"/>
                            </a:xfrm>
                            <a:custGeom>
                              <a:avLst/>
                              <a:gdLst>
                                <a:gd name="T0" fmla="*/ 5 w 200"/>
                                <a:gd name="T1" fmla="*/ 35 h 130"/>
                                <a:gd name="T2" fmla="*/ 5 w 200"/>
                                <a:gd name="T3" fmla="*/ 35 h 130"/>
                                <a:gd name="T4" fmla="*/ 0 w 200"/>
                                <a:gd name="T5" fmla="*/ 50 h 130"/>
                                <a:gd name="T6" fmla="*/ 0 w 200"/>
                                <a:gd name="T7" fmla="*/ 65 h 130"/>
                                <a:gd name="T8" fmla="*/ 5 w 200"/>
                                <a:gd name="T9" fmla="*/ 80 h 130"/>
                                <a:gd name="T10" fmla="*/ 15 w 200"/>
                                <a:gd name="T11" fmla="*/ 95 h 130"/>
                                <a:gd name="T12" fmla="*/ 15 w 200"/>
                                <a:gd name="T13" fmla="*/ 95 h 130"/>
                                <a:gd name="T14" fmla="*/ 25 w 200"/>
                                <a:gd name="T15" fmla="*/ 105 h 130"/>
                                <a:gd name="T16" fmla="*/ 40 w 200"/>
                                <a:gd name="T17" fmla="*/ 115 h 130"/>
                                <a:gd name="T18" fmla="*/ 85 w 200"/>
                                <a:gd name="T19" fmla="*/ 125 h 130"/>
                                <a:gd name="T20" fmla="*/ 135 w 200"/>
                                <a:gd name="T21" fmla="*/ 130 h 130"/>
                                <a:gd name="T22" fmla="*/ 200 w 200"/>
                                <a:gd name="T23" fmla="*/ 125 h 130"/>
                                <a:gd name="T24" fmla="*/ 200 w 200"/>
                                <a:gd name="T25" fmla="*/ 125 h 130"/>
                                <a:gd name="T26" fmla="*/ 185 w 200"/>
                                <a:gd name="T27" fmla="*/ 100 h 130"/>
                                <a:gd name="T28" fmla="*/ 165 w 200"/>
                                <a:gd name="T29" fmla="*/ 75 h 130"/>
                                <a:gd name="T30" fmla="*/ 140 w 200"/>
                                <a:gd name="T31" fmla="*/ 55 h 130"/>
                                <a:gd name="T32" fmla="*/ 120 w 200"/>
                                <a:gd name="T33" fmla="*/ 35 h 130"/>
                                <a:gd name="T34" fmla="*/ 120 w 200"/>
                                <a:gd name="T35" fmla="*/ 35 h 130"/>
                                <a:gd name="T36" fmla="*/ 95 w 200"/>
                                <a:gd name="T37" fmla="*/ 15 h 130"/>
                                <a:gd name="T38" fmla="*/ 70 w 200"/>
                                <a:gd name="T39" fmla="*/ 5 h 130"/>
                                <a:gd name="T40" fmla="*/ 55 w 200"/>
                                <a:gd name="T41" fmla="*/ 0 h 130"/>
                                <a:gd name="T42" fmla="*/ 40 w 200"/>
                                <a:gd name="T43" fmla="*/ 0 h 130"/>
                                <a:gd name="T44" fmla="*/ 40 w 200"/>
                                <a:gd name="T45" fmla="*/ 0 h 130"/>
                                <a:gd name="T46" fmla="*/ 30 w 200"/>
                                <a:gd name="T47" fmla="*/ 5 h 130"/>
                                <a:gd name="T48" fmla="*/ 20 w 200"/>
                                <a:gd name="T49" fmla="*/ 10 h 130"/>
                                <a:gd name="T50" fmla="*/ 5 w 200"/>
                                <a:gd name="T51" fmla="*/ 35 h 130"/>
                                <a:gd name="T52" fmla="*/ 5 w 200"/>
                                <a:gd name="T53" fmla="*/ 35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200" h="130">
                                  <a:moveTo>
                                    <a:pt x="5" y="35"/>
                                  </a:moveTo>
                                  <a:lnTo>
                                    <a:pt x="5" y="35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5" y="80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25" y="105"/>
                                  </a:lnTo>
                                  <a:lnTo>
                                    <a:pt x="40" y="115"/>
                                  </a:lnTo>
                                  <a:lnTo>
                                    <a:pt x="85" y="125"/>
                                  </a:lnTo>
                                  <a:lnTo>
                                    <a:pt x="135" y="130"/>
                                  </a:lnTo>
                                  <a:lnTo>
                                    <a:pt x="200" y="125"/>
                                  </a:lnTo>
                                  <a:lnTo>
                                    <a:pt x="185" y="100"/>
                                  </a:lnTo>
                                  <a:lnTo>
                                    <a:pt x="165" y="75"/>
                                  </a:lnTo>
                                  <a:lnTo>
                                    <a:pt x="140" y="55"/>
                                  </a:lnTo>
                                  <a:lnTo>
                                    <a:pt x="120" y="35"/>
                                  </a:lnTo>
                                  <a:lnTo>
                                    <a:pt x="95" y="15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30" y="5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5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5" name="AutoShape 3867"/>
                        <wps:cNvSpPr>
                          <a:spLocks noChangeArrowheads="1"/>
                        </wps:cNvSpPr>
                        <wps:spPr bwMode="auto">
                          <a:xfrm rot="2136140">
                            <a:off x="8685" y="6237"/>
                            <a:ext cx="671" cy="672"/>
                          </a:xfrm>
                          <a:prstGeom prst="sun">
                            <a:avLst>
                              <a:gd name="adj" fmla="val 25000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60001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29783" dir="3885598" algn="ctr" rotWithShape="0">
                                    <a:schemeClr val="accent6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27" o:spid="_x0000_s1026" style="position:absolute;margin-left:47.6pt;margin-top:264.9pt;width:446.35pt;height:192.75pt;z-index:251955193" coordorigin="1672,6018" coordsize="8927,385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">
                <v:rect id="Rectangle 3735" o:spid="_x0000_s1027" style="position:absolute;left:1672;top:6018;width:8927;height:38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SWMaxAAA&#10;ANwAAAAPAAAAZHJzL2Rvd25yZXYueG1sRE9LawIxEL4X/A9hBC9Ss1padTVK6QP0VN3aQ2/DZtws&#10;biZLkur23xuh0Nt8fM9ZrjvbiDP5UDtWMB5lIIhLp2uuFBw+3+9nIEJE1tg4JgW/FGC96t0tMdfu&#10;wns6F7ESKYRDjgpMjG0uZSgNWQwj1xIn7ui8xZigr6T2eEnhtpGTLHuSFmtODQZbejFUnoofq6CY&#10;bafdK+/mw+3H8O3gv8zj99woNeh3zwsQkbr4L/5zb3SaP32A2zPpArm6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3EljGsQAAADcAAAADwAAAAAAAAAAAAAAAACXAgAAZHJzL2Rv&#10;d25yZXYueG1sUEsFBgAAAAAEAAQA9QAAAIgDAAAAAA==&#10;" fillcolor="#c3e0f2 [662]" stroked="f" strokecolor="#4da4d8 [1942]" strokeweight="1pt">
                  <v:fill opacity="39321f"/>
                  <v:shadow color="#0d2b3d [1606]" opacity=".5" offset="1pt"/>
                </v:rect>
                <v:shape id="Freeform 3736" o:spid="_x0000_s1028" style="position:absolute;left:1672;top:7742;width:8911;height:2131;visibility:visible;mso-wrap-style:square;v-text-anchor:top" coordsize="11748,410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8pcgwwAA&#10;ANwAAAAPAAAAZHJzL2Rvd25yZXYueG1sRE9NawIxEL0L/ocwBS9Ss4qtsjWKKIoIHrSC12Ez3V26&#10;mcRNXLf99UYo9DaP9zmzRWsq0VDtS8sKhoMEBHFmdcm5gvPn5nUKwgdkjZVlUvBDHhbzbmeGqbZ3&#10;PlJzCrmIIexTVFCE4FIpfVaQQT+wjjhyX7Y2GCKsc6lrvMdwU8lRkrxLgyXHhgIdrQrKvk83o6B/&#10;fZtOLse1cdw2v9Ztr6tDtVeq99IuP0AEasO/+M+903H+ZAzPZ+IFcv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D8pcgwwAAANwAAAAPAAAAAAAAAAAAAAAAAJcCAABkcnMvZG93&#10;bnJldi54bWxQSwUGAAAAAAQABAD1AAAAhwMAAAAA&#10;" path="m10091,27l10091,27,9649,71,9188,125,8701,204,8204,293,7841,364,7407,461,6300,718,5103,993,4226,1188,4085,1215,3943,1232,3801,1241,3642,1250,3482,1250,3323,1241,3154,1232,2977,1206,2756,1170,2481,1126,2144,1055,1746,966,1400,896,1090,834,842,798,629,772,461,772,293,772,142,789,,816,,4104,11748,4104,11748,18,11332,,10915,,10508,9,10091,27xe" fillcolor="white [3201]" stroked="f" strokecolor="#d9c19b [1945]" strokeweight="1pt">
                  <v:fill color2="#e6d5bc [1305]" focus="100%" type="gradient"/>
                  <v:shadow color="#664c26 [1609]" opacity=".5" offset="1pt"/>
                  <v:path arrowok="t" o:connecttype="custom" o:connectlocs="7654,14;7654,14;7319,37;6969,65;6600,106;6223,152;6223,152;5947,189;5618,239;4779,373;4779,373;3871,516;3205,617;3205,617;3099,631;2991,640;2883,644;2763,649;2641,649;2521,644;2392,640;2258,626;2258,626;2090,608;1882,585;1626,548;1324,502;1324,502;1062,465;827,433;639,414;477,401;477,401;350,401;222,401;108,410;0,424;0,2131;8911,2131;8911,9;8911,9;8595,0;8279,0;7970,5;7654,14;7654,14" o:connectangles="0,0,0,0,0,0,0,0,0,0,0,0,0,0,0,0,0,0,0,0,0,0,0,0,0,0,0,0,0,0,0,0,0,0,0,0,0,0,0,0,0,0,0,0,0,0"/>
                </v:shape>
                <v:group id="Group 3737" o:spid="_x0000_s1029" style="position:absolute;left:1910;top:6302;width:1173;height:1926;rotation:204630fd" coordorigin="10,10" coordsize="2315,303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f/Y7pwQAAANwAAAAPAAAAZHJzL2Rvd25yZXYueG1sRE/NasJAEL4XfIdlBG91&#10;o9Cq0VVEkLbHJj7AkB2TaHY27m5i7NN3CwVv8/H9zmY3mEb05HxtWcFsmoAgLqyuuVRwyo+vSxA+&#10;IGtsLJOCB3nYbUcvG0y1vfM39VkoRQxhn6KCKoQ2ldIXFRn0U9sSR+5sncEQoSuldniP4aaR8yR5&#10;lwZrjg0VtnSoqLhmnVHws191X9S4W5d9HGx2zC9Y9BelJuNhvwYRaAhP8b/7U8f5izf4eyZeILe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f/Y7pwQAAANwAAAAPAAAA&#10;AAAAAAAAAAAAAKkCAABkcnMvZG93bnJldi54bWxQSwUGAAAAAAQABAD6AAAAlwMAAAAA&#10;">
                  <v:shape id="Freeform 3738" o:spid="_x0000_s1030" style="position:absolute;left:255;top:10;width:800;height:665;visibility:visible;mso-wrap-style:square;v-text-anchor:top" coordsize="800,6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wTZAwQAA&#10;ANwAAAAPAAAAZHJzL2Rvd25yZXYueG1sRE9Ni8IwEL0L/ocwgjdN9eBqNUpdEDzuWi/ehmZsq82k&#10;JNna3V+/EQRv83ifs9n1phEdOV9bVjCbJiCIC6trLhWc88NkCcIHZI2NZVLwSx522+Fgg6m2D/6m&#10;7hRKEUPYp6igCqFNpfRFRQb91LbEkbtaZzBE6EqpHT5iuGnkPEkW0mDNsaHClj4rKu6nH6PAzYpD&#10;Vu4vt/nX+d6t8v7v0ma5UuNRn61BBOrDW/xyH3Wc/7GA5zPxArn9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8E2QMEAAADcAAAADwAAAAAAAAAAAAAAAACXAgAAZHJzL2Rvd25y&#10;ZXYueG1sUEsFBgAAAAAEAAQA9QAAAIUDAAAAAA==&#10;" path="m395,30l395,30,340,10,310,5,285,,255,5,230,5,205,15,180,25,155,40,130,60,105,80,85,105,40,170,,250,40,235,80,225,115,220,155,220,225,120,200,220,240,230,280,240,360,160,330,255,390,285,455,235,430,310,480,350,530,315,505,370,555,410,590,390,575,430,615,470,640,460,635,485,715,570,800,665,765,540,725,430,675,330,620,240,570,170,515,110,455,65,395,30xe" fillcolor="#b3d5ab [1303]" strokecolor="#d9ead5 [663]" strokeweight=".5pt">
                    <v:shadow color="#264221 [1607]" opacity=".5" offset="1pt"/>
                    <v:path arrowok="t" o:connecttype="custom" o:connectlocs="395,30;395,30;340,10;310,5;285,0;255,5;230,5;205,15;180,25;180,25;155,40;130,60;105,80;85,105;40,170;0,250;0,250;40,235;80,225;115,220;155,220;225,120;200,220;200,220;240,230;280,240;360,160;330,255;330,255;390,285;455,235;430,310;430,310;480,350;530,315;505,370;505,370;555,410;590,390;575,430;575,430;615,470;640,460;635,485;635,485;715,570;800,665;800,665;800,665;765,540;725,430;675,330;620,240;620,240;570,170;515,110;455,65;395,30;395,30" o:connectangles="0,0,0,0,0,0,0,0,0,0,0,0,0,0,0,0,0,0,0,0,0,0,0,0,0,0,0,0,0,0,0,0,0,0,0,0,0,0,0,0,0,0,0,0,0,0,0,0,0,0,0,0,0,0,0,0,0,0,0"/>
                  </v:shape>
                  <v:shape id="Freeform 3739" o:spid="_x0000_s1031" style="position:absolute;left:1055;top:115;width:1080;height:560;visibility:visible;mso-wrap-style:square;v-text-anchor:top" coordsize="1080,5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8R57ywwAA&#10;ANwAAAAPAAAAZHJzL2Rvd25yZXYueG1sRE9Na8JAEL0L/odlBG+60YNKdJWSUrSthxpbvQ7ZaRLM&#10;zobsNkn/fVcQepvH+5zNrjeVaKlxpWUFs2kEgjizuuRcwef5ZbIC4TyyxsoyKfglB7vtcLDBWNuO&#10;T9SmPhchhF2MCgrv61hKlxVk0E1tTRy4b9sY9AE2udQNdiHcVHIeRQtpsOTQUGBNSUHZLf0xCt6e&#10;2/bravYXOqY2eT8fPpLXqFNqPOqf1iA89f5f/HAfdJi/XML9mXCB3P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8R57ywwAAANwAAAAPAAAAAAAAAAAAAAAAAJcCAABkcnMvZG93&#10;bnJldi54bWxQSwUGAAAAAAQABAD1AAAAhwMAAAAA&#10;" path="m890,55l890,55,865,40,830,25,800,15,765,5,730,,695,,660,,620,5,580,15,540,30,500,45,460,60,380,105,300,165,260,205,215,245,180,290,140,340,70,440,,560,5,560,125,480,240,415,240,390,265,405,325,375,315,330,355,360,425,330,405,270,460,315,530,290,510,205,580,270,665,255,640,150,725,250,780,250,835,250,815,140,890,260,935,270,985,285,1030,305,1080,325,1040,235,1020,200,1000,160,975,130,950,100,920,75,890,55xe" fillcolor="#b3d5ab [1303]" strokecolor="#d9ead5 [663]" strokeweight=".5pt">
                    <v:shadow color="#264221 [1607]" opacity=".5" offset="1pt"/>
                    <v:path arrowok="t" o:connecttype="custom" o:connectlocs="890,55;830,25;765,5;695,0;620,5;580,15;500,45;380,105;300,165;215,245;140,340;0,560;5,560;240,415;265,405;325,375;355,360;425,330;460,315;530,290;580,270;665,255;725,250;780,250;815,140;890,260;985,285;1080,325;1040,235;1000,160;950,100;890,55" o:connectangles="0,0,0,0,0,0,0,0,0,0,0,0,0,0,0,0,0,0,0,0,0,0,0,0,0,0,0,0,0,0,0,0"/>
                  </v:shape>
                  <v:shape id="Freeform 3740" o:spid="_x0000_s1032" style="position:absolute;left:30;top:565;width:1015;height:610;visibility:visible;mso-wrap-style:square;v-text-anchor:top" coordsize="1015,6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G0yQxgAA&#10;ANwAAAAPAAAAZHJzL2Rvd25yZXYueG1sRI9Bb8IwDIXvk/YfIk/iMo2UCY2tIyCYBNppEmE/wGq8&#10;ttA4pQlQ+PX4MImbrff83ufpvPeNOlEX68AGRsMMFHERXM2lgd/t6uUdVEzIDpvAZOBCEeazx4cp&#10;5i6ceUMnm0olIRxzNFCl1OZax6Iij3EYWmLR/kLnMcnaldp1eJZw3+jXLHvTHmuWhgpb+qqo2Nuj&#10;N3D9+cCFXY435fK6S8+2taP1oTZm8NQvPkEl6tPd/H/97QR/IrTyjEygZz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4G0yQxgAAANwAAAAPAAAAAAAAAAAAAAAAAJcCAABkcnMv&#10;ZG93bnJldi54bWxQSwUGAAAAAAQABAD1AAAAigMAAAAA&#10;" path="m275,330l245,200,325,295,395,260,380,160,440,235,510,215,510,145,545,200,620,185,620,135,650,175,715,160,725,135,745,155,860,135,990,120,1015,110,875,65,740,30,610,10,550,,490,,390,,340,10,295,15,255,25,215,40,175,55,140,75,110,95,85,120,60,140,45,165,25,195,15,220,5,255,,285,,320,,355,10,395,20,435,35,475,55,520,110,610,120,565,135,520,155,480,175,440,125,305,205,400,240,365,275,330xe" fillcolor="#b3d5ab [1303]" strokecolor="#d9ead5 [663]" strokeweight=".5pt">
                    <v:shadow color="#264221 [1607]" opacity=".5" offset="1pt"/>
                    <v:path arrowok="t" o:connecttype="custom" o:connectlocs="245,200;325,295;380,160;440,235;510,145;545,200;620,135;650,175;725,135;745,155;990,120;1015,110;875,65;610,10;490,0;390,0;295,15;215,40;140,75;110,95;60,140;25,195;5,255;0,285;0,355;20,435;55,520;110,610;135,520;175,440;205,400;240,365;275,330" o:connectangles="0,0,0,0,0,0,0,0,0,0,0,0,0,0,0,0,0,0,0,0,0,0,0,0,0,0,0,0,0,0,0,0,0"/>
                  </v:shape>
                  <v:shape id="Freeform 3741" o:spid="_x0000_s1033" style="position:absolute;left:360;top:680;width:690;height:910;visibility:visible;mso-wrap-style:square;v-text-anchor:top" coordsize="690,9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wbt9xAAA&#10;ANwAAAAPAAAAZHJzL2Rvd25yZXYueG1sRI9Bi8IwEIXvwv6HMAt709QeVq1GEUUQQdEqeh2a2bZs&#10;MylNtPXfm4UFbzO8N+97M1t0phIPalxpWcFwEIEgzqwuOVdwOW/6YxDOI2usLJOCJzlYzD96M0y0&#10;bflEj9TnIoSwS1BB4X2dSOmyggy6ga2Jg/ZjG4M+rE0udYNtCDeVjKPoWxosORAKrGlVUPab3k3g&#10;0iG6nm7HWC53tN7Gw/a5P+RKfX12yykIT51/m/+vtzrUH03g75kwgZy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cG7fcQAAADcAAAADwAAAAAAAAAAAAAAAACXAgAAZHJzL2Rv&#10;d25yZXYueG1sUEsFBgAAAAAEAAQA9QAAAIgDAAAAAA==&#10;" path="m485,205l485,180,505,185,590,95,690,,660,5,555,45,460,90,365,140,285,195,210,255,145,320,95,385,50,455,25,520,5,585,,645,5,705,15,730,25,760,40,785,55,815,80,840,105,865,165,910,160,865,160,820,165,775,170,730,100,650,180,685,195,635,215,585,160,495,240,530,280,465,245,385,310,420,350,360,330,305,375,330,420,275,410,235,445,250,485,205xe" fillcolor="#b3d5ab [1303]" strokecolor="#d9ead5 [663]" strokeweight=".5pt">
                    <v:shadow color="#264221 [1607]" opacity=".5" offset="1pt"/>
                    <v:path arrowok="t" o:connecttype="custom" o:connectlocs="485,205;485,180;505,185;505,185;590,95;690,0;690,0;660,5;660,5;555,45;460,90;365,140;285,195;285,195;210,255;145,320;95,385;50,455;50,455;25,520;5,585;0,645;5,705;5,705;15,730;25,760;40,785;55,815;80,840;105,865;165,910;165,910;160,865;160,820;165,775;170,730;100,650;180,685;180,685;195,635;215,585;160,495;240,530;240,530;280,465;245,385;310,420;310,420;350,360;330,305;375,330;375,330;420,275;410,235;445,250;445,250;485,205;485,205" o:connectangles="0,0,0,0,0,0,0,0,0,0,0,0,0,0,0,0,0,0,0,0,0,0,0,0,0,0,0,0,0,0,0,0,0,0,0,0,0,0,0,0,0,0,0,0,0,0,0,0,0,0,0,0,0,0,0,0,0,0"/>
                  </v:shape>
                  <v:shape id="Freeform 3742" o:spid="_x0000_s1034" style="position:absolute;left:1065;top:675;width:710;height:725;visibility:visible;mso-wrap-style:square;v-text-anchor:top" coordsize="710,7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vXizxAAA&#10;ANwAAAAPAAAAZHJzL2Rvd25yZXYueG1sRI9Pi8JADMXvC/sdhix4WdapClK6jqKC4N78h3gMndgW&#10;O5nSGWv325uD4C3hvbz3y2zRu1p11IbKs4HRMAFFnHtbcWHgdNz8pKBCRLZYeyYD/xRgMf/8mGFm&#10;/YP31B1ioSSEQ4YGyhibTOuQl+QwDH1DLNrVtw6jrG2hbYsPCXe1HifJVDusWBpKbGhdUn473J2B&#10;tNst7Wlyrjbbv9E0uX33l+t6Zczgq1/+gorUx7f5db21gp8KvjwjE+j5E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714s8QAAADcAAAADwAAAAAAAAAAAAAAAACXAgAAZHJzL2Rv&#10;d25yZXYueG1sUEsFBgAAAAAEAAQA9QAAAIgDAAAAAA==&#10;" path="m5,0l0,5,100,75,190,140,210,135,210,155,255,190,285,175,275,210,325,250,365,225,350,275,395,320,455,285,425,355,465,410,545,370,495,450,510,490,530,530,610,495,540,570,550,610,550,645,555,685,550,725,610,675,655,630,675,605,690,580,700,555,705,530,710,480,705,430,685,375,650,325,605,270,550,220,485,170,410,125,320,85,225,50,115,25,5,0xe" fillcolor="#b3d5ab [1303]" strokecolor="#d9ead5 [663]" strokeweight=".5pt">
                    <v:shadow color="#264221 [1607]" opacity=".5" offset="1pt"/>
                    <v:path arrowok="t" o:connecttype="custom" o:connectlocs="5,0;0,5;0,5;100,75;190,140;210,135;210,155;210,155;255,190;285,175;275,210;275,210;325,250;365,225;350,275;350,275;395,320;455,285;425,355;425,355;465,410;545,370;495,450;495,450;510,490;530,530;610,495;540,570;540,570;550,610;550,645;555,685;550,725;550,725;610,675;655,630;675,605;690,580;700,555;705,530;705,530;710,480;705,430;685,375;650,325;650,325;605,270;550,220;485,170;410,125;410,125;320,85;225,50;115,25;5,0;5,0" o:connectangles="0,0,0,0,0,0,0,0,0,0,0,0,0,0,0,0,0,0,0,0,0,0,0,0,0,0,0,0,0,0,0,0,0,0,0,0,0,0,0,0,0,0,0,0,0,0,0,0,0,0,0,0,0,0,0,0"/>
                  </v:shape>
                  <v:shape id="Freeform 3743" o:spid="_x0000_s1035" style="position:absolute;left:1065;top:570;width:1240;height:595;visibility:visible;mso-wrap-style:square;v-text-anchor:top" coordsize="1240,5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DNo8wQAA&#10;ANwAAAAPAAAAZHJzL2Rvd25yZXYueG1sRE9Na8JAEL0X/A/LCL01Gz2EEF1FBNFbaVrqdZIdk8Xs&#10;bNzdavrvu4VCb/N4n7PeTnYQd/LBOFawyHIQxK3ThjsFH++HlxJEiMgaB8ek4JsCbDezpzVW2j34&#10;je517EQK4VChgj7GsZIytD1ZDJkbiRN3cd5iTNB3Unt8pHA7yGWeF9Ki4dTQ40j7ntpr/WUV+POh&#10;6MKtOZvP/XF6NTY0u0up1PN82q1ARJriv/jPfdJpfrmA32fSBXLz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AzaPMEAAADcAAAADwAAAAAAAAAAAAAAAACXAgAAZHJzL2Rvd25y&#10;ZXYueG1sUEsFBgAAAAAEAAQA9QAAAIUDAAAAAA==&#10;" path="m0,100l5,105,175,125,335,145,360,130,370,155,450,165,485,125,485,175,575,195,625,140,620,205,700,230,780,155,760,250,840,285,940,195,900,320,940,355,980,390,1085,295,1015,425,1040,465,1060,505,1080,545,1090,595,1130,550,1160,505,1185,465,1205,425,1220,385,1235,350,1240,315,1240,280,1235,250,1225,220,1210,195,1195,165,1170,145,1145,120,1115,100,1080,80,1035,60,990,45,945,30,890,20,780,5,650,,505,5,345,25,180,60,,100xe" fillcolor="#b3d5ab [1303]" strokecolor="#d9ead5 [663]" strokeweight=".5pt">
                    <v:shadow color="#264221 [1607]" opacity=".5" offset="1pt"/>
                    <v:path arrowok="t" o:connecttype="custom" o:connectlocs="5,105;175,125;360,130;370,155;485,125;485,175;625,140;620,205;780,155;760,250;940,195;900,320;980,390;1015,425;1040,465;1080,545;1090,595;1160,505;1205,425;1235,350;1240,280;1235,250;1210,195;1170,145;1115,100;1080,80;990,45;890,20;650,0;505,5;180,60;0,100" o:connectangles="0,0,0,0,0,0,0,0,0,0,0,0,0,0,0,0,0,0,0,0,0,0,0,0,0,0,0,0,0,0,0,0"/>
                  </v:shape>
                  <v:shape id="Freeform 3744" o:spid="_x0000_s1036" style="position:absolute;left:625;top:680;width:535;height:2320;visibility:visible;mso-wrap-style:square;v-text-anchor:top" coordsize="535,23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V3kAwQAA&#10;ANwAAAAPAAAAZHJzL2Rvd25yZXYueG1sRE/bisIwEH0X/IcwC75pqg8i1bSIsKig7Hr5gKGZbbs2&#10;k7aJtf69WVjwbQ7nOqu0N5XoqHWlZQXTSQSCOLO65FzB9fI5XoBwHlljZZkUPMlBmgwHK4y1ffCJ&#10;urPPRQhhF6OCwvs6ltJlBRl0E1sTB+7HtgZ9gG0udYuPEG4qOYuiuTRYcmgosKZNQdntfDcKaLrX&#10;X4fu+Ou2W918N2s0zaVRavTRr5cgPPX+Lf5373SYv5jB3zPhApm8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Fd5AMEAAADcAAAADwAAAAAAAAAAAAAAAACXAgAAZHJzL2Rvd25y&#10;ZXYueG1sUEsFBgAAAAAEAAQA9QAAAIUDAAAAAA==&#10;" path="m215,1505l215,1505,130,1690,85,1795,50,1885,30,1945,20,2000,10,2055,,2110,,2165,,2215,5,2270,15,2320,510,2320,480,2275,455,2230,430,2185,410,2135,395,2085,380,2035,370,1980,365,1925,360,1865,360,1805,365,1740,375,1675,395,1535,435,1380,480,1205,495,1115,510,1030,520,940,530,855,535,770,535,680,535,595,530,510,520,425,510,340,495,250,480,165,460,80,435,,445,230,445,440,435,635,425,730,415,815,400,895,385,980,340,1150,285,1325,215,1505xe" fillcolor="#664c26 [1609]" strokecolor="#d9c19b [1945]" strokeweight=".25pt">
                    <v:path arrowok="t" o:connecttype="custom" o:connectlocs="215,1505;215,1505;130,1690;130,1690;85,1795;50,1885;50,1885;30,1945;20,2000;10,2055;0,2110;0,2165;0,2215;5,2270;15,2320;510,2320;510,2320;480,2275;455,2230;430,2185;410,2135;395,2085;380,2035;370,1980;365,1925;365,1925;360,1865;360,1805;365,1740;375,1675;395,1535;435,1380;435,1380;480,1205;495,1115;510,1030;520,940;530,855;535,770;535,680;535,595;530,510;520,425;510,340;495,250;480,165;460,80;435,0;435,0;445,230;445,440;435,635;425,730;415,815;415,815;400,895;385,980;340,1150;285,1325;215,1505;215,1505" o:connectangles="0,0,0,0,0,0,0,0,0,0,0,0,0,0,0,0,0,0,0,0,0,0,0,0,0,0,0,0,0,0,0,0,0,0,0,0,0,0,0,0,0,0,0,0,0,0,0,0,0,0,0,0,0,0,0,0,0,0,0,0,0"/>
                  </v:shape>
                  <v:shape id="Freeform 3745" o:spid="_x0000_s1037" style="position:absolute;left:1070;top:975;width:85;height:200;visibility:visible;mso-wrap-style:square;v-text-anchor:top" coordsize="85,2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ssJFwQAA&#10;ANwAAAAPAAAAZHJzL2Rvd25yZXYueG1sRE9Ni8IwEL0L/ocwghfRVAXRapRlQdGDyOqK17EZ22Iz&#10;KU2s3X+/EQRv83ifs1g1phA1VS63rGA4iEAQJ1bnnCr4Pa37UxDOI2ssLJOCP3KwWrZbC4y1ffIP&#10;1UefihDCLkYFmfdlLKVLMjLoBrYkDtzNVgZ9gFUqdYXPEG4KOYqiiTSYc2jIsKTvjJL78WEUsIxG&#10;11NPbnaHc13uL2OdT9Yzpbqd5msOwlPjP+K3e6vD/OkYXs+EC+TyH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LLCRcEAAADcAAAADwAAAAAAAAAAAAAAAACXAgAAZHJzL2Rvd25y&#10;ZXYueG1sUEsFBgAAAAAEAAQA9QAAAIUDAAAAAA==&#10;" path="m60,0l0,,,195,85,200,75,100,60,0xe" fillcolor="#997339 [2409]" strokecolor="#d9c19b [1945]" strokeweight=".25pt">
                    <v:path arrowok="t" o:connecttype="custom" o:connectlocs="60,0;0,0;0,0;0,195;85,200;85,200;75,100;60,0;60,0" o:connectangles="0,0,0,0,0,0,0,0,0"/>
                  </v:shape>
                  <v:shape id="Freeform 3746" o:spid="_x0000_s1038" style="position:absolute;left:1030;top:1360;width:130;height:230;visibility:visible;mso-wrap-style:square;v-text-anchor:top" coordsize="130,2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WXo9wAAA&#10;ANwAAAAPAAAAZHJzL2Rvd25yZXYueG1sRE/bisIwEH0X9h/CLPhmUy+odI2yFQVf1/oBQzPbFptJ&#10;N4m1/r0RhH2bw7nOZjeYVvTkfGNZwTRJQRCXVjdcKbgUx8kahA/IGlvLpOBBHnbbj9EGM23v/EP9&#10;OVQihrDPUEEdQpdJ6cuaDPrEdsSR+7XOYIjQVVI7vMdw08pZmi6lwYZjQ40d7Wsqr+ebUTB0h79l&#10;dcibwuX7eX8q+nzlpVLjz+H7C0SgIfyL3+6TjvPXC3g9Ey+Q2yc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xWXo9wAAAANwAAAAPAAAAAAAAAAAAAAAAAJcCAABkcnMvZG93bnJl&#10;di54bWxQSwUGAAAAAAQABAD1AAAAhAMAAAAA&#10;" path="m130,0l25,,10,135,,195,120,230,130,115,130,0xe" fillcolor="#997339 [2409]" strokecolor="#d9c19b [1945]" strokeweight=".25pt">
                    <v:path arrowok="t" o:connecttype="custom" o:connectlocs="130,0;25,0;25,0;10,135;10,135;0,195;120,230;120,230;130,115;130,0;130,0" o:connectangles="0,0,0,0,0,0,0,0,0,0,0"/>
                  </v:shape>
                  <v:shape id="Freeform 3747" o:spid="_x0000_s1039" style="position:absolute;left:905;top:1760;width:220;height:265;visibility:visible;mso-wrap-style:square;v-text-anchor:top" coordsize="220,2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/XJ1wwAA&#10;ANwAAAAPAAAAZHJzL2Rvd25yZXYueG1sRE9Na8JAEL0L/odlCr3ppoWKRFcRReihFFyD4G3Mjkkw&#10;Oxuy2yT217uFgrd5vM9Zrgdbi45aXzlW8DZNQBDnzlRcKMiO+8kchA/IBmvHpOBOHtar8WiJqXE9&#10;H6jToRAxhH2KCsoQmlRKn5dk0U9dQxy5q2sthgjbQpoW+xhua/meJDNpseLYUGJD25Lym/6xCnZn&#10;zIbfWaO/z5cvfULeuuv+rtTry7BZgAg0hKf43/1p4vz5B/w9Ey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M/XJ1wwAAANwAAAAPAAAAAAAAAAAAAAAAAJcCAABkcnMvZG93&#10;bnJldi54bWxQSwUGAAAAAAQABAD1AAAAhwMAAAAA&#10;" path="m165,265l165,265,195,145,220,25,80,,45,125,,250,165,265xe" fillcolor="#997339 [2409]" strokecolor="#d9c19b [1945]" strokeweight=".25pt">
                    <v:path arrowok="t" o:connecttype="custom" o:connectlocs="165,265;165,265;195,145;220,25;80,0;80,0;45,125;0,250;165,265;165,265" o:connectangles="0,0,0,0,0,0,0,0,0,0"/>
                  </v:shape>
                  <v:shape id="Freeform 3748" o:spid="_x0000_s1040" style="position:absolute;left:675;top:2245;width:330;height:320;visibility:visible;mso-wrap-style:square;v-text-anchor:top" coordsize="330,3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9LXkwwAA&#10;ANwAAAAPAAAAZHJzL2Rvd25yZXYueG1sRE9Na8JAEL0X+h+WKfTW7FZokJhV2mJREAXTXrwN2WkS&#10;zM6G7Gqiv94tFLzN431OvhhtK87U+8axhtdEgSAunWm40vDz/fUyBeEDssHWMWm4kIfF/PEhx8y4&#10;gfd0LkIlYgj7DDXUIXSZlL6syaJPXEccuV/XWwwR9pU0PQ4x3LZyolQqLTYcG2rs6LOm8licrIaW&#10;V53alm+4+/DHw8Zf1WS5W2r9/DS+z0AEGsNd/O9emzh/msLfM/ECOb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H9LXkwwAAANwAAAAPAAAAAAAAAAAAAAAAAJcCAABkcnMvZG93&#10;bnJldi54bWxQSwUGAAAAAAQABAD1AAAAhwMAAAAA&#10;" path="m330,55l135,,80,125,35,230,,320,310,300,310,245,315,185,330,55xe" fillcolor="#997339 [2409]" strokecolor="#d9c19b [1945]" strokeweight=".25pt">
                    <v:path arrowok="t" o:connecttype="custom" o:connectlocs="330,55;135,0;135,0;80,125;80,125;35,230;0,320;310,300;310,300;310,245;315,185;330,55;330,55" o:connectangles="0,0,0,0,0,0,0,0,0,0,0,0,0"/>
                  </v:shape>
                  <v:shape id="Freeform 3749" o:spid="_x0000_s1041" style="position:absolute;left:85;top:1290;width:110;height:230;visibility:visible;mso-wrap-style:square;v-text-anchor:top" coordsize="110,2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TXiswwAA&#10;ANwAAAAPAAAAZHJzL2Rvd25yZXYueG1sRE9Na8JAEL0X+h+WEXqrGy1oGt1IkRaKh4JaD97G7JiE&#10;ZGfD7kbTf98VBG/zeJ+zXA2mFRdyvrasYDJOQBAXVtdcKvjdf72mIHxA1thaJgV/5GGVPz8tMdP2&#10;ylu67EIpYgj7DBVUIXSZlL6oyKAf2444cmfrDIYIXSm1w2sMN62cJslMGqw5NlTY0bqiotn1RsGh&#10;O57QpWnDrji8f272P8Nb3yv1Mho+FiACDeEhvru/dZyfzuH2TLxA5v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rTXiswwAAANwAAAAPAAAAAAAAAAAAAAAAAJcCAABkcnMvZG93&#10;bnJldi54bWxQSwUGAAAAAAQABAD1AAAAhwMAAAAA&#10;" path="m75,0l35,,15,50,5,95,,130,,165,5,190,15,210,35,225,55,230,75,230,90,220,100,200,110,175,110,140,100,100,90,55,75,0xe" filled="f" fillcolor="#dfd7e7 [664]" stroked="f" strokecolor="#5a5a5a [2109]" strokeweight=".25pt">
                    <v:path arrowok="t" o:connecttype="custom" o:connectlocs="75,0;35,0;35,0;15,50;5,95;0,130;0,165;5,190;15,210;35,225;55,230;55,230;75,230;90,220;100,200;110,175;110,140;100,100;90,55;75,0;75,0" o:connectangles="0,0,0,0,0,0,0,0,0,0,0,0,0,0,0,0,0,0,0,0,0"/>
                  </v:shape>
                  <v:shape id="Freeform 3750" o:spid="_x0000_s1042" style="position:absolute;left:10;top:1200;width:260;height:130;visibility:visible;mso-wrap-style:square;v-text-anchor:top" coordsize="260,1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za9GxAAA&#10;ANwAAAAPAAAAZHJzL2Rvd25yZXYueG1sRI9PSwMxEMXvQr9DGMGbzSqiy9q0lK0FTwVX8TxsZv/Q&#10;zWRJYhv99M6h0NsM7817v1ltspvUiUIcPRt4WBagiFtvR+4NfH3u70tQMSFbnDyTgV+KsFkvblZY&#10;WX/mDzo1qVcSwrFCA0NKc6V1bAdyGJd+Jhat88FhkjX02gY8S7ib9GNRPGuHI0vDgDPVA7XH5scZ&#10;sLE7fOeXw1O927/5Lpc1hb/GmLvbvH0FlSinq/ly/W4FvxRaeUYm0Ot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82vRsQAAADcAAAADwAAAAAAAAAAAAAAAACXAgAAZHJzL2Rv&#10;d25yZXYueG1sUEsFBgAAAAAEAAQA9QAAAIgDAAAAAA==&#10;" path="m260,130l260,130,250,95,235,70,220,50,200,30,185,15,165,10,145,5,125,,105,5,85,10,70,20,50,35,35,55,25,75,10,95,,120,260,130xe" filled="f" fillcolor="#dfd7e7 [664]" stroked="f" strokecolor="#5a5a5a [2109]" strokeweight=".25pt">
                    <v:path arrowok="t" o:connecttype="custom" o:connectlocs="260,130;260,130;250,95;235,70;220,50;200,30;200,30;185,15;165,10;145,5;125,0;125,0;105,5;85,10;70,20;50,35;50,35;35,55;25,75;10,95;0,120;260,130;260,130" o:connectangles="0,0,0,0,0,0,0,0,0,0,0,0,0,0,0,0,0,0,0,0,0,0,0"/>
                  </v:shape>
                  <v:shape id="Freeform 3751" o:spid="_x0000_s1043" style="position:absolute;left:1990;top:1185;width:335;height:330;visibility:visible;mso-wrap-style:square;v-text-anchor:top" coordsize="335,3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C+BhwQAA&#10;ANwAAAAPAAAAZHJzL2Rvd25yZXYueG1sRE9Li8IwEL4L+x/CCN401YNoNZXFpVBhEXyA16GZbUqb&#10;SWmi1n+/ERb2Nh/fc7a7wbbiQb2vHSuYzxIQxKXTNVcKrpd8ugLhA7LG1jEpeJGHXfYx2mKq3ZNP&#10;9DiHSsQQ9ikqMCF0qZS+NGTRz1xHHLkf11sMEfaV1D0+Y7ht5SJJltJizbHBYEd7Q2VzvlsFR2p8&#10;8W0Oa9OdboXc50n+dbsqNRkPnxsQgYbwL/5zFzrOX63h/Uy8QGa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AvgYcEAAADcAAAADwAAAAAAAAAAAAAAAACXAgAAZHJzL2Rvd25y&#10;ZXYueG1sUEsFBgAAAAAEAAQA9QAAAIUDAAAAAA==&#10;" path="m165,0l165,,135,,105,10,75,25,50,45,30,75,15,100,5,130,,165,5,195,10,220,20,240,35,265,50,280,75,305,105,320,135,330,165,330,200,330,230,320,260,305,285,280,305,255,320,230,330,200,335,165,330,145,325,115,315,90,305,70,285,45,260,25,230,10,200,,165,0xe" filled="f" fillcolor="#dfd7e7 [664]" stroked="f" strokecolor="#5a5a5a [2109]" strokeweight=".25pt">
                    <v:path arrowok="t" o:connecttype="custom" o:connectlocs="165,0;165,0;135,0;105,10;75,25;50,45;50,45;30,75;15,100;5,130;0,165;0,165;5,195;5,195;10,220;20,240;35,265;50,280;50,280;75,305;105,320;135,330;165,330;165,330;200,330;230,320;260,305;285,280;285,280;305,255;320,230;330,200;335,165;335,165;330,145;330,145;325,115;315,90;305,70;285,45;285,45;260,25;230,10;200,0;165,0;165,0" o:connectangles="0,0,0,0,0,0,0,0,0,0,0,0,0,0,0,0,0,0,0,0,0,0,0,0,0,0,0,0,0,0,0,0,0,0,0,0,0,0,0,0,0,0,0,0,0,0"/>
                  </v:shape>
                  <v:shape id="Freeform 3752" o:spid="_x0000_s1044" style="position:absolute;left:1995;top:1295;width:330;height:220;visibility:visible;mso-wrap-style:square;v-text-anchor:top" coordsize="330,2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8Z8wxgAA&#10;ANwAAAAPAAAAZHJzL2Rvd25yZXYueG1sRI/dagJBDIXvhb7DkIJ3ddbSim4dpZYKSkX86QOEmXR3&#10;cSez7Iy6vn1zIXiXcE7O+TKdd75WF2pjFdjAcJCBIrbBVVwY+D0uX8agYkJ2WAcmAzeKMJ899aaY&#10;u3DlPV0OqVASwjFHA2VKTa51tCV5jIPQEIv2F1qPSda20K7Fq4T7Wr9m2Uh7rFgaSmzoqyR7Opy9&#10;gd37tvkZDd++j3ZnN5NbvaDTemFM/7n7/ACVqEsP8/165QR/IvjyjEygZ/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L8Z8wxgAAANwAAAAPAAAAAAAAAAAAAAAAAJcCAABkcnMv&#10;ZG93bnJldi54bWxQSwUGAAAAAAQABAD1AAAAigMAAAAA&#10;" path="m0,85l0,85,5,110,15,130,30,155,45,170,70,195,100,210,130,220,160,220,195,220,225,210,255,195,280,170,300,145,315,120,325,90,330,55,325,35,270,125,205,,135,140,60,5,,85xe" filled="f" fillcolor="#dfd7e7 [664]" stroked="f" strokecolor="#5a5a5a [2109]" strokeweight=".25pt">
                    <v:path arrowok="t" o:connecttype="custom" o:connectlocs="0,85;0,85;5,110;15,130;30,155;45,170;45,170;70,195;100,210;130,220;160,220;160,220;195,220;225,210;255,195;280,170;280,170;300,145;315,120;325,90;330,55;330,55;325,35;270,125;205,0;135,140;60,5;0,85;0,85" o:connectangles="0,0,0,0,0,0,0,0,0,0,0,0,0,0,0,0,0,0,0,0,0,0,0,0,0,0,0,0,0"/>
                  </v:shape>
                  <v:shape id="Freeform 3753" o:spid="_x0000_s1045" style="position:absolute;left:110;top:270;width:290;height:240;visibility:visible;mso-wrap-style:square;v-text-anchor:top" coordsize="290,2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z/jEwAAA&#10;ANwAAAAPAAAAZHJzL2Rvd25yZXYueG1sRE9Li8IwEL4v+B/CCN7W1D3IWo0iouitPu9DM7bFZlKS&#10;bFv99ZuFBW/z8T1nsepNLVpyvrKsYDJOQBDnVldcKLhedp/fIHxA1lhbJgVP8rBaDj4WmGrb8Yna&#10;cyhEDGGfooIyhCaV0uclGfRj2xBH7m6dwRChK6R22MVwU8uvJJlKgxXHhhIb2pSUP84/RkHW2Zs7&#10;XbLX8Xl0O+/39+0+a5UaDfv1HESgPrzF/+6DjvNnE/h7Jl4gl7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Gz/jEwAAAANwAAAAPAAAAAAAAAAAAAAAAAJcCAABkcnMvZG93bnJl&#10;di54bWxQSwUGAAAAAAQABAD1AAAAhAMAAAAA&#10;" path="m245,35l245,35,225,20,200,10,175,5,145,,115,5,90,10,65,20,45,35,20,60,5,90,,120,5,145,15,170,25,185,45,205,65,220,90,230,115,240,145,240,175,240,200,230,225,220,245,205,265,185,280,160,285,140,290,120,285,90,270,60,245,35xe" filled="f" fillcolor="#dfd7e7 [664]" stroked="f" strokecolor="#5a5a5a [2109]" strokeweight=".25pt">
                    <v:path arrowok="t" o:connecttype="custom" o:connectlocs="245,35;245,35;225,20;200,10;175,5;145,0;145,0;115,5;90,10;65,20;45,35;45,35;20,60;5,90;5,90;0,120;0,120;5,145;15,170;15,170;25,185;45,205;45,205;65,220;90,230;115,240;145,240;145,240;175,240;200,230;225,220;245,205;245,205;265,185;280,160;280,160;285,140;290,120;290,120;285,90;285,90;270,60;245,35;245,35" o:connectangles="0,0,0,0,0,0,0,0,0,0,0,0,0,0,0,0,0,0,0,0,0,0,0,0,0,0,0,0,0,0,0,0,0,0,0,0,0,0,0,0,0,0,0,0"/>
                  </v:shape>
                  <v:shape id="Freeform 3754" o:spid="_x0000_s1046" style="position:absolute;left:110;top:360;width:290;height:80;visibility:visible;mso-wrap-style:square;v-text-anchor:top" coordsize="290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GK+iwQAA&#10;ANwAAAAPAAAAZHJzL2Rvd25yZXYueG1sRE/bisIwEH1f8B/CCL6tqQq7Wo0iguCTrpcPGJKxLTaT&#10;0sTa9uvNwsK+zeFcZ7VpbSkaqn3hWMFknIAg1s4UnCm4XfefcxA+IBssHZOCjjxs1oOPFabGvfhM&#10;zSVkIoawT1FBHkKVSul1Thb92FXEkbu72mKIsM6kqfEVw20pp0nyJS0WHBtyrGiXk35cnlbB4uf8&#10;PM76/qo7fZo1fedw+31QajRst0sQgdrwL/5zH0ycv5jC7zPxArl+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BivosEAAADcAAAADwAAAAAAAAAAAAAAAACXAgAAZHJzL2Rvd25y&#10;ZXYueG1sUEsFBgAAAAAEAAQA9QAAAIUDAAAAAA==&#10;" path="m0,30l0,30,5,55,15,80,280,70,285,50,290,30,285,,5,,,30xe" filled="f" fillcolor="#dfd7e7 [664]" stroked="f" strokecolor="#5a5a5a [2109]" strokeweight=".25pt">
                    <v:path arrowok="t" o:connecttype="custom" o:connectlocs="0,30;0,30;5,55;15,80;280,70;280,70;285,50;290,30;290,30;285,0;5,0;5,0;0,30;0,30" o:connectangles="0,0,0,0,0,0,0,0,0,0,0,0,0,0"/>
                  </v:shape>
                  <v:shape id="Freeform 3755" o:spid="_x0000_s1047" style="position:absolute;left:375;top:1620;width:300;height:300;visibility:visible;mso-wrap-style:square;v-text-anchor:top" coordsize="300,3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1741wgAA&#10;ANwAAAAPAAAAZHJzL2Rvd25yZXYueG1sRE9Na8JAEL0X/A/LFHprNrWgNmYVLRQCPRml5yE7yQaz&#10;szG7NWl/fbcgeJvH+5x8O9lOXGnwrWMFL0kKgrhyuuVGwen48bwC4QOyxs4xKfghD9vN7CHHTLuR&#10;D3QtQyNiCPsMFZgQ+kxKXxmy6BPXE0eudoPFEOHQSD3gGMNtJ+dpupAWW44NBnt6N1Sdy2+roO/C&#10;crn4uph989vKz0O5L+rKKPX0OO3WIAJN4S6+uQsd57+9wv8z8QK5+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PXvjXCAAAA3AAAAA8AAAAAAAAAAAAAAAAAlwIAAGRycy9kb3du&#10;cmV2LnhtbFBLBQYAAAAABAAEAPUAAACGAwAAAAA=&#10;" path="m155,230l260,295,235,195,300,110,200,110,150,,105,115,,110,70,200,40,300,155,230xe" filled="f" fillcolor="#dfd7e7 [664]" stroked="f" strokecolor="#5a5a5a [2109]" strokeweight=".25pt">
                    <v:path arrowok="t" o:connecttype="custom" o:connectlocs="155,230;260,295;235,195;300,110;200,110;150,0;105,115;0,110;70,200;40,300;155,230;155,230" o:connectangles="0,0,0,0,0,0,0,0,0,0,0,0"/>
                  </v:shape>
                  <v:shape id="Freeform 3756" o:spid="_x0000_s1048" style="position:absolute;left:1520;top:1440;width:200;height:195;visibility:visible;mso-wrap-style:square;v-text-anchor:top" coordsize="200,1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fyUgwwAA&#10;ANwAAAAPAAAAZHJzL2Rvd25yZXYueG1sRE9Na8JAEL0L/Q/LCL2IbiwimrqKllo8aiJob0N2TGKz&#10;syG7jfHfdwuCt3m8z1msOlOJlhpXWlYwHkUgiDOrS84VHNPtcAbCeWSNlWVScCcHq+VLb4Gxtjc+&#10;UJv4XIQQdjEqKLyvYyldVpBBN7I1ceAutjHoA2xyqRu8hXBTybcomkqDJYeGAmv6KCj7SX6Ngo2Z&#10;DPTX2W/b0/f1c59cDqnON0q99rv1OwhPnX+KH+6dDvPnE/h/Jlwgl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cfyUgwwAAANwAAAAPAAAAAAAAAAAAAAAAAJcCAABkcnMvZG93&#10;bnJldi54bWxQSwUGAAAAAAQABAD1AAAAhwMAAAAA&#10;" path="m200,95l200,95,200,75,195,60,185,40,170,25,155,15,140,5,120,,100,,80,,65,5,45,15,30,25,20,40,10,60,5,75,,95,5,115,10,135,20,150,30,165,45,180,65,190,80,195,100,195,120,195,140,190,155,180,170,165,185,150,195,135,200,115,200,95xe" filled="f" fillcolor="#dfd7e7 [664]" stroked="f" strokecolor="#5a5a5a [2109]" strokeweight=".25pt">
                    <v:path arrowok="t" o:connecttype="custom" o:connectlocs="200,95;200,95;200,75;195,60;185,40;170,25;170,25;155,15;140,5;120,0;100,0;100,0;80,0;65,5;45,15;30,25;30,25;20,40;10,60;5,75;0,95;0,95;5,115;10,135;20,150;30,165;30,165;45,180;65,190;80,195;100,195;100,195;120,195;140,190;155,180;170,165;170,165;185,150;195,135;200,115;200,95;200,95" o:connectangles="0,0,0,0,0,0,0,0,0,0,0,0,0,0,0,0,0,0,0,0,0,0,0,0,0,0,0,0,0,0,0,0,0,0,0,0,0,0,0,0,0,0"/>
                  </v:shape>
                  <v:shape id="Freeform 3757" o:spid="_x0000_s1049" style="position:absolute;left:2035;top:460;width:205;height:195;visibility:visible;mso-wrap-style:square;v-text-anchor:top" coordsize="205,1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duFAwgAA&#10;ANwAAAAPAAAAZHJzL2Rvd25yZXYueG1sRE9Li8IwEL4L+x/CLHgRTRWVtWsUEdS9+ljwODRjW7eZ&#10;1CRq/fcbQfA2H99zpvPGVOJGzpeWFfR7CQjizOqScwWH/ar7BcIHZI2VZVLwIA/z2Udriqm2d97S&#10;bRdyEUPYp6igCKFOpfRZQQZ9z9bEkTtZZzBE6HKpHd5juKnkIEnG0mDJsaHAmpYFZX+7q1Hwu7kc&#10;pBm746LcDLd7c36c152lUu3PZvENIlAT3uKX+0fH+ZMRPJ+JF8jZ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Z24UDCAAAA3AAAAA8AAAAAAAAAAAAAAAAAlwIAAGRycy9kb3du&#10;cmV2LnhtbFBLBQYAAAAABAAEAPUAAACGAwAAAAA=&#10;" path="m100,0l100,,85,,70,5,60,15,50,25,40,50,35,80,30,145,15,170,10,180,,185,50,190,100,195,155,190,205,185,190,170,175,145,165,80,160,45,145,25,140,10,130,5,115,,100,0xe" filled="f" fillcolor="#dfd7e7 [664]" stroked="f" strokecolor="#5a5a5a [2109]" strokeweight=".25pt">
                    <v:path arrowok="t" o:connecttype="custom" o:connectlocs="100,0;100,0;85,0;70,5;60,15;50,25;50,25;40,50;35,80;35,80;30,145;30,145;15,170;10,180;0,185;0,185;50,190;100,195;155,190;205,185;205,185;190,170;175,145;175,145;165,80;165,80;160,45;145,25;145,25;140,10;130,5;115,0;100,0;100,0" o:connectangles="0,0,0,0,0,0,0,0,0,0,0,0,0,0,0,0,0,0,0,0,0,0,0,0,0,0,0,0,0,0,0,0,0,0"/>
                  </v:shape>
                  <v:shape id="Freeform 3758" o:spid="_x0000_s1050" style="position:absolute;left:765;top:315;width:505;height:710;visibility:visible;mso-wrap-style:square;v-text-anchor:top" coordsize="505,7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rjV9wwAA&#10;ANwAAAAPAAAAZHJzL2Rvd25yZXYueG1sRE/bagIxEH0v+A9hhL5IzVpE62oU0VqkxVJv78Nm3Cxu&#10;Jssm1e3fG0Ho2xzOdSazxpbiQrUvHCvodRMQxJnTBecKDvvVyxsIH5A1lo5JwR95mE1bTxNMtbvy&#10;li67kIsYwj5FBSaEKpXSZ4Ys+q6riCN3crXFEGGdS13jNYbbUr4myUBaLDg2GKxoYSg7736tgr7f&#10;f3184o/p+/lw0ykzOi7fv5V6bjfzMYhATfgXP9xrHeePBnB/Jl4gpz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arjV9wwAAANwAAAAPAAAAAAAAAAAAAAAAAJcCAABkcnMvZG93&#10;bnJldi54bWxQSwUGAAAAAAQABAD1AAAAhwMAAAAA&#10;" path="m190,625l190,625,155,605,125,580,95,555,70,530,50,500,35,470,25,435,15,400,10,370,10,335,10,305,15,275,25,245,35,215,50,185,70,155,90,125,110,100,135,80,160,60,185,45,215,30,245,20,280,15,335,10,390,15,445,30,500,50,505,45,450,20,390,5,335,,275,5,245,15,210,25,185,35,155,55,130,75,105,95,80,120,60,150,45,180,30,210,15,240,10,275,5,305,,335,,370,5,400,15,440,30,470,45,505,65,535,90,560,120,585,150,610,185,630,250,670,305,710,305,700,250,660,190,625xe" fillcolor="#8dc182 [1943]" stroked="f" strokecolor="#8dc182 [1943]" strokeweight=".25pt">
                    <v:path arrowok="t" o:connecttype="custom" o:connectlocs="190,625;125,580;70,530;35,470;15,400;10,370;10,305;25,245;50,185;70,155;110,100;160,60;215,30;280,15;335,10;445,30;505,45;450,20;335,0;275,5;210,25;155,55;105,95;60,150;45,180;15,240;5,305;0,370;5,400;30,470;65,535;120,585;185,630;250,670;305,700;250,660;190,625" o:connectangles="0,0,0,0,0,0,0,0,0,0,0,0,0,0,0,0,0,0,0,0,0,0,0,0,0,0,0,0,0,0,0,0,0,0,0,0,0"/>
                  </v:shape>
                  <v:shape id="Freeform 3759" o:spid="_x0000_s1051" style="position:absolute;left:540;top:1070;width:820;height:1590;visibility:visible;mso-wrap-style:square;v-text-anchor:top" coordsize="820,15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pW3YwwAA&#10;ANwAAAAPAAAAZHJzL2Rvd25yZXYueG1sRE/basJAEH0X+g/LFPpmNvpgbeoqolgKhYJJP2CSnVza&#10;7GzIbpPo13cFoW9zONfZ7CbTioF611hWsIhiEMSF1Q1XCr6y03wNwnlkja1lUnAhB7vtw2yDibYj&#10;n2lIfSVCCLsEFdTed4mUrqjJoItsRxy40vYGfYB9JXWPYwg3rVzG8UoabDg01NjRoabiJ/01Ct4O&#10;2Bzzz4zy/fK6WH18p2XpU6WeHqf9KwhPk/8X393vOsx/eYbbM+ECuf0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LpW3YwwAAANwAAAAPAAAAAAAAAAAAAAAAAJcCAABkcnMvZG93&#10;bnJldi54bWxQSwUGAAAAAAQABAD1AAAAhwMAAAAA&#10;" path="m605,0l605,10,655,60,700,110,745,180,780,245,800,315,815,390,815,460,810,495,800,530,780,595,745,660,720,690,695,725,635,780,560,835,480,880,385,930,300,980,225,1030,160,1075,110,1125,70,1175,35,1220,15,1265,5,1305,,1345,5,1380,15,1420,30,1465,50,1505,75,1550,110,1590,110,1585,115,1585,80,1545,55,1500,35,1460,20,1420,15,1380,10,1345,15,1305,20,1270,45,1225,75,1175,115,1130,170,1080,230,1035,305,985,390,935,480,890,565,840,640,785,670,760,700,730,725,695,750,665,785,600,800,565,810,530,815,495,820,460,820,385,810,315,785,245,750,175,705,105,655,50,605,0xe" fillcolor="#8dc182 [1943]" stroked="f" strokecolor="#8dc182 [1943]" strokeweight=".25pt">
                    <v:path arrowok="t" o:connecttype="custom" o:connectlocs="605,10;655,60;700,110;780,245;815,390;815,460;800,530;745,660;720,690;635,780;480,880;385,930;225,1030;110,1125;35,1220;15,1265;0,1345;15,1420;50,1505;110,1590;115,1585;80,1545;35,1460;15,1380;15,1305;20,1270;75,1175;170,1080;305,985;480,890;565,840;670,760;725,695;750,665;800,565;815,495;820,385;810,315;750,175;705,105;605,0" o:connectangles="0,0,0,0,0,0,0,0,0,0,0,0,0,0,0,0,0,0,0,0,0,0,0,0,0,0,0,0,0,0,0,0,0,0,0,0,0,0,0,0,0"/>
                  </v:shape>
                  <v:shape id="Freeform 3760" o:spid="_x0000_s1052" style="position:absolute;left:900;top:230;width:45;height:45;visibility:visible;mso-wrap-style:square;v-text-anchor:top" coordsize="45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dTayxgAA&#10;ANwAAAAPAAAAZHJzL2Rvd25yZXYueG1sRI9Bb8IwDIXvSPsPkSftgiAdB8YKAU1ISGyXaZRxNo3X&#10;VjROl2RQ/j0+TOJm6z2/93mx6l2rzhRi49nA8zgDRVx623BlYF9sRjNQMSFbbD2TgStFWC0fBgvM&#10;rb/wF513qVISwjFHA3VKXa51LGtyGMe+IxbtxweHSdZQaRvwIuGu1ZMsm2qHDUtDjR2taypPuz9n&#10;4DB0m8M0vBy/C/f+OSvWH+l0/DXm6bF/m4NK1Ke7+f96awX/VWjlGZlAL2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WdTayxgAAANwAAAAPAAAAAAAAAAAAAAAAAJcCAABkcnMv&#10;ZG93bnJldi54bWxQSwUGAAAAAAQABAD1AAAAigMAAAAA&#10;" path="m0,20l20,45,45,35,35,,,20xe" fillcolor="#fbcb9a [1300]" stroked="f" strokecolor="#5a5a5a [2109]" strokeweight=".25pt">
                    <v:path arrowok="t" o:connecttype="custom" o:connectlocs="0,20;20,45;45,35;35,0;0,20;0,20" o:connectangles="0,0,0,0,0,0"/>
                  </v:shape>
                  <v:shape id="Freeform 3761" o:spid="_x0000_s1053" style="position:absolute;left:920;top:265;width:45;height:80;visibility:visible;mso-wrap-style:square;v-text-anchor:top" coordsize="4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PIP+wgAA&#10;ANwAAAAPAAAAZHJzL2Rvd25yZXYueG1sRE9Ni8IwEL0L/ocwwl5EU0VkW40igiDsSbcXb7PN2Fab&#10;SWli2/XXbwRhb/N4n7Pe9qYSLTWutKxgNo1AEGdWl5wrSL8Pk08QziNrrCyTgl9ysN0MB2tMtO34&#10;RO3Z5yKEsEtQQeF9nUjpsoIMuqmtiQN3tY1BH2CTS91gF8JNJedRtJQGSw4NBda0Lyi7nx9Gwa5b&#10;VLfl9RK37TN9ppfyR46jL6U+Rv1uBcJT7//Fb/dRh/lxDK9nwgVy8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Q8g/7CAAAA3AAAAA8AAAAAAAAAAAAAAAAAlwIAAGRycy9kb3du&#10;cmV2LnhtbFBLBQYAAAAABAAEAPUAAACGAwAAAAA=&#10;" path="m45,80l25,,,10,45,80xe" fillcolor="#b3d5ab [1303]" stroked="f" strokecolor="#5a5a5a [2109]" strokeweight=".25pt">
                    <v:path arrowok="t" o:connecttype="custom" o:connectlocs="45,80;25,0;0,10;45,80;45,80" o:connectangles="0,0,0,0,0"/>
                  </v:shape>
                  <v:shape id="Freeform 3762" o:spid="_x0000_s1054" style="position:absolute;left:725;top:455;width:75;height:55;visibility:visible;mso-wrap-style:square;v-text-anchor:top" coordsize="75,5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kwhmxAAA&#10;ANwAAAAPAAAAZHJzL2Rvd25yZXYueG1sRI/RisIwFETfhf2HcBd809QFdalGERdFUEG7fsClubbF&#10;5qY20db9+o0g+DjMzBlmOm9NKe5Uu8KygkE/AkGcWl1wpuD0u+p9g3AeWWNpmRQ8yMF89tGZYqxt&#10;w0e6Jz4TAcIuRgW591UspUtzMuj6tiIO3tnWBn2QdSZ1jU2Am1J+RdFIGiw4LORY0TKn9JLcjAJ7&#10;3t5G7e4y3q9/1snwujn8VcNGqe5nu5iA8NT6d/jV3mgFgQjPM+EIyNk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pMIZsQAAADcAAAADwAAAAAAAAAAAAAAAACXAgAAZHJzL2Rv&#10;d25yZXYueG1sUEsFBgAAAAAEAAQA9QAAAIgDAAAAAA==&#10;" path="m75,55l15,,,20,75,55xe" fillcolor="#b3d5ab [1303]" stroked="f" strokecolor="#5a5a5a [2109]" strokeweight=".25pt">
                    <v:path arrowok="t" o:connecttype="custom" o:connectlocs="75,55;15,0;0,20;75,55;75,55" o:connectangles="0,0,0,0,0"/>
                  </v:shape>
                  <v:shape id="Freeform 3763" o:spid="_x0000_s1055" style="position:absolute;left:695;top:430;width:45;height:45;visibility:visible;mso-wrap-style:square;v-text-anchor:top" coordsize="45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YGvUxgAA&#10;ANwAAAAPAAAAZHJzL2Rvd25yZXYueG1sRI9Ba8JAFITvBf/D8gq9FN0kh1RSVymCYHspJtXzM/ua&#10;BLNv4+6q6b/vCoUeh5n5hlmsRtOLKznfWVaQzhIQxLXVHTcKvqrNdA7CB2SNvWVS8EMeVsvJwwIL&#10;bW+8o2sZGhEh7AtU0IYwFFL6uiWDfmYH4uh9W2cwROkaqR3eItz0MkuSXBrsOC60ONC6pfpUXoyC&#10;w7PZHHL3ctxX5v1zXq0/wul4VurpcXx7BRFoDP/hv/ZWK8iSFO5n4hGQy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0YGvUxgAAANwAAAAPAAAAAAAAAAAAAAAAAJcCAABkcnMv&#10;ZG93bnJldi54bWxQSwUGAAAAAAQABAD1AAAAigMAAAAA&#10;" path="m45,25l20,,,35,30,45,45,25xe" fillcolor="#fbcb9a [1300]" stroked="f" strokecolor="#5a5a5a [2109]" strokeweight=".25pt">
                    <v:path arrowok="t" o:connecttype="custom" o:connectlocs="45,25;20,0;0,35;30,45;45,25;45,25" o:connectangles="0,0,0,0,0,0"/>
                  </v:shape>
                  <v:shape id="Freeform 3764" o:spid="_x0000_s1056" style="position:absolute;left:1160;top:205;width:40;height:40;visibility:visible;mso-wrap-style:square;v-text-anchor:top" coordsize="4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k+uKwwAA&#10;ANwAAAAPAAAAZHJzL2Rvd25yZXYueG1sRI9Ba8JAFITvBf/D8oTe6q6hiKSuIoKQk2Ai2uMj+9wE&#10;s29DdmvSf98tFHocZuYbZrObXCeeNITWs4blQoEgrr1p2Wq4VMe3NYgQkQ12nknDNwXYbWcvG8yN&#10;H/lMzzJakSAcctTQxNjnUoa6IYdh4Xvi5N394DAmOVhpBhwT3HUyU2olHbacFhrs6dBQ/Si/nIab&#10;/yzON6vC1ar+/XRaZVUXr1q/zqf9B4hIU/wP/7ULoyFTGfyeSUdAbn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ak+uKwwAAANwAAAAPAAAAAAAAAAAAAAAAAJcCAABkcnMvZG93&#10;bnJldi54bWxQSwUGAAAAAAQABAD1AAAAhwMAAAAA&#10;" path="m25,40l40,10,5,,,35,25,40xe" fillcolor="#fbcb9a [1300]" stroked="f" strokecolor="#5a5a5a [2109]" strokeweight=".25pt">
                    <v:path arrowok="t" o:connecttype="custom" o:connectlocs="25,40;40,10;5,0;0,35;25,40;25,40" o:connectangles="0,0,0,0,0,0"/>
                  </v:shape>
                  <v:shape id="Freeform 3765" o:spid="_x0000_s1057" style="position:absolute;left:1160;top:240;width:25;height:80;visibility:visible;mso-wrap-style:square;v-text-anchor:top" coordsize="2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C7jQwgAA&#10;ANwAAAAPAAAAZHJzL2Rvd25yZXYueG1sRI9Bi8IwFITvgv8hPGFvmqyCSNcosiB6cWGr4vXRvG2L&#10;yUtpYtv995sFweMwM98w6+3grOioDbVnDe8zBYK48KbmUsPlvJ+uQISIbNB6Jg2/FGC7GY/WmBnf&#10;8zd1eSxFgnDIUEMVY5NJGYqKHIaZb4iT9+NbhzHJtpSmxT7BnZVzpZbSYc1pocKGPisq7vnDafi6&#10;dnRUZ2eXlJ/uK7u7Ub8/aP02GXYfICIN8RV+to9Gw1wt4P9MOgJy8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ILuNDCAAAA3AAAAA8AAAAAAAAAAAAAAAAAlwIAAGRycy9kb3du&#10;cmV2LnhtbFBLBQYAAAAABAAEAPUAAACGAwAAAAA=&#10;" path="m0,0l0,80,25,5,,0xe" fillcolor="#b3d5ab [1303]" stroked="f" strokecolor="#5a5a5a [2109]" strokeweight=".25pt">
                    <v:path arrowok="t" o:connecttype="custom" o:connectlocs="0,0;0,80;25,5;0,0;0,0" o:connectangles="0,0,0,0,0"/>
                  </v:shape>
                  <v:shape id="Freeform 3766" o:spid="_x0000_s1058" style="position:absolute;left:1015;top:205;width:40;height:35;visibility:visible;mso-wrap-style:square;v-text-anchor:top" coordsize="40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hyBWxQAA&#10;ANwAAAAPAAAAZHJzL2Rvd25yZXYueG1sRI9Ba8JAFITvgv9heUIvYjYGkRBdRZRCoQdr2t4f2dck&#10;Nfs2ZLdJml/fLRR6HGbmG2Z/HE0jeupcbVnBOopBEBdW11wqeHt9XKUgnEfW2FgmBd/k4HiYz/aY&#10;aTvwjfrclyJA2GWooPK+zaR0RUUGXWRb4uB92M6gD7Irpe5wCHDTyCSOt9JgzWGhwpbOFRX3/Mso&#10;aJb2On2SSV946tvhPl6e6/dJqYfFeNqB8DT6//Bf+0krSOIN/J4JR0Ae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6HIFbFAAAA3AAAAA8AAAAAAAAAAAAAAAAAlwIAAGRycy9k&#10;b3ducmV2LnhtbFBLBQYAAAAABAAEAPUAAACJAwAAAAA=&#10;" path="m10,35l35,35,40,,,,10,35xe" fillcolor="#fbcb9a [1300]" stroked="f" strokecolor="#5a5a5a [2109]" strokeweight=".25pt">
                    <v:path arrowok="t" o:connecttype="custom" o:connectlocs="10,35;35,35;40,0;0,0;10,35;10,35" o:connectangles="0,0,0,0,0,0"/>
                  </v:shape>
                  <v:shape id="Freeform 3767" o:spid="_x0000_s1059" style="position:absolute;left:1025;top:240;width:25;height:80;visibility:visible;mso-wrap-style:square;v-text-anchor:top" coordsize="2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roU/wgAA&#10;ANwAAAAPAAAAZHJzL2Rvd25yZXYueG1sRI9Bi8IwFITvgv8hPGFvmqygSNcosiB6cWGr4vXRvG2L&#10;yUtpYtv995sFweMwM98w6+3grOioDbVnDe8zBYK48KbmUsPlvJ+uQISIbNB6Jg2/FGC7GY/WmBnf&#10;8zd1eSxFgnDIUEMVY5NJGYqKHIaZb4iT9+NbhzHJtpSmxT7BnZVzpZbSYc1pocKGPisq7vnDafi6&#10;dnRUZ2eXlJ/uK7u7Ub8/aP02GXYfICIN8RV+to9Gw1wt4P9MOgJy8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KuhT/CAAAA3AAAAA8AAAAAAAAAAAAAAAAAlwIAAGRycy9kb3du&#10;cmV2LnhtbFBLBQYAAAAABAAEAPUAAACGAwAAAAA=&#10;" path="m25,0l0,,20,80,25,0xe" fillcolor="#b3d5ab [1303]" stroked="f" strokecolor="#5a5a5a [2109]" strokeweight=".25pt">
                    <v:path arrowok="t" o:connecttype="custom" o:connectlocs="25,0;0,0;20,80;25,0;25,0" o:connectangles="0,0,0,0,0"/>
                  </v:shape>
                  <v:shape id="Freeform 3768" o:spid="_x0000_s1060" style="position:absolute;left:1300;top:1230;width:80;height:35;visibility:visible;mso-wrap-style:square;v-text-anchor:top" coordsize="80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w3gIxQAA&#10;ANwAAAAPAAAAZHJzL2Rvd25yZXYueG1sRI9Ba8JAFITvBf/D8oTemo0egqRuRAoVpYe2WsHjM/vM&#10;Bnffhuw2xn/fLRR6HGbmG2a5Gp0VA/Wh9axgluUgiGuvW24UfB1enxYgQkTWaD2TgjsFWFWThyWW&#10;2t/4k4Z9bESCcChRgYmxK6UMtSGHIfMdcfIuvncYk+wbqXu8Jbizcp7nhXTYclow2NGLofq6/3YK&#10;3u4fV83F4vRu5cYch91sdzpbpR6n4/oZRKQx/of/2lutYJ4X8HsmHQFZ/Q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HDeAjFAAAA3AAAAA8AAAAAAAAAAAAAAAAAlwIAAGRycy9k&#10;b3ducmV2LnhtbFBLBQYAAAAABAAEAPUAAACJAwAAAAA=&#10;" path="m80,25l70,,,35,80,25xe" fillcolor="#b3d5ab [1303]" stroked="f" strokecolor="#5a5a5a [2109]" strokeweight=".25pt">
                    <v:path arrowok="t" o:connecttype="custom" o:connectlocs="80,25;70,0;0,35;80,25;80,25" o:connectangles="0,0,0,0,0"/>
                  </v:shape>
                  <v:shape id="Freeform 3769" o:spid="_x0000_s1061" style="position:absolute;left:1370;top:1215;width:45;height:40;visibility:visible;mso-wrap-style:square;v-text-anchor:top" coordsize="45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BibixQAA&#10;ANwAAAAPAAAAZHJzL2Rvd25yZXYueG1sRI/NasMwEITvhbyD2EBujZxA2uBaNiEQmlDIj1PfF2tr&#10;m1orY6mO06evCoUeh5n5hkmy0bRioN41lhUs5hEI4tLqhisF79fd4xqE88gaW8uk4E4OsnTykGCs&#10;7Y0vNOS+EgHCLkYFtfddLKUrazLo5rYjDt6H7Q36IPtK6h5vAW5auYyiJ2mw4bBQY0fbmsrP/Mso&#10;cPi2uh6Lc1F9d8OROF+dTq8HpWbTcfMCwtPo/8N/7b1WsIye4fdMOAIy/Q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cGJuLFAAAA3AAAAA8AAAAAAAAAAAAAAAAAlwIAAGRycy9k&#10;b3ducmV2LnhtbFBLBQYAAAAABAAEAPUAAACJAwAAAAA=&#10;" path="m0,15l10,40,45,35,30,,,15xe" fillcolor="#fbcb9a [1300]" stroked="f" strokecolor="#5a5a5a [2109]" strokeweight=".25pt">
                    <v:path arrowok="t" o:connecttype="custom" o:connectlocs="0,15;10,40;45,35;30,0;0,15;0,15" o:connectangles="0,0,0,0,0,0"/>
                  </v:shape>
                  <v:shape id="Freeform 3770" o:spid="_x0000_s1062" style="position:absolute;left:1215;top:1075;width:65;height:70;visibility:visible;mso-wrap-style:square;v-text-anchor:top" coordsize="65,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TbKxwAAA&#10;ANwAAAAPAAAAZHJzL2Rvd25yZXYueG1sRE9Ni8IwEL0L/ocwwl5kTRQU6RpFBNHTgtriddrMtl2b&#10;SWmi1n9vDgt7fLzv1aa3jXhQ52vHGqYTBYK4cKbmUkN62X8uQfiAbLBxTBpe5GGzHg5WmBj35BM9&#10;zqEUMYR9ghqqENpESl9UZNFPXEscuR/XWQwRdqU0HT5juG3kTKmFtFhzbKiwpV1Fxe18txqWv9/j&#10;TGVzmV/LA9V5mvkcM60/Rv32C0SgPvyL/9xHo2Gm4tp4Jh4BuX4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vTbKxwAAAANwAAAAPAAAAAAAAAAAAAAAAAJcCAABkcnMvZG93bnJl&#10;di54bWxQSwUGAAAAAAQABAD1AAAAhAMAAAAA&#10;" path="m65,20l45,,,70,65,20xe" fillcolor="#b3d5ab [1303]" stroked="f" strokecolor="#5a5a5a [2109]" strokeweight=".25pt">
                    <v:path arrowok="t" o:connecttype="custom" o:connectlocs="65,20;45,0;0,70;65,20;65,20" o:connectangles="0,0,0,0,0"/>
                  </v:shape>
                  <v:shape id="Freeform 3771" o:spid="_x0000_s1063" style="position:absolute;left:1260;top:1050;width:50;height:45;visibility:visible;mso-wrap-style:square;v-text-anchor:top" coordsize="5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WnXvwgAA&#10;ANwAAAAPAAAAZHJzL2Rvd25yZXYueG1sRI9Bi8IwFITvgv8hvAVvmq6KrF2juKuiV10RvT2aZ1u2&#10;eSlJ1PrvjSB4HGbmG2Yya0wlruR8aVnBZy8BQZxZXXKuYP+36n6B8AFZY2WZFNzJw2zabk0w1fbG&#10;W7ruQi4ihH2KCooQ6lRKnxVk0PdsTRy9s3UGQ5Qul9rhLcJNJftJMpIGS44LBdb0W1D2v7sYBa60&#10;cnlaXhZrXh3Pgx9txsPsoFTno5l/gwjUhHf41d5oBf1kDM8z8QjI6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tade/CAAAA3AAAAA8AAAAAAAAAAAAAAAAAlwIAAGRycy9kb3du&#10;cmV2LnhtbFBLBQYAAAAABAAEAPUAAACGAwAAAAA=&#10;" path="m0,25l20,45,50,20,20,,,25xe" fillcolor="#fbcb9a [1300]" stroked="f" strokecolor="#5a5a5a [2109]" strokeweight=".25pt">
                    <v:path arrowok="t" o:connecttype="custom" o:connectlocs="0,25;20,45;50,20;20,0;0,25;0,25" o:connectangles="0,0,0,0,0,0"/>
                  </v:shape>
                  <v:shape id="Freeform 3772" o:spid="_x0000_s1064" style="position:absolute;left:1425;top:1370;width:40;height:40;visibility:visible;mso-wrap-style:square;v-text-anchor:top" coordsize="4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1Ea7vwAA&#10;ANwAAAAPAAAAZHJzL2Rvd25yZXYueG1sRE/LisIwFN0P+A/hCu7GxCIiHaOIILgSfGBneWmuabG5&#10;KU3U+vdmIbg8nPdi1btGPKgLtWcNk7ECQVx6U7PVcD5tf+cgQkQ22HgmDS8KsFoOfhaYG//kAz2O&#10;0YoUwiFHDVWMbS5lKCtyGMa+JU7c1XcOY4KdlabDZwp3jcyUmkmHNaeGClvaVFTejnenofD/u0Nh&#10;VbhY1U73+1l2auJF69GwX/+BiNTHr/jj3hkN2STNT2fSEZDLN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DURru/AAAA3AAAAA8AAAAAAAAAAAAAAAAAlwIAAGRycy9kb3ducmV2&#10;LnhtbFBLBQYAAAAABAAEAPUAAACDAwAAAAA=&#10;" path="m35,0l0,10,5,35,40,40,35,0xe" fillcolor="#fbcb9a [1300]" stroked="f" strokecolor="#5a5a5a [2109]" strokeweight=".25pt">
                    <v:path arrowok="t" o:connecttype="custom" o:connectlocs="35,0;0,10;5,35;40,40;35,0;35,0" o:connectangles="0,0,0,0,0,0"/>
                  </v:shape>
                  <v:shape id="Freeform 3773" o:spid="_x0000_s1065" style="position:absolute;left:1345;top:1380;width:85;height:25;visibility:visible;mso-wrap-style:square;v-text-anchor:top" coordsize="85,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fPKUxgAA&#10;ANwAAAAPAAAAZHJzL2Rvd25yZXYueG1sRI9Pa8JAFMTvBb/D8oReim4iKDV1FRWKgnhotPfX7Msf&#10;mn0bs2uSfvuuUOhxmJnfMKvNYGrRUesqywriaQSCOLO64kLB9fI+eQXhPLLG2jIp+CEHm/XoaYWJ&#10;tj1/UJf6QgQIuwQVlN43iZQuK8mgm9qGOHi5bQ36INtC6hb7ADe1nEXRQhqsOCyU2NC+pOw7vRsF&#10;x+X54PvPfH4+bLt0sbuddi/5l1LP42H7BsLT4P/Df+2jVjCLY3icCUdArn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ZfPKUxgAAANwAAAAPAAAAAAAAAAAAAAAAAJcCAABkcnMv&#10;ZG93bnJldi54bWxQSwUGAAAAAAQABAD1AAAAigMAAAAA&#10;" path="m0,15l85,25,80,,,15xe" fillcolor="#b3d5ab [1303]" stroked="f" strokecolor="#5a5a5a [2109]" strokeweight=".25pt">
                    <v:path arrowok="t" o:connecttype="custom" o:connectlocs="0,15;85,25;80,0;0,15;0,15" o:connectangles="0,0,0,0,0"/>
                  </v:shape>
                  <v:shape id="Freeform 3774" o:spid="_x0000_s1066" style="position:absolute;left:1430;top:1550;width:40;height:40;visibility:visible;mso-wrap-style:square;v-text-anchor:top" coordsize="4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Sn1XwgAA&#10;ANwAAAAPAAAAZHJzL2Rvd25yZXYueG1sRI9Bi8IwFITvwv6H8Bb2pollkaWaFllY8CSoi3p8NM+0&#10;2LyUJmr990YQPA4z8w2zKAfXiiv1ofGsYTpRIIgrbxq2Gv53f+MfECEiG2w9k4Y7BSiLj9ECc+Nv&#10;vKHrNlqRIBxy1FDH2OVShqomh2HiO+LknXzvMCbZW2l6vCW4a2Wm1Ew6bDgt1NjRb03VeXtxGg7+&#10;uNocrAp7q7rv9XqW7dq41/rrc1jOQUQa4jv8aq+MhmyawfNMOgKyeA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9KfVfCAAAA3AAAAA8AAAAAAAAAAAAAAAAAlwIAAGRycy9kb3du&#10;cmV2LnhtbFBLBQYAAAAABAAEAPUAAACGAwAAAAA=&#10;" path="m0,25l30,40,40,5,10,,,25xe" fillcolor="#fbcb9a [1300]" stroked="f" strokecolor="#5a5a5a [2109]" strokeweight=".25pt">
                    <v:path arrowok="t" o:connecttype="custom" o:connectlocs="0,25;30,40;40,5;10,0;0,25;0,25" o:connectangles="0,0,0,0,0,0"/>
                  </v:shape>
                  <v:shape id="Freeform 3775" o:spid="_x0000_s1067" style="position:absolute;left:1360;top:1535;width:80;height:40;visibility:visible;mso-wrap-style:square;v-text-anchor:top" coordsize="8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xZbswwAA&#10;ANwAAAAPAAAAZHJzL2Rvd25yZXYueG1sRI9Pi8IwFMTvwn6H8Bb2IpqqIKVrFF12RY/+wfOjeZsW&#10;m5faxFq/vREEj8PM/IaZLTpbiZYaXzpWMBomIIhzp0s2Co6Hv0EKwgdkjZVjUnAnD4v5R2+GmXY3&#10;3lG7D0ZECPsMFRQh1JmUPi/Ioh+6mjh6/66xGKJsjNQN3iLcVnKcJFNpseS4UGBNPwXl5/3VKuhf&#10;dquQnNK7mVzb5fb46836nCr19dktv0EE6sI7/GpvtILxaALPM/EIyPk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xZbswwAAANwAAAAPAAAAAAAAAAAAAAAAAJcCAABkcnMvZG93&#10;bnJldi54bWxQSwUGAAAAAAQABAD1AAAAhwMAAAAA&#10;" path="m70,40l80,15,,,70,40xe" fillcolor="#b3d5ab [1303]" stroked="f" strokecolor="#5a5a5a [2109]" strokeweight=".25pt">
                    <v:path arrowok="t" o:connecttype="custom" o:connectlocs="70,40;80,15;0,0;70,40;70,40" o:connectangles="0,0,0,0,0"/>
                  </v:shape>
                  <v:shape id="Freeform 3776" o:spid="_x0000_s1068" style="position:absolute;left:1310;top:1700;width:80;height:40;visibility:visible;mso-wrap-style:square;v-text-anchor:top" coordsize="8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LA6YxAAA&#10;ANwAAAAPAAAAZHJzL2Rvd25yZXYueG1sRI9Pi8IwFMTvC36H8AQvi6a6i5RqFF3WZffoHzw/mmda&#10;bF5qE2v99htB8DjMzG+Y+bKzlWip8aVjBeNRAoI4d7pko+Cw3wxTED4ga6wck4I7eVguem9zzLS7&#10;8ZbaXTAiQthnqKAIoc6k9HlBFv3I1cTRO7nGYoiyMVI3eItwW8lJkkylxZLjQoE1fRWUn3dXq+D9&#10;sl2H5Jjezce1Xf0dvr35OadKDfrdagYiUBde4Wf7VyuYjD/hcSYeAbn4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ywOmMQAAADcAAAADwAAAAAAAAAAAAAAAACXAgAAZHJzL2Rv&#10;d25yZXYueG1sUEsFBgAAAAAEAAQA9QAAAIgDAAAAAA==&#10;" path="m70,40l80,15,,,70,40xe" fillcolor="#b3d5ab [1303]" stroked="f" strokecolor="#5a5a5a [2109]" strokeweight=".25pt">
                    <v:path arrowok="t" o:connecttype="custom" o:connectlocs="70,40;80,15;0,0;70,40;70,40" o:connectangles="0,0,0,0,0"/>
                  </v:shape>
                  <v:shape id="Freeform 3777" o:spid="_x0000_s1069" style="position:absolute;left:1380;top:1715;width:45;height:40;visibility:visible;mso-wrap-style:square;v-text-anchor:top" coordsize="45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QYvTwwAA&#10;ANwAAAAPAAAAZHJzL2Rvd25yZXYueG1sRI9Bi8IwFITvC/6H8IS9ralCZalGEUFUFnSten80z7bY&#10;vJQm1u7+eiMIHoeZ+YaZzjtTiZYaV1pWMBxEIIgzq0vOFZyOq69vEM4ja6wsk4I/cjCf9T6mmGh7&#10;5wO1qc9FgLBLUEHhfZ1I6bKCDLqBrYmDd7GNQR9kk0vd4D3ATSVHUTSWBksOCwXWtCwou6Y3o8Dh&#10;T3zcnX/P+X/d7ojTeL9fb5X67HeLCQhPnX+HX+2NVjAaxvA8E46AnD0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QYvTwwAAANwAAAAPAAAAAAAAAAAAAAAAAJcCAABkcnMvZG93&#10;bnJldi54bWxQSwUGAAAAAAQABAD1AAAAhwMAAAAA&#10;" path="m10,0l0,25,35,40,45,5,10,0xe" fillcolor="#fbcb9a [1300]" stroked="f" strokecolor="#5a5a5a [2109]" strokeweight=".25pt">
                    <v:path arrowok="t" o:connecttype="custom" o:connectlocs="10,0;0,25;35,40;45,5;10,0;10,0" o:connectangles="0,0,0,0,0,0"/>
                  </v:shape>
                  <v:shape id="Freeform 3778" o:spid="_x0000_s1070" style="position:absolute;left:1220;top:1815;width:45;height:80;visibility:visible;mso-wrap-style:square;v-text-anchor:top" coordsize="4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VXWqxQAA&#10;ANwAAAAPAAAAZHJzL2Rvd25yZXYueG1sRI9Bi8IwFITvgv8hPGEvoqmyFK1GEWFhwdNqL96ezbOt&#10;Ni+liW3XX28WFjwOM/MNs972phItNa60rGA2jUAQZ1aXnCtIT1+TBQjnkTVWlknBLznYboaDNSba&#10;dvxD7dHnIkDYJaig8L5OpHRZQQbd1NbEwbvaxqAPssmlbrALcFPJeRTF0mDJYaHAmvYFZffjwyjY&#10;dZ/VLb6el237TJ/pubzIcXRQ6mPU71YgPPX+Hf5vf2sF81kMf2fCEZCb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NVdarFAAAA3AAAAA8AAAAAAAAAAAAAAAAAlwIAAGRycy9k&#10;b3ducmV2LnhtbFBLBQYAAAAABAAEAPUAAACJAwAAAAA=&#10;" path="m25,80l45,70,,,25,80xe" fillcolor="#b3d5ab [1303]" stroked="f" strokecolor="#5a5a5a [2109]" strokeweight=".25pt">
                    <v:path arrowok="t" o:connecttype="custom" o:connectlocs="25,80;45,70;0,0;25,80;25,80" o:connectangles="0,0,0,0,0"/>
                  </v:shape>
                  <v:shape id="Freeform 3779" o:spid="_x0000_s1071" style="position:absolute;left:1245;top:1885;width:40;height:45;visibility:visible;mso-wrap-style:square;v-text-anchor:top" coordsize="4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q46xQAA&#10;ANwAAAAPAAAAZHJzL2Rvd25yZXYueG1sRI9fa8JAEMTfC36HY4W+1UsEraSeUhTBUmjxT9+3uTUJ&#10;ye2G3Kmpn94rFPo4zMxvmPmyd426UOcrYQPpKAFFnIutuDBwPGyeZqB8QLbYCJOBH/KwXAwe5phZ&#10;ufKOLvtQqAhhn6GBMoQ209rnJTn0I2mJo3eSzmGIsiu07fAa4a7R4ySZaocVx4USW1qVlNf7szPw&#10;8dW/1zuZrSf8dvv8Tms53awY8zjsX19ABerDf/ivvbUGxukz/J6JR0Av7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XerjrFAAAA3AAAAA8AAAAAAAAAAAAAAAAAlwIAAGRycy9k&#10;b3ducmV2LnhtbFBLBQYAAAAABAAEAPUAAACJAwAAAAA=&#10;" path="m20,0l0,10,10,45,40,25,20,0xe" fillcolor="#fbcb9a [1300]" stroked="f" strokecolor="#5a5a5a [2109]" strokeweight=".25pt">
                    <v:path arrowok="t" o:connecttype="custom" o:connectlocs="20,0;0,10;10,45;40,25;20,0;20,0" o:connectangles="0,0,0,0,0,0"/>
                  </v:shape>
                  <v:shape id="Freeform 3780" o:spid="_x0000_s1072" style="position:absolute;left:855;top:925;width:55;height:70;visibility:visible;mso-wrap-style:square;v-text-anchor:top" coordsize="55,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3+zovAAA&#10;ANwAAAAPAAAAZHJzL2Rvd25yZXYueG1sRE/JCsIwEL0L/kMYwZumVhCpRnEFb+ICXodmbIvNpDbR&#10;1r83B8Hj4+3zZWtK8abaFZYVjIYRCOLU6oIzBdfLfjAF4TyyxtIyKfiQg+Wi25ljom3DJ3qffSZC&#10;CLsEFeTeV4mULs3JoBvaijhwd1sb9AHWmdQ1NiHclDKOook0WHBoyLGiTU7p4/wyCvj+aYoUn7ft&#10;fozHC613saWdUv1eu5qB8NT6v/jnPmgF8SisDWfCEZCLLwA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Cvf7Oi8AAAA3AAAAA8AAAAAAAAAAAAAAAAAlwIAAGRycy9kb3ducmV2Lnht&#10;bFBLBQYAAAAABAAEAPUAAACAAwAAAAA=&#10;" path="m0,60l20,70,55,,,60xe" fillcolor="#b3d5ab [1303]" stroked="f" strokecolor="#5a5a5a [2109]" strokeweight=".25pt">
                    <v:path arrowok="t" o:connecttype="custom" o:connectlocs="0,60;20,70;55,0;0,60;0,60" o:connectangles="0,0,0,0,0"/>
                  </v:shape>
                  <v:shape id="Freeform 3781" o:spid="_x0000_s1073" style="position:absolute;left:830;top:985;width:45;height:45;visibility:visible;mso-wrap-style:square;v-text-anchor:top" coordsize="45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z/EPxQAA&#10;ANwAAAAPAAAAZHJzL2Rvd25yZXYueG1sRI9BawIxFITvgv8hPKEX0awe1K5GEUFoexFd6/m5ee4u&#10;bl62Sarbf98IgsdhZr5hFqvW1OJGzleWFYyGCQji3OqKCwXHbDuYgfABWWNtmRT8kYfVsttZYKrt&#10;nfd0O4RCRAj7FBWUITSplD4vyaAf2oY4ehfrDIYoXSG1w3uEm1qOk2QiDVYcF0psaFNSfj38GgWn&#10;vtmeJm56/s7M526Wbb7C9fyj1FuvXc9BBGrDK/xsf2gF49E7PM7EIyCX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/P8Q/FAAAA3AAAAA8AAAAAAAAAAAAAAAAAlwIAAGRycy9k&#10;b3ducmV2LnhtbFBLBQYAAAAABAAEAPUAAACJAwAAAAA=&#10;" path="m45,10l25,,,25,30,45,45,10xe" fillcolor="#fbcb9a [1300]" stroked="f" strokecolor="#5a5a5a [2109]" strokeweight=".25pt">
                    <v:path arrowok="t" o:connecttype="custom" o:connectlocs="45,10;25,0;0,25;30,45;45,10;45,10" o:connectangles="0,0,0,0,0,0"/>
                  </v:shape>
                  <v:shape id="Freeform 3782" o:spid="_x0000_s1074" style="position:absolute;left:955;top:1045;width:40;height:45;visibility:visible;mso-wrap-style:square;v-text-anchor:top" coordsize="4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W/zzwQAA&#10;ANwAAAAPAAAAZHJzL2Rvd25yZXYueG1sRE9Na8JAEL0X/A/LCN7qxoBFoquIUqgILdp6H7NjEpKd&#10;CdlVo7++eyj0+Hjfi1XvGnWjzlfCBibjBBRxLrbiwsDP9/vrDJQPyBYbYTLwIA+r5eBlgZmVOx/o&#10;dgyFiiHsMzRQhtBmWvu8JId+LC1x5C7SOQwRdoW2Hd5juGt0miRv2mHFsaHEljYl5fXx6gx8nvp9&#10;fZDZdsq759d5UsvlacWY0bBfz0EF6sO/+M/9YQ2kaZwfz8QjoJ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Fv888EAAADcAAAADwAAAAAAAAAAAAAAAACXAgAAZHJzL2Rvd25y&#10;ZXYueG1sUEsFBgAAAAAEAAQA9QAAAIUDAAAAAA==&#10;" path="m40,10l20,,,35,35,45,40,10xe" fillcolor="#fbcb9a [1300]" stroked="f" strokecolor="#5a5a5a [2109]" strokeweight=".25pt">
                    <v:path arrowok="t" o:connecttype="custom" o:connectlocs="40,10;20,0;0,35;35,45;40,10;40,10" o:connectangles="0,0,0,0,0,0"/>
                  </v:shape>
                  <v:shape id="Freeform 3783" o:spid="_x0000_s1075" style="position:absolute;left:975;top:975;width:35;height:80;visibility:visible;mso-wrap-style:square;v-text-anchor:top" coordsize="3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XkdAxAAA&#10;ANwAAAAPAAAAZHJzL2Rvd25yZXYueG1sRI9Ba8JAFITvBf/D8gRvdWMUldRVSkER8VItFG+v2dck&#10;NPs27K5J/PeuUPA4zMw3zGrTm1q05HxlWcFknIAgzq2uuFDwdd6+LkH4gKyxtkwKbuRhsx68rDDT&#10;tuNPak+hEBHCPkMFZQhNJqXPSzLox7Yhjt6vdQZDlK6Q2mEX4aaWaZLMpcGK40KJDX2UlP+drkbB&#10;Yvq9mOruKLcOD+3s5zDf7y6o1GjYv7+BCNSHZ/i/vdcK0nQCjzPxCMj1H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l5HQMQAAADcAAAADwAAAAAAAAAAAAAAAACXAgAAZHJzL2Rv&#10;d25yZXYueG1sUEsFBgAAAAAEAAQA9QAAAIgDAAAAAA==&#10;" path="m0,70l20,80,35,,,70xe" fillcolor="#b3d5ab [1303]" stroked="f" strokecolor="#5a5a5a [2109]" strokeweight=".25pt">
                    <v:path arrowok="t" o:connecttype="custom" o:connectlocs="0,70;20,80;35,0;0,70;0,70" o:connectangles="0,0,0,0,0"/>
                  </v:shape>
                  <v:shape id="Freeform 3784" o:spid="_x0000_s1076" style="position:absolute;left:755;top:1990;width:55;height:75;visibility:visible;mso-wrap-style:square;v-text-anchor:top" coordsize="55,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4fHWwwAA&#10;ANwAAAAPAAAAZHJzL2Rvd25yZXYueG1sRI9Ba8JAFITvBf/D8gRvdWMIaqKriFAQejIKXh/Z5yaY&#10;fRuyWxP767uFQo/DzHzDbPejbcWTet84VrCYJyCIK6cbNgqul4/3NQgfkDW2jknBizzsd5O3LRba&#10;DXymZxmMiBD2BSqoQ+gKKX1Vk0U/dx1x9O6utxii7I3UPQ4RbluZJslSWmw4LtTY0bGm6lF+WQXV&#10;rTH5d7bOTyu6DeYzO+bZtVRqNh0PGxCBxvAf/muftII0TeH3TDwCcvc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L4fHWwwAAANwAAAAPAAAAAAAAAAAAAAAAAJcCAABkcnMvZG93&#10;bnJldi54bWxQSwUGAAAAAAQABAD1AAAAhwMAAAAA&#10;" path="m20,0l0,15,55,75,20,0xe" fillcolor="#b3d5ab [1303]" stroked="f" strokecolor="#5a5a5a [2109]" strokeweight=".25pt">
                    <v:path arrowok="t" o:connecttype="custom" o:connectlocs="20,0;0,15;55,75;20,0;20,0" o:connectangles="0,0,0,0,0"/>
                  </v:shape>
                  <v:shape id="Freeform 3785" o:spid="_x0000_s1077" style="position:absolute;left:730;top:1960;width:45;height:45;visibility:visible;mso-wrap-style:square;v-text-anchor:top" coordsize="45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SwxYxQAA&#10;ANwAAAAPAAAAZHJzL2Rvd25yZXYueG1sRI9Ba8JAFITvgv9heYVeRDdNQSW6ighC24toWs/P7GsS&#10;zL5Nd7ca/70rCB6HmfmGmS8704gzOV9bVvA2SkAQF1bXXCr4zjfDKQgfkDU2lknBlTwsF/3eHDNt&#10;L7yj8z6UIkLYZ6igCqHNpPRFRQb9yLbE0fu1zmCI0pVSO7xEuGlkmiRjabDmuFBhS+uKitP+3yg4&#10;DMzmMHaT409uPrfTfP0VTsc/pV5futUMRKAuPMOP9odWkKbvcD8Tj4Bc3A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BLDFjFAAAA3AAAAA8AAAAAAAAAAAAAAAAAlwIAAGRycy9k&#10;b3ducmV2LnhtbFBLBQYAAAAABAAEAPUAAACJAwAAAAA=&#10;" path="m25,45l45,30,30,,,20,25,45xe" fillcolor="#fbcb9a [1300]" stroked="f" strokecolor="#5a5a5a [2109]" strokeweight=".25pt">
                    <v:path arrowok="t" o:connecttype="custom" o:connectlocs="25,45;45,30;30,0;0,20;25,45;25,45" o:connectangles="0,0,0,0,0,0"/>
                  </v:shape>
                  <v:shape id="Freeform 3786" o:spid="_x0000_s1078" style="position:absolute;left:565;top:2095;width:45;height:50;visibility:visible;mso-wrap-style:square;v-text-anchor:top" coordsize="45,5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XXKIxAAA&#10;ANwAAAAPAAAAZHJzL2Rvd25yZXYueG1sRI9Pi8IwFMTvgt8hPGFvmlpEpGuURSx62AX/rPdH87Yt&#10;bV5qE2399htB8DjMzG+Y5bo3tbhT60rLCqaTCARxZnXJuYLfczpegHAeWWNtmRQ8yMF6NRwsMdG2&#10;4yPdTz4XAcIuQQWF900ipcsKMugmtiEO3p9tDfog21zqFrsAN7WMo2guDZYcFgpsaFNQVp1uRkG6&#10;+zY/5S7dX67X6aHqu+3jMq+U+hj1X58gPPX+HX6191pBHM/geSYcAbn6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V1yiMQAAADcAAAADwAAAAAAAAAAAAAAAACXAgAAZHJzL2Rv&#10;d25yZXYueG1sUEsFBgAAAAAEAAQA9QAAAIgDAAAAAA==&#10;" path="m45,30l20,,,30,25,50,45,30xe" fillcolor="#fbcb9a [1300]" stroked="f" strokecolor="#5a5a5a [2109]" strokeweight=".25pt">
                    <v:path arrowok="t" o:connecttype="custom" o:connectlocs="45,30;20,0;0,30;25,50;45,30;45,30" o:connectangles="0,0,0,0,0,0"/>
                  </v:shape>
                  <v:shape id="Freeform 3787" o:spid="_x0000_s1079" style="position:absolute;left:590;top:2125;width:70;height:65;visibility:visible;mso-wrap-style:square;v-text-anchor:top" coordsize="70,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uWKYxQAA&#10;ANwAAAAPAAAAZHJzL2Rvd25yZXYueG1sRI9PawIxFMTvgt8hPMFbzXbB0m6NIv0DngquUjy+bl53&#10;VzcvS5LV+O1NoeBxmJnfMItVNJ04k/OtZQWPswwEcWV1y7WC/e7z4RmED8gaO8uk4EoeVsvxaIGF&#10;thfe0rkMtUgQ9gUqaELoCyl91ZBBP7M9cfJ+rTMYknS11A4vCW46mWfZkzTYclposKe3hqpTORgF&#10;78P6GF8Ow/HbR2d+Dh/l6cu3Sk0ncf0KIlAM9/B/e6MV5Pkc/s6kIyCX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+5YpjFAAAA3AAAAA8AAAAAAAAAAAAAAAAAlwIAAGRycy9k&#10;b3ducmV2LnhtbFBLBQYAAAAABAAEAPUAAACJAwAAAAA=&#10;" path="m20,0l0,20,70,65,20,0xe" fillcolor="#b3d5ab [1303]" stroked="f" strokecolor="#5a5a5a [2109]" strokeweight=".25pt">
                    <v:path arrowok="t" o:connecttype="custom" o:connectlocs="20,0;0,20;70,65;20,0;20,0" o:connectangles="0,0,0,0,0"/>
                  </v:shape>
                  <v:shape id="Freeform 3788" o:spid="_x0000_s1080" style="position:absolute;left:450;top:2265;width:40;height:45;visibility:visible;mso-wrap-style:square;v-text-anchor:top" coordsize="4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/sEcxAAA&#10;ANwAAAAPAAAAZHJzL2Rvd25yZXYueG1sRI9Ra8JAEITfC/0Pxxb6Vi8GKhI9pVQES8Gi1fc1tyYh&#10;ud2QOzX663uC0MdhZr5hpvPeNepMna+EDQwHCSjiXGzFhYHd7/JtDMoHZIuNMBm4kof57PlpipmV&#10;C2/ovA2FihD2GRooQ2gzrX1ekkM/kJY4ekfpHIYou0LbDi8R7hqdJslIO6w4LpTY0mdJeb09OQPr&#10;ff9db2S8eOev289hWMvxZsWY15f+YwIqUB/+w4/2yhpI0xHcz8QjoGd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P7BHMQAAADcAAAADwAAAAAAAAAAAAAAAACXAgAAZHJzL2Rv&#10;d25yZXYueG1sUEsFBgAAAAAEAAQA9QAAAIgDAAAAAA==&#10;" path="m35,45l40,20,10,,,35,35,45xe" fillcolor="#fbcb9a [1300]" stroked="f" strokecolor="#5a5a5a [2109]" strokeweight=".25pt">
                    <v:path arrowok="t" o:connecttype="custom" o:connectlocs="35,45;40,20;10,0;0,35;35,45;35,45" o:connectangles="0,0,0,0,0,0"/>
                  </v:shape>
                  <v:shape id="Freeform 3789" o:spid="_x0000_s1081" style="position:absolute;left:485;top:2285;width:75;height:40;visibility:visible;mso-wrap-style:square;v-text-anchor:top" coordsize="75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6UQuxAAA&#10;ANwAAAAPAAAAZHJzL2Rvd25yZXYueG1sRI/NbsIwEITvlXgHa5F6qYrTSAWUYhClQuXKzwNs48VJ&#10;ideRbZLw9nUlJI6jmflGs1gNthEd+VA7VvA2yUAQl07XbBScjtvXOYgQkTU2jknBjQKslqOnBRba&#10;9byn7hCNSBAOBSqoYmwLKUNZkcUwcS1x8s7OW4xJeiO1xz7BbSPzLJtKizWnhQpb2lRUXg5Xq+Dc&#10;/Hxev7T53X3bjX/pzCy8916p5/Gw/gARaYiP8L290wryfAb/Z9IRkM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OlELsQAAADcAAAADwAAAAAAAAAAAAAAAACXAgAAZHJzL2Rv&#10;d25yZXYueG1sUEsFBgAAAAAEAAQA9QAAAIgDAAAAAA==&#10;" path="m5,0l0,25,75,40,5,0xe" fillcolor="#b3d5ab [1303]" stroked="f" strokecolor="#5a5a5a [2109]" strokeweight=".25pt">
                    <v:path arrowok="t" o:connecttype="custom" o:connectlocs="5,0;0,25;75,40;5,0;5,0" o:connectangles="0,0,0,0,0"/>
                  </v:shape>
                  <v:shape id="Freeform 3790" o:spid="_x0000_s1082" style="position:absolute;left:480;top:2485;width:80;height:40;visibility:visible;mso-wrap-style:square;v-text-anchor:top" coordsize="8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Dc4gwAAA&#10;ANwAAAAPAAAAZHJzL2Rvd25yZXYueG1sRE9Ni8IwEL0L/ocwC15kTa2wlK5RVFT0qCt7HprZtNhM&#10;ahNr/ffmIOzx8b7ny97WoqPWV44VTCcJCOLC6YqNgsvP7jMD4QOyxtoxKXiSh+ViOJhjrt2DT9Sd&#10;gxExhH2OCsoQmlxKX5Rk0U9cQxy5P9daDBG2RuoWHzHc1jJNki9pseLYUGJDm5KK6/luFYxvp3VI&#10;frOnmd271fGy9WZ/zZQaffSrbxCB+vAvfrsPWkGaxrXxTDwCcvE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0Dc4gwAAAANwAAAAPAAAAAAAAAAAAAAAAAJcCAABkcnMvZG93bnJl&#10;di54bWxQSwUGAAAAAAQABAD1AAAAhAMAAAAA&#10;" path="m80,0l0,15,5,40,80,0xe" fillcolor="#b3d5ab [1303]" stroked="f" strokecolor="#5a5a5a [2109]" strokeweight=".25pt">
                    <v:path arrowok="t" o:connecttype="custom" o:connectlocs="80,0;0,15;5,40;80,0;80,0" o:connectangles="0,0,0,0,0"/>
                  </v:shape>
                  <v:shape id="Freeform 3791" o:spid="_x0000_s1083" style="position:absolute;left:445;top:2500;width:40;height:40;visibility:visible;mso-wrap-style:square;v-text-anchor:top" coordsize="4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giWbwgAA&#10;ANwAAAAPAAAAZHJzL2Rvd25yZXYueG1sRI9Bi8IwFITvgv8hPMGbJltE1mqURRA8CepSPT6at2nZ&#10;5qU0Ueu/N8LCHoeZ+YZZbXrXiDt1ofas4WOqQBCX3tRsNXyfd5NPECEiG2w8k4YnBdish4MV5sY/&#10;+Ej3U7QiQTjkqKGKsc2lDGVFDsPUt8TJ+/Gdw5hkZ6Xp8JHgrpGZUnPpsOa0UGFL24rK39PNabj4&#10;6/54sSoUVrWzw2GenZtYaD0e9V9LEJH6+B/+a++NhixbwPtMOgJy/Q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+CJZvCAAAA3AAAAA8AAAAAAAAAAAAAAAAAlwIAAGRycy9kb3du&#10;cmV2LnhtbFBLBQYAAAAABAAEAPUAAACGAwAAAAA=&#10;" path="m40,25l35,,,5,10,40,40,25xe" fillcolor="#fbcb9a [1300]" stroked="f" strokecolor="#5a5a5a [2109]" strokeweight=".25pt">
                    <v:path arrowok="t" o:connecttype="custom" o:connectlocs="40,25;35,0;0,5;10,40;40,25;40,25" o:connectangles="0,0,0,0,0,0"/>
                  </v:shape>
                  <v:shape id="Freeform 3792" o:spid="_x0000_s1084" style="position:absolute;left:840;top:2645;width:515;height:370;visibility:visible;mso-wrap-style:square;v-text-anchor:top" coordsize="515,3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NnjewAAA&#10;ANwAAAAPAAAAZHJzL2Rvd25yZXYueG1sRE/LisIwFN0P+A/hCu7G1AoqHaOI+EJwoRVme6e505Y2&#10;N6WJWv/eLASXh/OeLztTizu1rrSsYDSMQBBnVpecK7im2+8ZCOeRNdaWScGTHCwXva85Jto++Ez3&#10;i89FCGGXoILC+yaR0mUFGXRD2xAH7t+2Bn2AbS51i48QbmoZR9FEGiw5NBTY0LqgrLrcjIJjF8en&#10;G1fV5leP09zs/9LJbqrUoN+tfkB46vxH/HYftIJ4HOaHM+EIyMUL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lNnjewAAAANwAAAAPAAAAAAAAAAAAAAAAAJcCAABkcnMvZG93bnJl&#10;di54bWxQSwUGAAAAAAQABAD1AAAAhAMAAAAA&#10;" path="m0,0l45,370,515,365,515,,,0xe" fillcolor="#4da4d8 [1942]" stroked="f" strokecolor="#4da4d8 [1942]" strokeweight="1pt">
                    <v:fill color2="#c3e0f2 [662]" angle="-45" focus="-50%" type="gradient"/>
                    <v:shadow color="#0d2b3d [1606]" opacity=".5" offset="1pt"/>
                    <v:path arrowok="t" o:connecttype="custom" o:connectlocs="0,0;45,370;515,365;515,0;0,0;0,0" o:connectangles="0,0,0,0,0,0"/>
                  </v:shape>
                  <v:shape id="Freeform 3793" o:spid="_x0000_s1085" style="position:absolute;left:860;top:2760;width:495;height:110;visibility:visible;mso-wrap-style:square;v-text-anchor:top" coordsize="495,1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q3CSxQAA&#10;ANwAAAAPAAAAZHJzL2Rvd25yZXYueG1sRI9fS8NAEMTfBb/DsQXf7OUPFIm9llJQSvXFVMTHJbdN&#10;QnN74W5tYz+9Jwg+DjPzG2a5ntygzhRi79lAPs9AETfe9twaeD883T+AioJscfBMBr4pwnp1e7PE&#10;yvoLv9G5llYlCMcKDXQiY6V1bDpyGOd+JE7e0QeHkmRotQ14SXA36CLLFtphz2mhw5G2HTWn+ssZ&#10;kGv+eqhPRXmV/XNfhoV7+YwfxtzNps0jKKFJ/sN/7Z01UJQ5/J5JR0Cv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mrcJLFAAAA3AAAAA8AAAAAAAAAAAAAAAAAlwIAAGRycy9k&#10;b3ducmV2LnhtbFBLBQYAAAAABAAEAPUAAACJAwAAAAA=&#10;" path="m0,35l5,110,495,95,495,,,35xe" fillcolor="#14415c [2406]" stroked="f" strokecolor="#5a5a5a [2109]" strokeweight=".25pt">
                    <v:path arrowok="t" o:connecttype="custom" o:connectlocs="0,35;5,110;495,95;495,0;0,35;0,35" o:connectangles="0,0,0,0,0,0"/>
                  </v:shape>
                  <v:shape id="Freeform 3794" o:spid="_x0000_s1086" style="position:absolute;left:1045;top:2645;width:135;height:370;visibility:visible;mso-wrap-style:square;v-text-anchor:top" coordsize="135,3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eBGMxQAA&#10;ANwAAAAPAAAAZHJzL2Rvd25yZXYueG1sRI9Ba8JAFITvBf/D8oTe6sYIoaSukghS6UFoNPT6yD6T&#10;YPZtyG5N6q/vCoUeh5n5hllvJ9OJGw2utaxguYhAEFdWt1wrOJ/2L68gnEfW2FkmBT/kYLuZPa0x&#10;1XbkT7oVvhYBwi5FBY33fSqlqxoy6Ba2Jw7exQ4GfZBDLfWAY4CbTsZRlEiDLYeFBnvaNVRdi2+j&#10;ID8fy+Sdcz6V+MXjJb6XH9ldqef5lL2B8DT5//Bf+6AVxKsYHmfCEZCb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Z4EYzFAAAA3AAAAA8AAAAAAAAAAAAAAAAAlwIAAGRycy9k&#10;b3ducmV2LnhtbFBLBQYAAAAABAAEAPUAAACJAwAAAAA=&#10;" path="m115,0l0,,40,370,135,370,115,0xe" fillcolor="#14415c [2406]" stroked="f" strokecolor="#5a5a5a [2109]" strokeweight=".25pt">
                    <v:path arrowok="t" o:connecttype="custom" o:connectlocs="115,0;0,0;40,370;135,370;115,0;115,0" o:connectangles="0,0,0,0,0,0"/>
                  </v:shape>
                  <v:shape id="Freeform 3795" o:spid="_x0000_s1087" style="position:absolute;left:785;top:2560;width:315;height:85;visibility:visible;mso-wrap-style:square;v-text-anchor:top" coordsize="315,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OfPHxwAA&#10;ANwAAAAPAAAAZHJzL2Rvd25yZXYueG1sRI9PawIxFMTvBb9DeEJvNasLIlujFKX4hx5ateDxkbzu&#10;Lm5e0k26bvvpm4LQ4zAzv2Hmy942oqM21I4VjEcZCGLtTM2lgtPx+WEGIkRkg41jUvBNAZaLwd0c&#10;C+Ou/EbdIZYiQTgUqKCK0RdSBl2RxTBynjh5H661GJNsS2lavCa4beQky6bSYs1poUJPq4r05fBl&#10;FRz9pu7OHt9fT+v9589u/5KftVbqftg/PYKI1Mf/8K29NQomeQ5/Z9IRkItf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Ajnzx8cAAADcAAAADwAAAAAAAAAAAAAAAACXAgAAZHJz&#10;L2Rvd25yZXYueG1sUEsFBgAAAAAEAAQA9QAAAIsDAAAAAA==&#10;" path="m30,0l0,50,315,85,30,0xe" fillcolor="#14415c [2406]" stroked="f" strokecolor="#5a5a5a [2109]" strokeweight=".25pt">
                    <v:path arrowok="t" o:connecttype="custom" o:connectlocs="30,0;0,50;315,85;30,0;30,0" o:connectangles="0,0,0,0,0"/>
                  </v:shape>
                  <v:shape id="Freeform 3796" o:spid="_x0000_s1088" style="position:absolute;left:1100;top:2535;width:285;height:110;visibility:visible;mso-wrap-style:square;v-text-anchor:top" coordsize="285,1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EiPKwgAA&#10;ANwAAAAPAAAAZHJzL2Rvd25yZXYueG1sRI9PawIxFMTvhX6H8ARvNfFPS1mNIgWL9Na19PzYPJPF&#10;zcuSpOv67U2h0OMwM79hNrvRd2KgmNrAGuYzBYK4CaZlq+HrdHh6BZEyssEuMGm4UYLd9vFhg5UJ&#10;V/6koc5WFAinCjW4nPtKytQ48phmoScu3jlEj7nIaKWJeC1w38mFUi/SY8tlwWFPb46aS/3jNdiD&#10;UcO+UXR5tvE9rr7rj97dtJ5Oxv0aRKYx/4f/2kejYbFcwe+ZcgTk9g4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USI8rCAAAA3AAAAA8AAAAAAAAAAAAAAAAAlwIAAGRycy9kb3du&#10;cmV2LnhtbFBLBQYAAAAABAAEAPUAAACGAwAAAAA=&#10;" path="m285,45l275,,,110,285,45xe" fillcolor="#14415c [2406]" stroked="f" strokecolor="#5a5a5a [2109]" strokeweight=".25pt">
                    <v:path arrowok="t" o:connecttype="custom" o:connectlocs="285,45;275,0;0,110;285,45;285,45" o:connectangles="0,0,0,0,0"/>
                  </v:shape>
                  <v:shape id="Freeform 3797" o:spid="_x0000_s1089" style="position:absolute;left:1100;top:2310;width:280;height:335;visibility:visible;mso-wrap-style:square;v-text-anchor:top" coordsize="280,3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Vxr0wwAA&#10;ANwAAAAPAAAAZHJzL2Rvd25yZXYueG1sRI9Ba8JAFITvgv9heQVvumm0UqKriFDotUYC3h7Z12ww&#10;+zZm1yT217uFQo/DzHzDbPejbURPna8dK3hdJCCIS6drrhSc84/5OwgfkDU2jknBgzzsd9PJFjPt&#10;Bv6i/hQqESHsM1RgQmgzKX1pyKJfuJY4et+usxii7CqpOxwi3DYyTZK1tFhzXDDY0tFQeT3drYLb&#10;BWWeP9K+OA/H+6r5uSWFQaVmL+NhAyLQGP7Df+1PrSBdvsHvmXgE5O4J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Vxr0wwAAANwAAAAPAAAAAAAAAAAAAAAAAJcCAABkcnMvZG93&#10;bnJldi54bWxQSwUGAAAAAAQABAD1AAAAhwMAAAAA&#10;" path="m0,335l0,335,55,225,75,185,100,150,120,125,140,105,160,100,175,100,185,105,185,120,180,140,160,165,100,235,,335,85,270,155,215,210,165,245,120,270,85,275,65,280,50,275,40,270,25,260,15,250,5,230,,210,,190,,170,5,150,15,135,25,100,60,75,105,45,170,20,245,,335xe" fillcolor="#14415c [2406]" stroked="f" strokecolor="#5a5a5a [2109]" strokeweight=".25pt">
                    <v:path arrowok="t" o:connecttype="custom" o:connectlocs="0,335;0,335;0,335;0,335;55,225;75,185;100,150;120,125;140,105;160,100;175,100;175,100;185,105;185,120;180,140;160,165;100,235;0,335;0,335;85,270;155,215;210,165;245,120;270,85;275,65;280,50;275,40;270,25;260,15;250,5;250,5;230,0;210,0;190,0;170,5;150,15;135,25;100,60;75,105;45,170;20,245;0,335;0,335" o:connectangles="0,0,0,0,0,0,0,0,0,0,0,0,0,0,0,0,0,0,0,0,0,0,0,0,0,0,0,0,0,0,0,0,0,0,0,0,0,0,0,0,0,0,0"/>
                  </v:shape>
                  <v:shape id="Freeform 3798" o:spid="_x0000_s1090" style="position:absolute;left:850;top:2355;width:250;height:290;visibility:visible;mso-wrap-style:square;v-text-anchor:top" coordsize="250,2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spGCxgAA&#10;ANwAAAAPAAAAZHJzL2Rvd25yZXYueG1sRI9Pa8JAFMTvhX6H5RW81U1TEU1dJW0RvFj/Xrw9si/Z&#10;tNm3Ibtq/PZuodDjMDO/YWaL3jbiQp2vHSt4GSYgiAuna64UHA/L5wkIH5A1No5JwY08LOaPDzPM&#10;tLvyji77UIkIYZ+hAhNCm0npC0MW/dC1xNErXWcxRNlVUnd4jXDbyDRJxtJizXHBYEsfhoqf/dkq&#10;yMvtaFqezPtuff763tRJ2X6upFKDpz5/AxGoD//hv/ZKK0hfx/B7Jh4BOb8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KspGCxgAAANwAAAAPAAAAAAAAAAAAAAAAAJcCAABkcnMv&#10;ZG93bnJldi54bWxQSwUGAAAAAAQABAD1AAAAigMAAAAA&#10;" path="m250,290l250,290,160,205,105,145,85,120,80,105,80,95,90,90,100,90,120,95,135,110,155,130,200,195,250,290,225,210,200,145,175,95,150,55,120,25,90,5,70,5,55,,20,10,10,15,5,25,,35,,45,5,75,25,105,65,145,110,185,175,235,250,290xe" fillcolor="#14415c [2406]" stroked="f" strokecolor="#5a5a5a [2109]" strokeweight=".25pt">
                    <v:path arrowok="t" o:connecttype="custom" o:connectlocs="250,290;250,290;160,205;105,145;85,120;80,105;80,95;90,90;90,90;100,90;120,95;135,110;155,130;200,195;250,290;250,290;250,290;250,290;225,210;200,145;175,95;150,55;120,25;90,5;70,5;55,0;20,10;20,10;10,15;5,25;0,35;0,45;5,75;25,105;65,145;110,185;175,235;250,290;250,290" o:connectangles="0,0,0,0,0,0,0,0,0,0,0,0,0,0,0,0,0,0,0,0,0,0,0,0,0,0,0,0,0,0,0,0,0,0,0,0,0,0,0"/>
                  </v:shape>
                  <v:shape id="Freeform 3799" o:spid="_x0000_s1091" style="position:absolute;left:465;top:2755;width:285;height:165;visibility:visible;mso-wrap-style:square;v-text-anchor:top" coordsize="285,1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rAF2xAAA&#10;ANwAAAAPAAAAZHJzL2Rvd25yZXYueG1sRI9Pa8JAFMTvQr/D8gpepNmYgJU0q0ih6lVbaI+P7Muf&#10;mn0bs6uJ394tFDwOM/MbJl+PphVX6l1jWcE8ikEQF1Y3XCn4+vx4WYJwHllja5kU3MjBevU0yTHT&#10;duADXY++EgHCLkMFtfddJqUrajLoItsRB6+0vUEfZF9J3eMQ4KaVSRwvpMGGw0KNHb3XVJyOF6Pg&#10;svudJ7Pvw/ZUpkzlz+jorJdKTZ/HzRsIT6N/hP/be60gSV/h70w4AnJ1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6wBdsQAAADcAAAADwAAAAAAAAAAAAAAAACXAgAAZHJzL2Rv&#10;d25yZXYueG1sUEsFBgAAAAAEAAQA9QAAAIgDAAAAAA==&#10;" path="m85,80l85,80,60,65,35,60,20,60,5,75,5,80,,90,10,105,30,120,65,135,110,150,155,165,220,145,245,135,265,120,280,110,285,100,280,90,270,85,250,90,230,100,175,125,225,80,240,55,250,35,250,20,240,10,230,5,215,15,200,30,190,55,175,85,160,125,165,85,165,55,160,25,155,10,145,,130,,120,5,110,15,110,35,115,65,125,95,135,125,110,100,85,80xe" fillcolor="#d86b77 [1941]" stroked="f" strokecolor="#5a5a5a [2109]" strokeweight=".25pt">
                    <v:path arrowok="t" o:connecttype="custom" o:connectlocs="85,80;85,80;60,65;35,60;20,60;5,75;5,75;5,80;0,90;10,105;30,120;65,135;65,135;110,150;155,165;220,145;220,145;245,135;265,120;280,110;285,100;285,100;280,90;270,85;250,90;230,100;175,125;175,125;225,80;225,80;240,55;250,35;250,20;240,10;240,10;230,5;215,15;200,30;190,55;190,55;175,85;160,125;160,125;165,85;165,55;165,55;160,25;155,10;145,0;130,0;130,0;120,5;110,15;110,35;115,65;115,65;125,95;135,125;135,125;110,100;85,80;85,80" o:connectangles="0,0,0,0,0,0,0,0,0,0,0,0,0,0,0,0,0,0,0,0,0,0,0,0,0,0,0,0,0,0,0,0,0,0,0,0,0,0,0,0,0,0,0,0,0,0,0,0,0,0,0,0,0,0,0,0,0,0,0,0,0,0"/>
                  </v:shape>
                  <v:shape id="Freeform 3800" o:spid="_x0000_s1092" style="position:absolute;left:310;top:2890;width:625;height:155;visibility:visible;mso-wrap-style:square;v-text-anchor:top" coordsize="625,15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daVpwAAA&#10;ANwAAAAPAAAAZHJzL2Rvd25yZXYueG1sRE/Pa8IwFL4P/B/CE7zNVAUZ1SiiyOpR56bHR/Nsg81L&#10;STJb/3tzGOz48f1ernvbiAf5YBwrmIwzEMSl04YrBeev/fsHiBCRNTaOScGTAqxXg7cl5tp1fKTH&#10;KVYihXDIUUEdY5tLGcqaLIaxa4kTd3PeYkzQV1J77FK4beQ0y+bSouHUUGNL25rK++nXKph9n/Fy&#10;MLv5587ffw6mKjp9LZQaDfvNAkSkPv6L/9yFVjCdpbXpTDoCcvU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ZdaVpwAAAANwAAAAPAAAAAAAAAAAAAAAAAJcCAABkcnMvZG93bnJl&#10;di54bWxQSwUGAAAAAAQABAD1AAAAhAMAAAAA&#10;" path="m625,155l625,,,25,20,155,625,155xe" fillcolor="#d86b77 [1941]" stroked="f" strokecolor="#d86b77 [1941]" strokeweight="1pt">
                    <v:fill color2="#f2cdd1 [661]" angle="-45" focus="-50%" type="gradient"/>
                    <v:shadow color="#4e141a [1605]" opacity=".5" offset="1pt"/>
                    <v:path arrowok="t" o:connecttype="custom" o:connectlocs="625,155;625,0;0,25;20,155;625,155;625,155" o:connectangles="0,0,0,0,0,0"/>
                  </v:shape>
                  <v:shape id="Freeform 3801" o:spid="_x0000_s1093" style="position:absolute;left:575;top:2900;width:100;height:145;visibility:visible;mso-wrap-style:square;v-text-anchor:top" coordsize="100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QS4+xAAA&#10;ANwAAAAPAAAAZHJzL2Rvd25yZXYueG1sRI/BasMwEETvhfyD2EBvtRwXQutECSHQ0ksPdX1wbxtp&#10;Y5tYK2Optvv3VSCQ4zAzb5jtfradGGnwrWMFqyQFQaydablWUH6/Pb2A8AHZYOeYFPyRh/1u8bDF&#10;3LiJv2gsQi0ihH2OCpoQ+lxKrxuy6BPXE0fv7AaLIcqhlmbAKcJtJ7M0XUuLLceFBns6NqQvxa9V&#10;MHWf5bsM2akq50tW+R/tGLVSj8v5sAERaA738K39YRRkz69wPROPgNz9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EEuPsQAAADcAAAADwAAAAAAAAAAAAAAAACXAgAAZHJzL2Rv&#10;d25yZXYueG1sUEsFBgAAAAAEAAQA9QAAAIgDAAAAAA==&#10;" path="m0,5l10,145,100,145,100,,,5xe" fillcolor="#d86b77 [1941]" stroked="f" strokecolor="#5a5a5a [2109]" strokeweight=".25pt">
                    <v:path arrowok="t" o:connecttype="custom" o:connectlocs="0,5;10,145;100,145;100,0;0,5;0,5" o:connectangles="0,0,0,0,0,0"/>
                  </v:shape>
                </v:group>
                <v:group id="Group 3802" o:spid="_x0000_s1094" style="position:absolute;left:9021;top:7921;width:1387;height:1767" coordorigin="10,10" coordsize="2506,319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Gi0LgwgAAANwAAAAPAAAAZHJzL2Rvd25yZXYueG1sRE/LisIwFN0L8w/hDrjT&#10;tL4YOkYRGYdZiGAdEHeX5toWm5vSxLb+vVkILg/nvVz3phItNa60rCAeRyCIM6tLzhX8n3ajLxDO&#10;I2usLJOCBzlYrz4GS0y07fhIbepzEULYJaig8L5OpHRZQQbd2NbEgbvaxqAPsMmlbrAL4aaSkyha&#10;SIMlh4YCa9oWlN3Su1Hw22G3mcY/7f523T4up/nhvI9JqeFnv/kG4an3b/HL/acVTGZhfj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BotC4MIAAADcAAAADwAA&#10;AAAAAAAAAAAAAACpAgAAZHJzL2Rvd25yZXYueG1sUEsFBgAAAAAEAAQA+gAAAJgDAAAAAA==&#10;">
                  <v:rect id="Rectangle 3803" o:spid="_x0000_s1095" style="position:absolute;left:10;top:270;width:2506;height:293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0ANYxQAA&#10;ANwAAAAPAAAAZHJzL2Rvd25yZXYueG1sRI9Ba8JAFITvhf6H5RV6qxutFJu6ilgKFQ9iKoK31+wz&#10;CWbfhuyrif/eFQoeh5n5hpnOe1erM7Wh8mxgOEhAEefeVlwY2P18vUxABUG2WHsmAxcKMJ89Pkwx&#10;tb7jLZ0zKVSEcEjRQCnSpFqHvCSHYeAb4ugdfetQomwLbVvsItzVepQkb9phxXGhxIaWJeWn7M8Z&#10;yLTku2S97+rt5fV989sc5LNbGfP81C8+QAn1cg//t7+tgdF4CLcz8Qjo2R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jQA1jFAAAA3AAAAA8AAAAAAAAAAAAAAAAAlwIAAGRycy9k&#10;b3ducmV2LnhtbFBLBQYAAAAABAAEAPUAAACJAwAAAAA=&#10;" filled="f" fillcolor="white [3212]" stroked="f" strokecolor="gray [1629]" strokeweight=".25pt"/>
                  <v:shape id="Freeform 3804" o:spid="_x0000_s1096" style="position:absolute;left:10;top:1956;width:2506;height:1250;visibility:visible;mso-wrap-style:square;v-text-anchor:top" coordsize="2506,125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VjEEwwAA&#10;ANwAAAAPAAAAZHJzL2Rvd25yZXYueG1sRI/BasMwEETvhf6D2EAupZFrSglOlBAKJbk2bel1a60t&#10;YWtlJMV2/j4qFHocZuYNs93PrhcjhWg9K3haFSCIa68ttwo+P94e1yBiQtbYeyYFV4qw393fbbHS&#10;fuJ3Gs+pFRnCsUIFJqWhkjLWhhzGlR+Is9f44DBlGVqpA04Z7npZFsWLdGg5Lxgc6NVQ3Z0vTkGz&#10;Hpuf7tvYh8l2hzDWx9NXOCq1XMyHDYhEc/oP/7VPWkH5XMLvmXwE5O4G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VjEEwwAAANwAAAAPAAAAAAAAAAAAAAAAAJcCAABkcnMvZG93&#10;bnJldi54bWxQSwUGAAAAAAQABAD1AAAAhwMAAAAA&#10;" path="m1341,235l1341,235,1256,225,1170,210,1005,175,845,135,680,85,600,60,515,40,430,20,340,5,255,,165,,80,15,40,25,,40,,1250,2506,1250,2506,175,2491,170,2476,165,2441,145,2401,120,2356,95,2306,75,2276,65,2241,60,2206,55,2171,55,2131,60,2086,70,1981,100,1886,135,1716,195,1631,220,1541,235,1496,240,1446,245,1396,240,1341,235xe" filled="f" fillcolor="white [3212]" stroked="f" strokecolor="gray [1629]" strokeweight=".25pt">
                    <v:path arrowok="t" o:connecttype="custom" o:connectlocs="1341,235;1341,235;1256,225;1170,210;1005,175;845,135;680,85;680,85;600,60;515,40;430,20;340,5;255,0;165,0;80,15;40,25;0,40;0,1250;2506,1250;2506,175;2506,175;2491,170;2476,165;2441,145;2401,120;2356,95;2306,75;2276,65;2241,60;2206,55;2171,55;2131,60;2086,70;2086,70;1981,100;1886,135;1716,195;1631,220;1541,235;1496,240;1446,245;1396,240;1341,235;1341,235" o:connectangles="0,0,0,0,0,0,0,0,0,0,0,0,0,0,0,0,0,0,0,0,0,0,0,0,0,0,0,0,0,0,0,0,0,0,0,0,0,0,0,0,0,0,0,0"/>
                  </v:shape>
                  <v:shape id="Freeform 3805" o:spid="_x0000_s1097" style="position:absolute;left:145;top:2586;width:2371;height:620;visibility:visible;mso-wrap-style:square;v-text-anchor:top" coordsize="2371,6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kPrmwwAA&#10;ANwAAAAPAAAAZHJzL2Rvd25yZXYueG1sRI9Bi8IwFITvwv6H8ARvmuqKuF2jLOKCBwWti3h8NM+2&#10;bPNSkqj13xtB8DjMzDfMbNGaWlzJ+cqyguEgAUGcW11xoeDv8NufgvABWWNtmRTcycNi/tGZYart&#10;jfd0zUIhIoR9igrKEJpUSp+XZNAPbEMcvbN1BkOUrpDa4S3CTS1HSTKRBiuOCyU2tCwp/88uRsFp&#10;szqcj1+NY3KSLtuk0rvNXalet/35BhGoDe/wq73WCkbjT3ieiUdAzh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LkPrmwwAAANwAAAAPAAAAAAAAAAAAAAAAAJcCAABkcnMvZG93&#10;bnJldi54bWxQSwUGAAAAAAQABAD1AAAAhwMAAAAA&#10;" path="m0,415l0,415,,440,10,470,30,495,50,520,80,545,115,570,160,595,205,620,2371,620,2371,55,2191,30,2001,15,1801,5,1596,,1431,5,1276,10,1121,20,975,35,835,50,700,70,580,95,465,120,365,150,270,185,190,220,125,255,70,290,30,330,15,350,5,375,,395,,415xe" fillcolor="#d9c19b [1945]" stroked="f" strokecolor="#c19859 [3209]" strokeweight="1pt">
                    <v:shadow color="#664c26 [1609]" opacity="49150f" offset="1pt"/>
                    <v:path arrowok="t" o:connecttype="custom" o:connectlocs="0,415;0,415;0,440;10,470;30,495;50,520;80,545;115,570;160,595;205,620;2371,620;2371,55;2371,55;2191,30;2001,15;1801,5;1596,0;1596,0;1431,5;1276,10;1121,20;975,35;835,50;700,70;580,95;465,120;365,150;270,185;190,220;125,255;70,290;30,330;15,350;5,375;0,395;0,415;0,415" o:connectangles="0,0,0,0,0,0,0,0,0,0,0,0,0,0,0,0,0,0,0,0,0,0,0,0,0,0,0,0,0,0,0,0,0,0,0,0,0"/>
                  </v:shape>
                  <v:shape id="Freeform 3806" o:spid="_x0000_s1098" style="position:absolute;left:1105;top:15;width:926;height:2681;visibility:visible;mso-wrap-style:square;v-text-anchor:top" coordsize="926,268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W7o/xgAA&#10;ANwAAAAPAAAAZHJzL2Rvd25yZXYueG1sRI9Ba8JAFITvBf/D8oReim60UiR1DSoUi7dERby9Zl+T&#10;NNm3Ibtq+u/dgtDjMDPfMIukN424Uucqywom4wgEcW51xYWCw/5jNAfhPLLGxjIp+CUHyXLwtMBY&#10;2xundM18IQKEXYwKSu/bWEqXl2TQjW1LHLxv2xn0QXaF1B3eAtw0chpFb9JgxWGhxJY2JeV1djEK&#10;Tv4nez3l+6+sPRfp7nxcv2zrVKnnYb96B+Gp9//hR/tTK5jOZvB3JhwBubw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aW7o/xgAAANwAAAAPAAAAAAAAAAAAAAAAAJcCAABkcnMv&#10;ZG93bnJldi54bWxQSwUGAAAAAAQABAD1AAAAigMAAAAA&#10;" path="m0,0l0,70,866,2676,896,2681,926,2681,50,50,,0xe" fillcolor="#997339 [2409]" stroked="f" strokecolor="#f2eadd [665]" strokeweight=".25pt">
                    <v:path arrowok="t" o:connecttype="custom" o:connectlocs="0,0;0,70;866,2676;866,2676;896,2681;926,2681;50,50;0,0;0,0" o:connectangles="0,0,0,0,0,0,0,0,0"/>
                  </v:shape>
                  <v:shape id="Freeform 3807" o:spid="_x0000_s1099" style="position:absolute;left:725;top:2431;width:941;height:610;visibility:visible;mso-wrap-style:square;v-text-anchor:top" coordsize="941,6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oAMNxgAA&#10;ANwAAAAPAAAAZHJzL2Rvd25yZXYueG1sRI9Ba8JAFITvQv/D8gpeRDdKWyS6CaUiBAqi1oPeHtln&#10;sm32bciumv77rlDwOMzMN8wy720jrtR541jBdJKAIC6dNlwpOHytx3MQPiBrbByTgl/ykGdPgyWm&#10;2t14R9d9qESEsE9RQR1Cm0rpy5os+olriaN3dp3FEGVXSd3hLcJtI2dJ8iYtGo4LNbb0UVP5s79Y&#10;BcXGzj+TMxan7erwrS9Hs9uMjFLD5/59ASJQHx7h/3ahFcxeXuF+Jh4Bmf0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GoAMNxgAAANwAAAAPAAAAAAAAAAAAAAAAAJcCAABkcnMv&#10;ZG93bnJldi54bWxQSwUGAAAAAAQABAD1AAAAigMAAAAA&#10;" path="m561,610l661,395,941,465,821,145,305,,,435,561,610xe" fillcolor="#d9c19b [1945]" strokecolor="#f2eadd [665]" strokeweight=".25pt">
                    <v:path arrowok="t" o:connecttype="custom" o:connectlocs="561,610;661,395;941,465;821,145;305,0;0,435;561,610;561,610" o:connectangles="0,0,0,0,0,0,0,0"/>
                  </v:shape>
                  <v:shape id="Freeform 3808" o:spid="_x0000_s1100" style="position:absolute;left:1286;top:2576;width:450;height:465;visibility:visible;mso-wrap-style:square;v-text-anchor:top" coordsize="450,4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m4PixQAA&#10;ANwAAAAPAAAAZHJzL2Rvd25yZXYueG1sRI9BawIxFITvhf6H8ApeimYVkbIapZQW7MFCtd6fm+dm&#10;dfOybJ669debQsHjMDPfMLNF52t1pjZWgQ0MBxko4iLYiksDP5uP/guoKMgW68Bk4JciLOaPDzPM&#10;bbjwN53XUqoE4ZijASfS5FrHwpHHOAgNcfL2ofUoSbalti1eEtzXepRlE+2x4rTgsKE3R8VxffIG&#10;pPj04lbdZiu74fjwvv+6XpfPxvSeutcpKKFO7uH/9tIaGI0n8HcmHQE9v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ubg+LFAAAA3AAAAA8AAAAAAAAAAAAAAAAAlwIAAGRycy9k&#10;b3ducmV2LnhtbFBLBQYAAAAABAAEAPUAAACJAwAAAAA=&#10;" path="m260,0l160,110,,465,75,450,240,70,380,320,450,290,260,0xe" fillcolor="#997339 [2409]" strokecolor="#f2eadd [665]" strokeweight=".25pt">
                    <v:path arrowok="t" o:connecttype="custom" o:connectlocs="260,0;160,110;0,465;75,450;240,70;380,320;450,290;260,0;260,0" o:connectangles="0,0,0,0,0,0,0,0,0"/>
                  </v:shape>
                  <v:shape id="Freeform 3809" o:spid="_x0000_s1101" style="position:absolute;left:230;top:1505;width:1861;height:1371;visibility:visible;mso-wrap-style:square;v-text-anchor:top" coordsize="1861,13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+87AxQAA&#10;ANwAAAAPAAAAZHJzL2Rvd25yZXYueG1sRI/dasJAFITvC32H5Qi9qxtt/SG6irRIWxAx0Qc4Zo/Z&#10;1OzZkF01ffuuUOjlMDPfMPNlZ2txpdZXjhUM+gkI4sLpiksFh/36eQrCB2SNtWNS8EMelovHhzmm&#10;2t04o2seShEh7FNUYEJoUil9Ycii77uGOHon11oMUbal1C3eItzWcpgkY2mx4rhgsKE3Q8U5v1gF&#10;xQbDx3sud5evF8zW39vs6EZGqadet5qBCNSF//Bf+1MrGL5O4H4mHgG5+A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b7zsDFAAAA3AAAAA8AAAAAAAAAAAAAAAAAlwIAAGRycy9k&#10;b3ducmV2LnhtbFBLBQYAAAAABAAEAPUAAACJAwAAAAA=&#10;" path="m1116,0l1116,,1086,95,1051,191,1010,281,965,366,915,446,855,526,795,606,730,676,655,746,575,811,495,876,405,936,310,991,215,1046,110,1096,,1141,710,1371,865,1326,1010,1276,1146,1216,1266,1156,1376,1091,1476,1021,1561,946,1636,866,1701,781,1731,741,1756,696,1781,646,1801,601,1816,551,1831,501,1851,396,1861,286,1856,176,1841,55,1116,0xe" fillcolor="#e6d5bc [1305]" strokecolor="#f2eadd [665]" strokeweight=".25pt">
                    <v:path arrowok="t" o:connecttype="custom" o:connectlocs="1116,0;1116,0;1086,95;1051,191;1010,281;965,366;915,446;855,526;795,606;730,676;655,746;575,811;495,876;405,936;310,991;215,1046;110,1096;0,1141;710,1371;710,1371;865,1326;1010,1276;1146,1216;1266,1156;1376,1091;1476,1021;1561,946;1636,866;1701,781;1731,741;1756,696;1781,646;1801,601;1816,551;1831,501;1851,396;1861,286;1856,176;1841,55;1116,0;1116,0" o:connectangles="0,0,0,0,0,0,0,0,0,0,0,0,0,0,0,0,0,0,0,0,0,0,0,0,0,0,0,0,0,0,0,0,0,0,0,0,0,0,0,0,0"/>
                  </v:shape>
                  <v:shape id="Freeform 3810" o:spid="_x0000_s1102" style="position:absolute;left:940;top:1560;width:1151;height:1316;visibility:visible;mso-wrap-style:square;v-text-anchor:top" coordsize="1151,13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qmTMwwAA&#10;ANwAAAAPAAAAZHJzL2Rvd25yZXYueG1sRE9ba8IwFH4f+B/CEXwZmlqHSjWKCIIIg+mGl7dDc2yK&#10;zUlpotZ/vzwM9vjx3efL1lbiQY0vHSsYDhIQxLnTJRcKfr43/SkIH5A1Vo5JwYs8LBedtzlm2j15&#10;T49DKEQMYZ+hAhNCnUnpc0MW/cDVxJG7usZiiLAppG7wGcNtJdMkGUuLJccGgzWtDeW3w90quOz0&#10;9tpOaOVMeiw/30fn05c9K9XrtqsZiEBt+Bf/ubdaQfoR18Yz8QjIx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PqmTMwwAAANwAAAAPAAAAAAAAAAAAAAAAAJcCAABkcnMvZG93&#10;bnJldi54bWxQSwUGAAAAAAQABAD1AAAAhwMAAAAA&#10;" path="m0,1316l0,1316,155,1271,300,1221,436,1161,556,1101,666,1036,766,966,851,891,926,811,991,726,1021,686,1046,641,1071,591,1091,546,1106,496,1121,446,1141,341,1151,231,1146,121,1131,,1116,116,1096,226,1066,331,1026,431,986,526,931,621,871,706,806,791,731,871,651,946,561,1021,461,1086,361,1151,245,1211,125,1266,,1316xe" fillcolor="#d9c19b [1945]" strokecolor="#f2eadd [665]" strokeweight=".25pt">
                    <v:path arrowok="t" o:connecttype="custom" o:connectlocs="0,1316;0,1316;155,1271;300,1221;436,1161;556,1101;666,1036;766,966;851,891;926,811;991,726;1021,686;1046,641;1071,591;1091,546;1106,496;1121,446;1141,341;1151,231;1146,121;1131,0;1131,0;1116,116;1096,226;1066,331;1026,431;986,526;931,621;871,706;806,791;731,871;651,946;561,1021;461,1086;361,1151;245,1211;125,1266;0,1316;0,1316" o:connectangles="0,0,0,0,0,0,0,0,0,0,0,0,0,0,0,0,0,0,0,0,0,0,0,0,0,0,0,0,0,0,0,0,0,0,0,0,0,0,0"/>
                  </v:shape>
                  <v:shape id="Freeform 3811" o:spid="_x0000_s1103" style="position:absolute;left:1195;top:1651;width:846;height:360;visibility:visible;mso-wrap-style:square;v-text-anchor:top" coordsize="846,3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17YRxQAA&#10;ANwAAAAPAAAAZHJzL2Rvd25yZXYueG1sRI9BawIxFITvhf6H8AQvUrNVa3U1ShEECx6sLZ4fm+fu&#10;4uYlTaKu/74RhB6HmfmGmS9b04gL+VBbVvDaz0AQF1bXXCr4+V6/TECEiKyxsUwKbhRguXh+mmOu&#10;7ZW/6LKPpUgQDjkqqGJ0uZShqMhg6FtHnLyj9QZjkr6U2uM1wU0jB1k2lgZrTgsVOlpVVJz2Z6OA&#10;zW6st/5YvB+GvV/vzm+3z7VTqttpP2YgIrXxP/xob7SCwWgK9zPpCMjF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PXthHFAAAA3AAAAA8AAAAAAAAAAAAAAAAAlwIAAGRycy9k&#10;b3ducmV2LnhtbFBLBQYAAAAABAAEAPUAAACJAwAAAAA=&#10;" path="m101,0l101,,55,110,,215,766,360,791,295,811,235,831,170,846,100,101,0xe" fillcolor="#d9c19b [1945]" strokecolor="#f2eadd [665]" strokeweight=".25pt">
                    <v:path arrowok="t" o:connecttype="custom" o:connectlocs="101,0;101,0;55,110;0,215;766,360;766,360;791,295;811,235;831,170;846,100;846,100;101,0;101,0" o:connectangles="0,0,0,0,0,0,0,0,0,0,0,0,0"/>
                  </v:shape>
                  <v:shape id="Freeform 3812" o:spid="_x0000_s1104" style="position:absolute;left:1961;top:1751;width:130;height:345;visibility:visible;mso-wrap-style:square;v-text-anchor:top" coordsize="130,3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mZx5wQAA&#10;ANwAAAAPAAAAZHJzL2Rvd25yZXYueG1sRE/LisIwFN0L/kO4ghvRdAo+qEYRQXBWjg9cX5prU21u&#10;SpPROl8/WQguD+e9WLW2Eg9qfOlYwdcoAUGcO11yoeB82g5nIHxA1lg5JgUv8rBadjsLzLR78oEe&#10;x1CIGMI+QwUmhDqT0ueGLPqRq4kjd3WNxRBhU0jd4DOG20qmSTKRFkuODQZr2hjK78dfq2B7sdPX&#10;1ZR/48nse5Duf/TtsNdK9Xvteg4iUBs+4rd7pxWk4zg/nolHQC7/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6ZmcecEAAADcAAAADwAAAAAAAAAAAAAAAACXAgAAZHJzL2Rvd25y&#10;ZXYueG1sUEsFBgAAAAAEAAQA9QAAAIUDAAAAAA==&#10;" path="m0,260l0,260,70,345,95,275,110,200,120,125,130,45,80,,65,70,45,135,25,195,,260xe" fillcolor="#997339 [2409]" strokecolor="#f2eadd [665]" strokeweight=".25pt">
                    <v:path arrowok="t" o:connecttype="custom" o:connectlocs="0,260;0,260;70,345;70,345;95,275;110,200;120,125;130,45;80,0;80,0;65,70;45,135;25,195;0,260;0,260" o:connectangles="0,0,0,0,0,0,0,0,0,0,0,0,0,0,0"/>
                  </v:shape>
                  <v:shape id="Freeform 3813" o:spid="_x0000_s1105" style="position:absolute;left:1646;top:2251;width:245;height:295;visibility:visible;mso-wrap-style:square;v-text-anchor:top" coordsize="245,2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tri7xAAA&#10;ANwAAAAPAAAAZHJzL2Rvd25yZXYueG1sRI/RagIxFETfBf8hXME3za7YIluj2IKgL2JtP+B2c92N&#10;bm6WJLrr35tCoY/DzJxhluveNuJOPhjHCvJpBoK4dNpwpeD7aztZgAgRWWPjmBQ8KMB6NRwssdCu&#10;40+6n2IlEoRDgQrqGNtCylDWZDFMXUucvLPzFmOSvpLaY5fgtpGzLHuVFg2nhRpb+qipvJ5uVkHX&#10;mEVuzpfDcV/9bOebY+/nt3elxqN+8wYiUh//w3/tnVYwe8nh90w6AnL1B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ra4u8QAAADcAAAADwAAAAAAAAAAAAAAAACXAgAAZHJzL2Rv&#10;d25yZXYueG1sUEsFBgAAAAAEAAQA9QAAAIgDAAAAAA==&#10;" path="m245,90l175,,135,55,95,105,50,155,,205,30,295,95,250,150,200,200,145,245,90xe" fillcolor="#997339 [2409]" strokecolor="#f2eadd [665]" strokeweight=".25pt">
                    <v:path arrowok="t" o:connecttype="custom" o:connectlocs="245,90;175,0;175,0;135,55;95,105;50,155;0,205;30,295;30,295;95,250;150,200;200,145;245,90;245,90" o:connectangles="0,0,0,0,0,0,0,0,0,0,0,0,0,0"/>
                  </v:shape>
                  <v:shape id="Freeform 3814" o:spid="_x0000_s1106" style="position:absolute;left:890;top:2066;width:931;height:390;visibility:visible;mso-wrap-style:square;v-text-anchor:top" coordsize="931,3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N6ptxQAA&#10;ANwAAAAPAAAAZHJzL2Rvd25yZXYueG1sRI9Ba8JAFITvgv9heUJvdddIpUY3QcSWtuBB68XbM/ua&#10;pGbfhuxW03/fFQoeh5n5hlnmvW3EhTpfO9YwGSsQxIUzNZcaDp8vj88gfEA22DgmDb/kIc+GgyWm&#10;xl15R5d9KEWEsE9RQxVCm0rpi4os+rFriaP35TqLIcqulKbDa4TbRiZKzaTFmuNChS2tKyrO+x+r&#10;QbnkdeuP85P9ft+cPtbTMFWF0fph1K8WIAL14R7+b78ZDclTArcz8QjI7A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k3qm3FAAAA3AAAAA8AAAAAAAAAAAAAAAAAlwIAAGRycy9k&#10;b3ducmV2LnhtbFBLBQYAAAAABAAEAPUAAACJAwAAAAA=&#10;" path="m931,185l931,185,170,,90,90,,180,756,390,806,340,851,290,891,240,931,185xe" fillcolor="#d9c19b [1945]" strokecolor="#f2eadd [665]" strokeweight=".25pt">
                    <v:path arrowok="t" o:connecttype="custom" o:connectlocs="931,185;931,185;170,0;170,0;90,90;0,180;756,390;756,390;806,340;851,290;891,240;931,185;931,185" o:connectangles="0,0,0,0,0,0,0,0,0,0,0,0,0"/>
                  </v:shape>
                  <v:shape id="Freeform 3815" o:spid="_x0000_s1107" style="position:absolute;left:510;top:2391;width:951;height:365;visibility:visible;mso-wrap-style:square;v-text-anchor:top" coordsize="951,3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+K+PAxgAA&#10;ANwAAAAPAAAAZHJzL2Rvd25yZXYueG1sRI/dagIxFITvC75DOEJvRLO1+NOtUYogFUqhrj7AYXP2&#10;p92cbJO4rm9vCkIvh5n5hlltetOIjpyvLSt4miQgiHOray4VnI678RKED8gaG8uk4EoeNuvBwwpT&#10;bS98oC4LpYgQ9ikqqEJoUyl9XpFBP7EtcfQK6wyGKF0ptcNLhJtGTpNkLg3WHBcqbGlbUf6TnY2C&#10;fPtb7Bfd7nP0VcyWLx/v5+zbkVKPw/7tFUSgPvyH7+29VjCdPcPfmXgE5PoG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+K+PAxgAAANwAAAAPAAAAAAAAAAAAAAAAAJcCAABkcnMv&#10;ZG93bnJldi54bWxQSwUGAAAAAAQABAD1AAAAigMAAAAA&#10;" path="m951,220l951,215,200,,105,65,,125,700,365,831,295,951,220xe" fillcolor="#d9c19b [1945]" strokecolor="#f2eadd [665]" strokeweight=".25pt">
                    <v:path arrowok="t" o:connecttype="custom" o:connectlocs="951,220;951,215;200,0;200,0;105,65;0,125;700,365;700,365;831,295;951,220;951,220" o:connectangles="0,0,0,0,0,0,0,0,0,0,0"/>
                  </v:shape>
                  <v:shape id="Freeform 3816" o:spid="_x0000_s1108" style="position:absolute;left:1210;top:2611;width:266;height:175;visibility:visible;mso-wrap-style:square;v-text-anchor:top" coordsize="266,1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L4JgxgAA&#10;ANwAAAAPAAAAZHJzL2Rvd25yZXYueG1sRI9Pa8JAFMTvBb/D8gQvpW7MH5HoKlIoWG9N9dDbI/tM&#10;gtm3IbuatJ++KxR6HGbmN8xmN5pW3Kl3jWUFi3kEgri0uuFKwenz7WUFwnlkja1lUvBNDnbbydMG&#10;c20H/qB74SsRIOxyVFB73+VSurImg25uO+LgXWxv0AfZV1L3OAS4aWUcRUtpsOGwUGNHrzWV1+Jm&#10;FGTZ0Sfpc3cbV+3p5z05u+L65ZSaTcf9GoSn0f+H/9oHrSDOUnicCUdAbn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uL4JgxgAAANwAAAAPAAAAAAAAAAAAAAAAAJcCAABkcnMv&#10;ZG93bnJldi54bWxQSwUGAAAAAAQABAD1AAAAigMAAAAA&#10;" path="m0,145l5,175,141,120,266,60,251,,131,75,,145xe" fillcolor="#997339 [2409]" strokecolor="#f2eadd [665]" strokeweight=".25pt">
                    <v:path arrowok="t" o:connecttype="custom" o:connectlocs="0,145;5,175;5,175;141,120;266,60;251,0;251,0;131,75;0,145;0,145" o:connectangles="0,0,0,0,0,0,0,0,0,0"/>
                  </v:shape>
                  <v:shape id="Freeform 3817" o:spid="_x0000_s1109" style="position:absolute;left:710;top:1205;width:300;height:541;visibility:visible;mso-wrap-style:square;v-text-anchor:top" coordsize="300,54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HYeMwAAA&#10;ANwAAAAPAAAAZHJzL2Rvd25yZXYueG1sRI9Pi8IwFMTvgt8hPMGbpipdpBpFdBWP/r0/mmcb2ryU&#10;Jqv1228WhD0OM/MbZrnubC2e1HrjWMFknIAgzp02XCi4XfejOQgfkDXWjknBmzysV/3eEjPtXnym&#10;5yUUIkLYZ6igDKHJpPR5SRb92DXE0Xu41mKIsi2kbvEV4baW0yT5khYNx4USG9qWlFeXH6vgQPfq&#10;fDxQSO/G4szQt9+dKqWGg26zABGoC//hT/uoFUzTFP7OxCMgV7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lHYeMwAAAANwAAAAPAAAAAAAAAAAAAAAAAJcCAABkcnMvZG93bnJl&#10;di54bWxQSwUGAAAAAAQABAD1AAAAhAMAAAAA&#10;" path="m140,90l300,35,285,15,285,5,290,,115,75,,531,20,541,140,90xe" fillcolor="#e59ca4 [1301]" stroked="f" strokecolor="#7f7f7f [1612]" strokeweight=".25pt">
                    <v:path arrowok="t" o:connecttype="custom" o:connectlocs="140,90;300,35;300,35;285,15;285,5;290,0;115,75;0,531;20,541;140,90;140,90" o:connectangles="0,0,0,0,0,0,0,0,0,0,0"/>
                  </v:shape>
                  <v:shape id="Freeform 3818" o:spid="_x0000_s1110" style="position:absolute;left:525;top:1315;width:195;height:190;visibility:visible;mso-wrap-style:square;v-text-anchor:top" coordsize="195,1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GP4hwwAA&#10;ANwAAAAPAAAAZHJzL2Rvd25yZXYueG1sRI9Bi8IwFITvgv8hPGFvmqooUo1ixZX1IMuqF2+P5tlW&#10;m5fSRO3+eyMIHoeZ+YaZLRpTijvVrrCsoN+LQBCnVhecKTgevrsTEM4jaywtk4J/crCYt1szjLV9&#10;8B/d9z4TAcIuRgW591UspUtzMuh6tiIO3tnWBn2QdSZ1jY8AN6UcRNFYGiw4LORY0Sqn9Lq/GQU0&#10;Wp/8cCLd7phsm81lmFjzmyj11WmWUxCeGv8Jv9s/WsFgNIbXmXAE5PwJ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NGP4hwwAAANwAAAAPAAAAAAAAAAAAAAAAAJcCAABkcnMvZG93&#10;bnJldi54bWxQSwUGAAAAAAQABAD1AAAAhwMAAAAA&#10;" path="m5,70l5,70,,95,,120,15,145,30,170,55,185,90,190,90,100,105,190,135,185,160,165,170,150,180,135,190,120,195,100,190,70,180,45,165,25,140,10,115,,90,,60,5,35,20,15,40,5,70xe" fillcolor="#fbcb9a [1300]" stroked="f" strokecolor="#7f7f7f [1612]" strokeweight=".25pt">
                    <v:path arrowok="t" o:connecttype="custom" o:connectlocs="5,70;5,70;0,95;0,120;0,120;15,145;30,170;30,170;55,185;90,190;90,100;105,190;105,190;135,185;160,165;160,165;170,150;180,135;190,120;195,100;195,100;190,70;180,45;180,45;165,25;140,10;140,10;115,0;90,0;90,0;60,5;35,20;35,20;15,40;5,70;5,70" o:connectangles="0,0,0,0,0,0,0,0,0,0,0,0,0,0,0,0,0,0,0,0,0,0,0,0,0,0,0,0,0,0,0,0,0,0,0,0"/>
                  </v:shape>
                  <v:shape id="Freeform 3819" o:spid="_x0000_s1111" style="position:absolute;left:615;top:1410;width:245;height:391;visibility:visible;mso-wrap-style:square;v-text-anchor:top" coordsize="245,39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dLyhwwAA&#10;ANwAAAAPAAAAZHJzL2Rvd25yZXYueG1sRI9Bi8IwFITvC/6H8ARvmqq4LtUoooiCrKAr7B4fzbMp&#10;Ni+liVr/vRGEPQ4z8w0znTe2FDeqfeFYQb+XgCDOnC44V3D6WXe/QPiArLF0TAoe5GE+a31MMdXu&#10;zge6HUMuIoR9igpMCFUqpc8MWfQ9VxFH7+xqiyHKOpe6xnuE21IOkuRTWiw4LhisaGkouxyvVsGo&#10;3Hz7avd3CufV0Oa/Q7N3W6NUp90sJiACNeE//G5vtYLBaAyvM/EIyNkT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VdLyhwwAAANwAAAAPAAAAAAAAAAAAAAAAAJcCAABkcnMvZG93&#10;bnJldi54bWxQSwUGAAAAAAQABAD1AAAAhwMAAAAA&#10;" path="m245,40l245,40,185,15,120,5,60,,,5,,366,140,391,245,40xe" filled="f" fillcolor="white [3212]" strokecolor="#7f7f7f [1612]" strokeweight=".25pt">
                    <v:path arrowok="t" o:connecttype="custom" o:connectlocs="245,40;245,40;185,15;120,5;60,0;0,5;0,366;140,391;245,40;245,40" o:connectangles="0,0,0,0,0,0,0,0,0,0"/>
                  </v:shape>
                  <v:shape id="Freeform 3820" o:spid="_x0000_s1112" style="position:absolute;left:635;top:1540;width:170;height:231;visibility:visible;mso-wrap-style:square;v-text-anchor:top" coordsize="170,2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sEEXwwAA&#10;ANwAAAAPAAAAZHJzL2Rvd25yZXYueG1sRE/LisIwFN0P+A/hCm4GTcfBB9UojjAwCi58oNtrc22L&#10;zU1Jou38vVkMzPJw3vNlayrxJOdLywo+BgkI4szqknMFp+N3fwrCB2SNlWVS8EselovO2xxTbRve&#10;0/MQchFD2KeooAihTqX0WUEG/cDWxJG7WWcwROhyqR02MdxUcpgkY2mw5NhQYE3rgrL74WEUTGiz&#10;fWzOyf3UfF5D/rW7vLstK9XrtqsZiEBt+Bf/uX+0guEoro1n4hGQix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ysEEXwwAAANwAAAAPAAAAAAAAAAAAAAAAAJcCAABkcnMvZG93&#10;bnJldi54bWxQSwUGAAAAAAQABAD1AAAAhwMAAAAA&#10;" path="m170,0l0,,,216,25,211,50,211,75,221,100,231,170,0xe" fillcolor="#89c2e5 [1302]" stroked="f" strokecolor="#7f7f7f [1612]" strokeweight=".25pt">
                    <v:path arrowok="t" o:connecttype="custom" o:connectlocs="170,0;0,0;0,216;0,216;25,211;50,211;75,221;100,231;170,0;170,0" o:connectangles="0,0,0,0,0,0,0,0,0,0"/>
                  </v:shape>
                  <v:shape id="Freeform 3821" o:spid="_x0000_s1113" style="position:absolute;left:375;top:2571;width:445;height:505;visibility:visible;mso-wrap-style:square;v-text-anchor:top" coordsize="445,50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3+SvxAAA&#10;ANwAAAAPAAAAZHJzL2Rvd25yZXYueG1sRI9Bi8IwFITvC/6H8ARva1plF61GEUUQwYVWweujebbF&#10;5qU2Ueu/3ywseBxm5htmvuxMLR7UusqygngYgSDOra64UHA6bj8nIJxH1lhbJgUvcrBc9D7mmGj7&#10;5JQemS9EgLBLUEHpfZNI6fKSDLqhbYiDd7GtQR9kW0jd4jPATS1HUfQtDVYcFkpsaF1Sfs3uRoGO&#10;7zQdH/L9dhOnhyy9jY/y56zUoN+tZiA8df4d/m/vtILR1xT+zoQjIBe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N/kr8QAAADcAAAADwAAAAAAAAAAAAAAAACXAgAAZHJzL2Rv&#10;d25yZXYueG1sUEsFBgAAAAAEAAQA9QAAAIgDAAAAAA==&#10;" path="m25,175l25,175,15,210,5,245,,280,5,320,10,365,15,410,30,455,50,505,55,415,65,340,80,305,90,275,105,250,125,225,165,190,190,175,215,160,250,150,285,145,320,145,360,145,400,150,445,155,290,,220,20,160,45,110,75,70,110,45,140,25,175xe" fillcolor="#f2eadd [665]" strokecolor="#a5a5a5 [2092]" strokeweight=".25pt">
                    <v:path arrowok="t" o:connecttype="custom" o:connectlocs="25,175;25,175;25,175;15,210;5,245;0,280;5,320;10,365;15,410;30,455;50,505;50,505;55,415;65,340;80,305;90,275;105,250;125,225;125,225;165,190;165,190;190,175;215,160;250,150;285,145;320,145;360,145;400,150;445,155;290,0;290,0;220,20;160,45;110,75;70,110;70,110;45,140;25,175;25,175;25,175;25,175" o:connectangles="0,0,0,0,0,0,0,0,0,0,0,0,0,0,0,0,0,0,0,0,0,0,0,0,0,0,0,0,0,0,0,0,0,0,0,0,0,0,0,0,0"/>
                  </v:shape>
                  <v:shape id="Freeform 3822" o:spid="_x0000_s1114" style="position:absolute;left:245;top:3046;width:180;height:100;visibility:visible;mso-wrap-style:square;v-text-anchor:top" coordsize="180,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zh7SwgAA&#10;ANwAAAAPAAAAZHJzL2Rvd25yZXYueG1sRE9da8IwFH0X/A/hDnwRm66DIp1RhiBsoAytyh4vyV1b&#10;1tyUJqv13y8PAx8P53u1GW0rBup941jBc5KCINbONFwpOJe7xRKED8gGW8ek4E4eNuvpZIWFcTc+&#10;0nAKlYgh7AtUUIfQFVJ6XZNFn7iOOHLfrrcYIuwraXq8xXDbyixNc2mx4dhQY0fbmvTP6dcq8OX4&#10;lTl9ePm47uXcXXYDmvxTqdnT+PYKItAYHuJ/97tRkOVxfjwTj4Bc/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vOHtLCAAAA3AAAAA8AAAAAAAAAAAAAAAAAlwIAAGRycy9kb3du&#10;cmV2LnhtbFBLBQYAAAAABAAEAPUAAACGAwAAAAA=&#10;" path="m50,20l0,,25,40,,55,40,60,20,100,180,30,50,20xe" fillcolor="#f2eadd [665]" strokecolor="#a5a5a5 [2092]" strokeweight=".25pt">
                    <v:path arrowok="t" o:connecttype="custom" o:connectlocs="50,20;0,0;25,40;0,55;40,60;20,100;180,30;50,20;50,20" o:connectangles="0,0,0,0,0,0,0,0,0"/>
                  </v:shape>
                  <v:shape id="Freeform 3823" o:spid="_x0000_s1115" style="position:absolute;left:270;top:2366;width:405;height:485;visibility:visible;mso-wrap-style:square;v-text-anchor:top" coordsize="405,4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3L/HxAAA&#10;ANwAAAAPAAAAZHJzL2Rvd25yZXYueG1sRI9Ra8IwFIXfhf2HcAd707RulFGNZQjqXgaz8wdcm2tb&#10;bG6yJmr275fBwMfDOec7nGUVzSCuNPresoJ8loEgbqzuuVVw+NpMX0H4gKxxsEwKfshDtXqYLLHU&#10;9sZ7utahFQnCvkQFXQiulNI3HRn0M+uIk3eyo8GQ5NhKPeItwc0g51lWSIM9p4UOHa07as71xSig&#10;48btXthtn7efRcw+uI/fh7VST4/xbQEiUAz38H/7XSuYFzn8nUlHQK5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ty/x8QAAADcAAAADwAAAAAAAAAAAAAAAACXAgAAZHJzL2Rv&#10;d25yZXYueG1sUEsFBgAAAAAEAAQA9QAAAIgDAAAAAA==&#10;" path="m345,135l230,,170,20,115,50,75,75,40,110,15,140,5,175,,210,10,245,25,280,50,315,85,350,130,380,180,405,230,430,315,460,405,485,330,440,270,395,215,355,175,315,145,275,130,245,125,230,125,215,130,200,140,190,155,180,170,170,215,155,270,140,345,135xe" fillcolor="#f2eadd [665]" strokecolor="#a5a5a5 [2092]" strokeweight=".25pt">
                    <v:path arrowok="t" o:connecttype="custom" o:connectlocs="345,135;230,0;230,0;170,20;115,50;75,75;40,110;40,110;15,140;5,175;0,210;10,245;10,245;25,280;50,315;85,350;130,380;130,380;130,380;130,380;180,405;230,430;230,430;315,460;405,485;405,485;330,440;270,395;270,395;215,355;175,315;175,315;145,275;130,245;125,230;125,215;130,200;140,190;155,180;170,170;215,155;270,140;345,135;345,135" o:connectangles="0,0,0,0,0,0,0,0,0,0,0,0,0,0,0,0,0,0,0,0,0,0,0,0,0,0,0,0,0,0,0,0,0,0,0,0,0,0,0,0,0,0,0,0"/>
                  </v:shape>
                  <v:shape id="Freeform 3824" o:spid="_x0000_s1116" style="position:absolute;left:520;top:2851;width:155;height:180;visibility:visible;mso-wrap-style:square;v-text-anchor:top" coordsize="155,1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j9aWxgAA&#10;ANwAAAAPAAAAZHJzL2Rvd25yZXYueG1sRI/dasJAFITvhb7Dcgre6aZB0hpdpVWEYkHx5wGO2WMS&#10;mz0bs1uNPr1bKPRymJlvmPG0NZW4UONKywpe+hEI4szqknMF+92i9wbCeWSNlWVScCMH08lTZ4yp&#10;tlfe0GXrcxEg7FJUUHhfp1K6rCCDrm9r4uAdbWPQB9nkUjd4DXBTyTiKEmmw5LBQYE2zgrLv7Y9R&#10;MNsflvP7qT6sV6+Daj78SLIvPCvVfW7fRyA8tf4//Nf+1AriJIbfM+EIyMk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Ej9aWxgAAANwAAAAPAAAAAAAAAAAAAAAAAJcCAABkcnMv&#10;ZG93bnJldi54bWxQSwUGAAAAAAQABAD1AAAAigMAAAAA&#10;" path="m0,110l40,110,40,170,85,135,85,180,155,,,110xe" fillcolor="#f2eadd [665]" strokecolor="#a5a5a5 [2092]" strokeweight=".25pt">
                    <v:path arrowok="t" o:connecttype="custom" o:connectlocs="0,110;40,110;40,170;85,135;85,180;155,0;0,110;0,110" o:connectangles="0,0,0,0,0,0,0,0"/>
                  </v:shape>
                  <v:shape id="Freeform 3825" o:spid="_x0000_s1117" style="position:absolute;left:545;top:1666;width:575;height:340;visibility:visible;mso-wrap-style:square;v-text-anchor:top" coordsize="575,3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Q8LFxAAA&#10;ANwAAAAPAAAAZHJzL2Rvd25yZXYueG1sRI/BasMwEETvgf6D2EIvoZGTQFJcy6GUFnoogTil50Va&#10;26LWyliK4/x9FQjkOMy8GabYTa4TIw3BelawXGQgiLU3lhsFP8fP5xcQISIb7DyTggsF2JUPswJz&#10;4898oLGKjUglHHJU0MbY51IG3ZLDsPA9cfJqPziMSQ6NNAOeU7nr5CrLNtKh5bTQYk/vLem/6uQU&#10;rObbetvFcNl/6+zD1L92HLVV6ulxensFEWmK9/CN/jKJ26zheiYdAVn+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kPCxcQAAADcAAAADwAAAAAAAAAAAAAAAACXAgAAZHJzL2Rv&#10;d25yZXYueG1sUEsFBgAAAAAEAAQA9QAAAIgDAAAAAA==&#10;" path="m575,0l575,,535,60,490,110,445,160,395,195,350,225,300,245,255,260,210,265,170,265,130,255,100,240,70,215,45,185,30,145,20,100,20,50,5,95,,135,5,175,20,215,40,250,65,280,100,305,135,325,180,335,230,340,275,335,325,320,380,295,435,260,485,210,535,150,575,0xe" fillcolor="#f2eadd [665]" strokecolor="#a5a5a5 [2092]" strokeweight=".25pt">
                    <v:path arrowok="t" o:connecttype="custom" o:connectlocs="575,0;575,0;535,60;490,110;445,160;395,195;395,195;350,225;300,245;255,260;210,265;210,265;170,265;130,255;100,240;70,215;70,215;45,185;30,145;20,100;20,50;20,50;5,95;0,135;5,175;20,215;20,215;40,250;65,280;100,305;135,325;135,325;180,335;230,340;275,335;325,320;325,320;380,295;435,260;485,210;535,150;575,0;575,0" o:connectangles="0,0,0,0,0,0,0,0,0,0,0,0,0,0,0,0,0,0,0,0,0,0,0,0,0,0,0,0,0,0,0,0,0,0,0,0,0,0,0,0,0,0,0"/>
                  </v:shape>
                  <v:shape id="Freeform 3826" o:spid="_x0000_s1118" style="position:absolute;left:560;top:1590;width:140;height:126;visibility:visible;mso-wrap-style:square;v-text-anchor:top" coordsize="140,1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7hEoxAAA&#10;ANwAAAAPAAAAZHJzL2Rvd25yZXYueG1sRI9Ba8JAFITvBf/D8oTe6sa0So2uUipKb8VY8PrIPpO0&#10;eW9Ddo3x33cLBY/DzHzDrDYDN6qnztdODEwnCSiSwtlaSgNfx93TKygfUCw2TsjAjTxs1qOHFWbW&#10;XeVAfR5KFSHiMzRQhdBmWvuiIkY/cS1J9M6uYwxRdqW2HV4jnBudJslcM9YSFyps6b2i4ie/sIHD&#10;4nPPPGufp8nMb/tTetxz/m3M43h4W4IKNIR7+L/9YQ2k8xf4OxOPgF7/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e4RKMQAAADcAAAADwAAAAAAAAAAAAAAAACXAgAAZHJzL2Rv&#10;d25yZXYueG1sUEsFBgAAAAAEAAQA9QAAAIgDAAAAAA==&#10;" path="m120,116l70,91,140,61,55,51,110,,80,5,55,15,35,26,20,41,10,61,5,81,,101,5,126,120,116xe" fillcolor="#f2eadd [665]" strokecolor="#a5a5a5 [2092]" strokeweight=".25pt">
                    <v:path arrowok="t" o:connecttype="custom" o:connectlocs="120,116;70,91;140,61;55,51;110,0;110,0;80,5;55,15;35,26;20,41;10,61;5,81;0,101;5,126;120,116;120,116" o:connectangles="0,0,0,0,0,0,0,0,0,0,0,0,0,0,0,0"/>
                  </v:shape>
                  <v:shape id="Freeform 3827" o:spid="_x0000_s1119" style="position:absolute;left:470;top:1590;width:1296;height:1151;visibility:visible;mso-wrap-style:square;v-text-anchor:top" coordsize="1296,115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s7jJwgAA&#10;ANwAAAAPAAAAZHJzL2Rvd25yZXYueG1sRI/NbsIwEITvlXgHa5G4gQOoAQIGQaUWrvw8wBIvSSBe&#10;R7YL6dtjJKQeRzPzjWaxak0t7uR8ZVnBcJCAIM6trrhQcDp+96cgfEDWWFsmBX/kYbXsfCww0/bB&#10;e7ofQiEihH2GCsoQmkxKn5dk0A9sQxy9i3UGQ5SukNrhI8JNLUdJkkqDFceFEhv6Kim/HX6Ngu1P&#10;O97OEpPSBmfXZrJzxm7OSvW67XoOIlAb/sPv9k4rGKWf8DoTj4BcP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uzuMnCAAAA3AAAAA8AAAAAAAAAAAAAAAAAlwIAAGRycy9kb3du&#10;cmV2LnhtbFBLBQYAAAAABAAEAPUAAACGAwAAAAA=&#10;" path="m595,121l595,121,570,181,535,231,500,281,460,321,430,346,395,371,305,426,210,481,155,511,115,541,80,576,50,611,25,651,15,676,5,696,,721,,746,5,801,20,856,45,911,80,966,125,1011,180,1056,240,1096,310,1126,385,1141,460,1151,505,1151,550,1146,600,1136,645,1126,690,1111,740,1091,785,1066,831,1041,911,981,976,921,1041,861,1096,801,1146,741,1186,676,1221,611,1251,546,1271,486,1286,421,1291,356,1296,286,1291,216,1281,146,1261,76,1241,,595,121xe" fillcolor="#f2eadd [665]" strokecolor="#a5a5a5 [2092]" strokeweight=".25pt">
                    <v:path arrowok="t" o:connecttype="custom" o:connectlocs="595,121;535,231;460,321;430,346;305,426;210,481;155,511;80,576;25,651;15,676;0,721;5,801;20,856;80,966;180,1056;240,1096;385,1141;460,1151;550,1146;645,1126;740,1091;831,1041;911,981;1041,861;1146,741;1221,611;1251,546;1286,421;1296,286;1281,146;1241,0;595,121" o:connectangles="0,0,0,0,0,0,0,0,0,0,0,0,0,0,0,0,0,0,0,0,0,0,0,0,0,0,0,0,0,0,0,0"/>
                  </v:shape>
                  <v:shape id="Freeform 3828" o:spid="_x0000_s1120" style="position:absolute;left:935;top:695;width:1211;height:1511;visibility:visible;mso-wrap-style:square;v-text-anchor:top" coordsize="1211,15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d1M6xgAA&#10;ANwAAAAPAAAAZHJzL2Rvd25yZXYueG1sRI9BawIxFITvBf9DeIK3mlVwaVejqLRgC0WqYuntuXkm&#10;i5uXZZPq9t83hUKPw8x8w8wWnavFldpQeVYwGmYgiEuvKzYKDvvn+wcQISJrrD2Tgm8KsJj37mZY&#10;aH/jd7ruohEJwqFABTbGppAylJYchqFviJN39q3DmGRrpG7xluCuluMsy6XDitOCxYbWlsrL7ssp&#10;MG+v6zpvPj+2xtnHVXl8eZqcJkoN+t1yCiJSF//Df+2NVjDOc/g9k46AnP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Dd1M6xgAAANwAAAAPAAAAAAAAAAAAAAAAAJcCAABkcnMv&#10;ZG93bnJldi54bWxQSwUGAAAAAAQABAD1AAAAigMAAAAA&#10;" path="m556,25l556,25,516,40,481,60,441,80,411,100,381,125,351,155,325,185,305,220,280,260,265,300,250,345,240,395,230,440,230,490,230,545,235,600,235,640,230,680,210,725,185,770,130,855,65,936,40,981,15,1026,5,1071,,1111,,1136,5,1161,10,1191,20,1216,50,1266,95,1321,130,1361,150,1396,170,1446,185,1511,200,1481,220,1456,240,1436,260,1416,300,1396,351,1381,451,1356,516,1336,571,1311,621,1281,666,1251,706,1216,741,1176,766,1141,786,1096,801,1056,811,1011,816,971,811,926,806,880,801,835,776,750,741,645,726,595,716,540,716,485,721,430,736,380,751,330,776,290,806,250,846,215,886,185,931,170,976,160,1036,160,1091,170,1151,195,1211,225,1176,190,1141,160,1101,130,1066,100,1021,80,981,60,936,40,891,25,851,15,806,5,761,,721,,681,,636,5,596,15,556,25xe" fillcolor="#eaeaea [351]" strokecolor="#a5a5a5 [2092]" strokeweight=".25pt">
                    <v:path arrowok="t" o:connecttype="custom" o:connectlocs="556,25;481,60;411,100;351,155;305,220;280,260;250,345;230,440;230,545;235,600;230,680;185,770;130,855;65,936;40,981;5,1071;0,1111;5,1161;20,1216;95,1321;130,1361;150,1396;185,1511;200,1481;240,1436;260,1416;351,1381;451,1356;516,1336;571,1311;666,1251;741,1176;786,1096;811,1011;816,971;806,880;801,835;741,645;726,595;716,485;721,430;751,330;806,250;846,215;931,170;976,160;1091,170;1211,225;1176,190;1101,130;1021,80;936,40;891,25;806,5;721,0;636,5;556,25" o:connectangles="0,0,0,0,0,0,0,0,0,0,0,0,0,0,0,0,0,0,0,0,0,0,0,0,0,0,0,0,0,0,0,0,0,0,0,0,0,0,0,0,0,0,0,0,0,0,0,0,0,0,0,0,0,0,0,0,0"/>
                  </v:shape>
                  <v:shape id="Freeform 3829" o:spid="_x0000_s1121" style="position:absolute;left:1165;top:695;width:981;height:560;visibility:visible;mso-wrap-style:square;v-text-anchor:top" coordsize="981,5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43HFwwAA&#10;ANwAAAAPAAAAZHJzL2Rvd25yZXYueG1sRI9BawIxFITvhf6H8ARvmlWoLVujSFHxIq3W3p+b12Tp&#10;5mVJUl399aYg9DjMzDfMdN65RpwoxNqzgtGwAEFceV2zUXD4XA1eQMSErLHxTAouFGE+e3yYYqn9&#10;mXd02icjMoRjiQpsSm0pZawsOYxD3xJn79sHhynLYKQOeM5w18hxUUykw5rzgsWW3ixVP/tfp+DL&#10;bt9NeFovzcfxuHZXP6KDbZTq97rFK4hEXfoP39sbrWA8eYa/M/kIyN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u43HFwwAAANwAAAAPAAAAAAAAAAAAAAAAAJcCAABkcnMvZG93&#10;bnJldi54bWxQSwUGAAAAAAQABAD1AAAAhwMAAAAA&#10;" path="m326,25l326,25,286,40,251,60,211,80,181,100,151,125,121,155,95,185,75,220,40,285,15,355,5,430,,510,60,530,116,540,176,550,236,560,301,560,361,560,421,555,486,550,486,490,491,430,506,380,521,330,546,290,576,250,616,215,656,185,701,170,746,160,806,160,861,170,921,195,981,225,946,190,911,160,871,130,836,100,791,80,751,60,706,40,661,25,621,15,576,5,531,,491,,451,,406,5,366,15,326,25xe" fillcolor="#d86b77 [1941]" stroked="f" strokecolor="#c00000" strokeweight=".25pt">
                    <v:path arrowok="t" o:connecttype="custom" o:connectlocs="326,25;326,25;286,40;251,60;211,80;181,100;151,125;121,155;95,185;75,220;75,220;40,285;15,355;5,430;0,510;0,510;60,530;116,540;176,550;236,560;301,560;361,560;421,555;486,550;486,550;486,490;491,430;491,430;506,380;521,330;546,290;576,250;576,250;616,215;656,185;701,170;746,160;746,160;806,160;861,170;921,195;981,225;981,225;946,190;911,160;871,130;836,100;791,80;751,60;706,40;661,25;661,25;621,15;576,5;531,0;491,0;451,0;406,5;366,15;326,25;326,25" o:connectangles="0,0,0,0,0,0,0,0,0,0,0,0,0,0,0,0,0,0,0,0,0,0,0,0,0,0,0,0,0,0,0,0,0,0,0,0,0,0,0,0,0,0,0,0,0,0,0,0,0,0,0,0,0,0,0,0,0,0,0,0,0"/>
                  </v:shape>
                  <v:shape id="Freeform 3830" o:spid="_x0000_s1122" style="position:absolute;left:2101;top:885;width:250;height:250;visibility:visible;mso-wrap-style:square;v-text-anchor:top" coordsize="250,25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JaCPwgAA&#10;ANwAAAAPAAAAZHJzL2Rvd25yZXYueG1sRE/Pa4MwFL4P9j+EN9htxpYhxZmWIlvpqdjaw46P5E1l&#10;5kVMqm5/fXMY7Pjx/S52i+3FRKPvHCtYJSkIYu1Mx42Ca/3xsgHhA7LB3jEp+CEPu+3jQ4G5cTOf&#10;abqERsQQ9jkqaEMYcim9bsmiT9xAHLkvN1oMEY6NNCPOMdz2cp2mmbTYcWxocaCyJf19uVkF1e1z&#10;0bU9+NeqPL3/VlNVamqUen5a9m8gAi3hX/znPhoF6yyujWfiEZDbO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4loI/CAAAA3AAAAA8AAAAAAAAAAAAAAAAAlwIAAGRycy9kb3du&#10;cmV2LnhtbFBLBQYAAAAABAAEAPUAAACGAwAAAAA=&#10;" path="m150,0l150,,125,,95,5,70,15,45,35,20,65,5,90,,120,,150,10,175,20,200,40,220,65,235,85,240,105,245,125,250,145,245,180,235,210,215,235,185,245,150,250,130,250,110,245,90,240,70,225,45,205,25,180,10,150,0xe" fillcolor="#eaeaea [351]" strokecolor="#a5a5a5 [2092]" strokeweight=".25pt">
                    <v:path arrowok="t" o:connecttype="custom" o:connectlocs="150,0;150,0;125,0;95,5;70,15;45,35;45,35;20,65;5,90;0,120;0,150;0,150;10,175;20,200;40,220;65,235;65,235;85,240;105,245;125,250;145,245;145,245;180,235;210,215;210,215;235,185;245,150;245,150;250,130;250,110;245,90;240,70;240,70;225,45;205,25;180,10;150,0;150,0" o:connectangles="0,0,0,0,0,0,0,0,0,0,0,0,0,0,0,0,0,0,0,0,0,0,0,0,0,0,0,0,0,0,0,0,0,0,0,0,0,0"/>
                  </v:shape>
                  <v:shape id="Freeform 3831" o:spid="_x0000_s1123" style="position:absolute;left:1150;top:1265;width:471;height:411;visibility:visible;mso-wrap-style:square;v-text-anchor:top" coordsize="4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d9p1xQAA&#10;ANwAAAAPAAAAZHJzL2Rvd25yZXYueG1sRI9fSwMxEMTfBb9D2IJvNtdDip5NS1Gk4lv/oY/LZb0c&#10;XjZnsrann74pCH0cZuY3zGwx+E4dKKY2sIHJuABFXAfbcmNgt325vQeVBNliF5gM/FKCxfz6aoaV&#10;DUde02EjjcoQThUacCJ9pXWqHXlM49ATZ+8zRI+SZWy0jXjMcN/psiim2mPLecFhT0+O6q/Njzcw&#10;uH3zvS638W//sVq9Py/lbXcnxtyMhuUjKKFBLuH/9qs1UE4f4HwmHwE9P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l32nXFAAAA3AAAAA8AAAAAAAAAAAAAAAAAlwIAAGRycy9k&#10;b3ducmV2LnhtbFBLBQYAAAAABAAEAPUAAACJAwAAAAA=&#10;" path="m456,30l85,,40,100,15,190,5,225,,260,,290,,320,5,346,20,366,30,381,50,396,70,406,95,411,126,411,156,411,201,406,241,401,281,391,316,381,346,366,376,351,396,330,421,305,436,280,451,255,461,225,466,190,471,155,471,115,466,75,456,30xe" fillcolor="#f2eadd [665]" strokecolor="#a5a5a5 [2092]" strokeweight=".25pt">
                    <v:path arrowok="t" o:connecttype="custom" o:connectlocs="456,30;85,0;85,0;40,100;15,190;5,225;0,260;0,290;0,320;5,346;20,366;30,381;50,396;70,406;95,411;126,411;156,411;156,411;201,406;241,401;281,391;316,381;346,366;376,351;396,330;421,305;436,280;451,255;461,225;466,190;471,155;471,115;466,75;456,30;456,30" o:connectangles="0,0,0,0,0,0,0,0,0,0,0,0,0,0,0,0,0,0,0,0,0,0,0,0,0,0,0,0,0,0,0,0,0,0,0"/>
                  </v:shape>
                  <v:shape id="Freeform 3832" o:spid="_x0000_s1124" style="position:absolute;left:995;top:1595;width:536;height:416;visibility:visible;mso-wrap-style:square;v-text-anchor:top" coordsize="536,4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53HNvwAA&#10;ANwAAAAPAAAAZHJzL2Rvd25yZXYueG1sRE/LisIwFN0P+A/hCu7GVBc6VKOI4ItZDFN1f2muTbG5&#10;KU208e8nC2GWh/NerqNtxJM6XztWMBlnIIhLp2uuFFzOu88vED4ga2wck4IXeVivBh9LzLXr+Zee&#10;RahECmGfowITQptL6UtDFv3YtcSJu7nOYkiwq6TusE/htpHTLJtJizWnBoMtbQ2V9+JhFWR6F0/7&#10;795453/6WJwPwV4PSo2GcbMAESiGf/HbfdQKpvM0P51JR0Cu/g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DDncc2/AAAA3AAAAA8AAAAAAAAAAAAAAAAAlwIAAGRycy9kb3ducmV2&#10;LnhtbFBLBQYAAAAABAAEAPUAAACDAwAAAAA=&#10;" path="m155,16l155,16,120,26,90,46,65,71,45,96,25,126,15,161,5,196,,236,,281,5,326,15,371,30,416,45,391,70,366,105,336,150,306,220,251,260,221,286,191,306,226,326,261,351,291,376,321,406,346,436,371,471,396,506,416,526,331,536,256,536,221,536,191,526,161,516,136,506,111,486,86,466,71,446,51,421,36,391,26,356,16,321,5,276,,230,,190,5,155,16xe" fillcolor="#eaeaea [351]" strokecolor="#a5a5a5 [2092]" strokeweight=".25pt">
                    <v:path arrowok="t" o:connecttype="custom" o:connectlocs="155,16;155,16;120,26;90,46;65,71;45,96;45,96;25,126;15,161;5,196;0,236;0,236;0,281;5,326;15,371;30,416;30,416;45,391;70,366;105,336;150,306;150,306;220,251;220,251;260,221;286,191;286,191;306,226;326,261;351,291;376,321;406,346;436,371;471,396;506,416;506,416;526,331;536,256;536,221;536,191;526,161;516,136;506,111;486,86;466,71;446,51;421,36;391,26;356,16;321,5;321,5;276,0;230,0;190,5;155,16;155,16" o:connectangles="0,0,0,0,0,0,0,0,0,0,0,0,0,0,0,0,0,0,0,0,0,0,0,0,0,0,0,0,0,0,0,0,0,0,0,0,0,0,0,0,0,0,0,0,0,0,0,0,0,0,0,0,0,0,0,0"/>
                  </v:shape>
                  <v:shape id="Freeform 3833" o:spid="_x0000_s1125" style="position:absolute;left:1170;top:1315;width:276;height:471;visibility:visible;mso-wrap-style:square;v-text-anchor:top" coordsize="276,4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SjTuxAAA&#10;ANwAAAAPAAAAZHJzL2Rvd25yZXYueG1sRI9Bi8IwEIXvwv6HMAve1lQP6lajLAuKeLO64HFsxqbY&#10;TGoTtfrrjbDg8fHmfW/edN7aSlyp8aVjBf1eAoI4d7rkQsFuu/gag/ABWWPlmBTcycN89tGZYqrd&#10;jTd0zUIhIoR9igpMCHUqpc8NWfQ9VxNH7+gaiyHKppC6wVuE20oOkmQoLZYcGwzW9GsoP2UXG984&#10;L9f79bb4O2X+bhbj7PDQ3yOlup/tzwREoDa8j//TK61gMOrDa0wkgJw9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Uo07sQAAADcAAAADwAAAAAAAAAAAAAAAACXAgAAZHJzL2Rv&#10;d25yZXYueG1sUEsFBgAAAAAEAAQA9QAAAIgDAAAAAA==&#10;" path="m90,471l90,471,121,471,151,466,181,456,206,436,226,416,246,391,256,361,266,326,276,290,276,250,276,210,271,170,261,125,246,85,226,40,201,,131,85,75,170,35,245,20,280,10,316,5,346,,376,5,401,15,421,25,441,40,451,60,461,90,471xe" fillcolor="#e6d5bc [1305]" strokecolor="#7f7f7f [1612]" strokeweight=".25pt">
                    <v:path arrowok="t" o:connecttype="custom" o:connectlocs="90,471;90,471;121,471;151,466;181,456;206,436;206,436;226,416;246,391;256,361;266,326;266,326;276,290;276,250;276,210;271,170;271,170;261,125;246,85;226,40;201,0;201,0;131,85;75,170;35,245;20,280;10,316;10,316;5,346;0,376;5,401;15,421;15,421;25,441;40,451;60,461;90,471;90,471" o:connectangles="0,0,0,0,0,0,0,0,0,0,0,0,0,0,0,0,0,0,0,0,0,0,0,0,0,0,0,0,0,0,0,0,0,0,0,0,0,0"/>
                  </v:shape>
                  <v:shape id="Freeform 3834" o:spid="_x0000_s1126" style="position:absolute;left:1165;top:1205;width:511;height:135;visibility:visible;mso-wrap-style:square;v-text-anchor:top" coordsize="511,1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5HUgxQAA&#10;ANwAAAAPAAAAZHJzL2Rvd25yZXYueG1sRI9Ba8JAFITvhf6H5RW81Y05pCW6iliEEg9NbC/entln&#10;Esy+DburSf99t1DocZhvZpjVZjK9uJPznWUFi3kCgri2uuNGwdfn/vkVhA/IGnvLpOCbPGzWjw8r&#10;zLUduaL7MTQilrDPUUEbwpBL6euWDPq5HYijd7HOYIjSNVI7HGO56WWaJJk02HFcaHGgXUv19Xgz&#10;CkL25iL/YQ/76tzrU1ncyqxQavY0bZcgAk3hH/5Lv2sF6UsKv2fiEZDr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LkdSDFAAAA3AAAAA8AAAAAAAAAAAAAAAAAlwIAAGRycy9k&#10;b3ducmV2LnhtbFBLBQYAAAAABAAEAPUAAACJAwAAAAA=&#10;" path="m5,90l5,90,5,95,511,135,496,85,486,40,,,5,90xe" fillcolor="#eaeaea [351]" strokecolor="#7f7f7f [1612]" strokeweight=".25pt">
                    <v:path arrowok="t" o:connecttype="custom" o:connectlocs="5,90;5,90;5,95;511,135;511,135;511,135;496,85;486,40;486,40;0,0;0,0;5,90;5,90" o:connectangles="0,0,0,0,0,0,0,0,0,0,0,0,0"/>
                  </v:shape>
                  <v:shape id="Freeform 3835" o:spid="_x0000_s1127" style="position:absolute;left:1240;top:1305;width:51;height:45;visibility:visible;mso-wrap-style:square;v-text-anchor:top" coordsize="51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tuCfxAAA&#10;ANwAAAAPAAAAZHJzL2Rvd25yZXYueG1sRI9Pa8JAFMTvBb/D8gre6qaR1hBdRQuFHhv/4fEl+0yC&#10;2bchu5rUT+8WCj0OM/MbZrEaTCNu1LnasoLXSQSCuLC65lLBfvf5koBwHlljY5kU/JCD1XL0tMBU&#10;254zum19KQKEXYoKKu/bVEpXVGTQTWxLHLyz7Qz6ILtS6g77ADeNjKPoXRqsOSxU2NJHRcVlezUK&#10;/Fp/6yzf5C46xsnJvR3ofm2UGj8P6zkIT4P/D/+1v7SCeDaF3zPhCMjl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bbgn8QAAADcAAAADwAAAAAAAAAAAAAAAACXAgAAZHJzL2Rv&#10;d25yZXYueG1sUEsFBgAAAAAEAAQA9QAAAIgDAAAAAA==&#10;" path="m31,45l31,45,41,40,46,35,51,20,51,5,,,,20,10,35,20,40,31,45xe" fillcolor="#14415c [2406]" strokecolor="#7f7f7f [1612]" strokeweight=".25pt">
                    <v:path arrowok="t" o:connecttype="custom" o:connectlocs="31,45;31,45;41,40;46,35;51,20;51,5;0,0;0,0;0,20;10,35;20,40;31,45;31,45" o:connectangles="0,0,0,0,0,0,0,0,0,0,0,0,0"/>
                  </v:shape>
                  <v:shape id="Freeform 3836" o:spid="_x0000_s1128" style="position:absolute;left:1496;top:1325;width:50;height:45;visibility:visible;mso-wrap-style:square;v-text-anchor:top" coordsize="5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f8CmxQAA&#10;ANwAAAAPAAAAZHJzL2Rvd25yZXYueG1sRI9Ba8JAFITvBf/D8oTe6qZGtERXkYpQRQS1qMdH9jUJ&#10;Zt+m2dXEf+8KhR6HmfmGmcxaU4ob1a6wrOC9F4EgTq0uOFPwfVi+fYBwHlljaZkU3MnBbNp5mWCi&#10;bcM7uu19JgKEXYIKcu+rREqX5mTQ9WxFHLwfWxv0QdaZ1DU2AW5K2Y+ioTRYcFjIsaLPnNLL/moU&#10;LNZpfNqsjq6xxeL3fIgp3i6vSr122/kYhKfW/4f/2l9aQX80gOeZcATk9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5/wKbFAAAA3AAAAA8AAAAAAAAAAAAAAAAAlwIAAGRycy9k&#10;b3ducmV2LnhtbFBLBQYAAAAABAAEAPUAAACJAwAAAAA=&#10;" path="m0,0l0,,5,20,10,35,20,45,30,45,40,40,45,35,50,20,45,5,,0xe" fillcolor="#14415c [2406]" strokecolor="#7f7f7f [1612]" strokeweight=".25pt">
                    <v:path arrowok="t" o:connecttype="custom" o:connectlocs="0,0;0,0;5,20;10,35;20,45;30,45;30,45;40,40;45,35;50,20;45,5;0,0;0,0" o:connectangles="0,0,0,0,0,0,0,0,0,0,0,0,0"/>
                  </v:shape>
                  <v:shape id="Freeform 3837" o:spid="_x0000_s1129" style="position:absolute;left:470;top:2241;width:831;height:500;visibility:visible;mso-wrap-style:square;v-text-anchor:top" coordsize="831,5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NLCnwwAA&#10;ANwAAAAPAAAAZHJzL2Rvd25yZXYueG1sRI/fasIwFMbvBd8hHMG7mbawzXXGomM6x66mPsChOTZl&#10;zUlpsra+/TIQvPz4/vz4VsVoG9FT52vHCtJFAoK4dLrmSsH5tHtYgvABWWPjmBRcyUOxnk5WmGs3&#10;8Df1x1CJOMI+RwUmhDaX0peGLPqFa4mjd3GdxRBlV0nd4RDHbSOzJHmSFmuOBIMtvRkqf46/NkI+&#10;tp/L/WV4kV/vtQvGaW1SrdR8Nm5eQQQawz18ax+0guz5Ef7PxCMg1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JNLCnwwAAANwAAAAPAAAAAAAAAAAAAAAAAJcCAABkcnMvZG93&#10;bnJldi54bWxQSwUGAAAAAAQABAD1AAAAhwMAAAAA&#10;" path="m25,0l25,,15,25,5,45,,70,,95,5,150,20,205,45,260,80,315,125,360,180,405,240,445,310,475,385,490,460,500,505,500,550,495,600,485,645,475,690,460,740,440,785,415,831,390,740,315,640,245,545,185,445,135,345,90,240,50,135,25,25,0xe" fillcolor="#d86b77 [1941]" stroked="f" strokecolor="#c00000" strokeweight=".25pt">
                    <v:path arrowok="t" o:connecttype="custom" o:connectlocs="25,0;25,0;15,25;5,45;0,70;0,95;5,150;20,205;20,205;45,260;80,315;125,360;180,405;180,405;240,445;310,475;385,490;460,500;460,500;505,500;550,495;600,485;645,475;690,460;740,440;785,415;831,390;831,390;740,315;640,245;545,185;445,135;345,90;240,50;135,25;25,0;25,0" o:connectangles="0,0,0,0,0,0,0,0,0,0,0,0,0,0,0,0,0,0,0,0,0,0,0,0,0,0,0,0,0,0,0,0,0,0,0,0,0"/>
                  </v:shape>
                  <v:shape id="Freeform 3838" o:spid="_x0000_s1130" style="position:absolute;left:1491;top:2191;width:145;height:120;visibility:visible;mso-wrap-style:square;v-text-anchor:top" coordsize="145,1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m9TexQAA&#10;ANwAAAAPAAAAZHJzL2Rvd25yZXYueG1sRI9Ba8JAFITvBf/D8oTe6sYUo6RugoileqyNhd4e2Wey&#10;NPs2ZLea/ntXKPQ4zMw3zLocbScuNHjjWMF8loAgrp023CioPl6fViB8QNbYOSYFv+ShLCYPa8y1&#10;u/I7XY6hERHCPkcFbQh9LqWvW7LoZ64njt7ZDRZDlEMj9YDXCLedTJMkkxYNx4UWe9q2VH8ff6yC&#10;TzNfnfbP2FXZW/+12y7O6cFIpR6n4+YFRKAx/If/2nutIF1mcD8Tj4Asb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6b1N7FAAAA3AAAAA8AAAAAAAAAAAAAAAAAlwIAAGRycy9k&#10;b3ducmV2LnhtbFBLBQYAAAAABAAEAPUAAACJAwAAAAA=&#10;" path="m90,30l0,40,60,55,10,85,75,80,40,120,75,100,105,80,130,55,145,30,125,20,105,10,75,5,45,,90,30xe" fillcolor="#f2eadd [665]" strokecolor="#a5a5a5 [2092]" strokeweight=".25pt">
                    <v:path arrowok="t" o:connecttype="custom" o:connectlocs="90,30;0,40;60,55;10,85;75,80;40,120;40,120;75,100;105,80;130,55;145,30;145,30;125,20;105,10;75,5;45,0;90,30;90,30" o:connectangles="0,0,0,0,0,0,0,0,0,0,0,0,0,0,0,0,0,0"/>
                  </v:shape>
                  <v:shape id="Freeform 3839" o:spid="_x0000_s1131" style="position:absolute;left:1636;top:1756;width:355;height:465;visibility:visible;mso-wrap-style:square;v-text-anchor:top" coordsize="355,4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GXljwgAA&#10;ANwAAAAPAAAAZHJzL2Rvd25yZXYueG1sRI/NqsIwFIT3gu8QjnB3mipcK9UoKgh3dcWfhe6OzbEt&#10;NielibW+vREEl8PMfMPMFq0pRUO1KywrGA4iEMSp1QVnCo6HTX8CwnlkjaVlUvAkB4t5tzPDRNsH&#10;76jZ+0wECLsEFeTeV4mULs3JoBvYijh4V1sb9EHWmdQ1PgLclHIURWNpsOCwkGNF65zS2/5uFMSX&#10;Bp+T+Hdsb3T+p6s+bbYrq9RPr11OQXhq/Tf8af9pBaM4hveZcATk/A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cZeWPCAAAA3AAAAA8AAAAAAAAAAAAAAAAAlwIAAGRycy9kb3du&#10;cmV2LnhtbFBLBQYAAAAABAAEAPUAAACGAwAAAAA=&#10;" path="m115,0l115,,100,45,95,80,100,100,105,110,115,120,130,125,155,140,180,155,200,175,215,195,220,215,225,240,225,260,220,285,210,315,195,340,175,365,150,385,115,410,80,430,40,450,,465,75,455,145,435,205,410,255,375,295,345,325,310,345,270,355,230,355,190,350,155,330,120,305,85,270,55,225,30,175,10,115,0xe" fillcolor="#f2eadd [665]" strokecolor="#a5a5a5 [2092]" strokeweight=".25pt">
                    <v:path arrowok="t" o:connecttype="custom" o:connectlocs="115,0;115,0;100,45;95,80;95,80;100,100;105,110;115,120;130,125;130,125;155,140;180,155;200,175;215,195;215,195;220,215;225,240;225,260;220,285;220,285;210,315;195,340;175,365;150,385;150,385;115,410;80,430;40,450;0,465;0,465;75,455;145,435;205,410;255,375;255,375;295,345;325,310;345,270;355,230;355,230;355,190;350,155;330,120;305,85;305,85;270,55;225,30;175,10;115,0;115,0" o:connectangles="0,0,0,0,0,0,0,0,0,0,0,0,0,0,0,0,0,0,0,0,0,0,0,0,0,0,0,0,0,0,0,0,0,0,0,0,0,0,0,0,0,0,0,0,0,0,0,0,0,0"/>
                  </v:shape>
                  <v:shape id="Freeform 3840" o:spid="_x0000_s1132" style="position:absolute;left:825;top:2266;width:40;height:30;visibility:visible;mso-wrap-style:square;v-text-anchor:top" coordsize="40,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GO/qwwAA&#10;ANwAAAAPAAAAZHJzL2Rvd25yZXYueG1sRE+7bsIwFN0r9R+si9SlAqepRCFgUEvFQ90SWNiu4ksc&#10;EV9HsQuBr8dDpY5H5z1f9rYRF+p87VjB2ygBQVw6XXOl4LBfDycgfEDW2DgmBTfysFw8P80x0+7K&#10;OV2KUIkYwj5DBSaENpPSl4Ys+pFriSN3cp3FEGFXSd3hNYbbRqZJMpYWa44NBltaGSrPxa9V8DrO&#10;pzl/vR+/0832Xq83q8r8FEq9DPrPGYhAffgX/7l3WkH6EdfGM/EIyMU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cGO/qwwAAANwAAAAPAAAAAAAAAAAAAAAAAJcCAABkcnMvZG93&#10;bnJldi54bWxQSwUGAAAAAAQABAD1AAAAhwMAAAAA&#10;" path="m0,0l0,30,40,15,,0xe" fillcolor="#d86b77" strokecolor="#7f7f7f [1612]" strokeweight=".25pt">
                    <v:path arrowok="t" o:connecttype="custom" o:connectlocs="0,0;0,30;40,15;0,0;0,0" o:connectangles="0,0,0,0,0"/>
                  </v:shape>
                  <v:shape id="Freeform 3841" o:spid="_x0000_s1133" style="position:absolute;left:935;top:2021;width:25;height:40;visibility:visible;mso-wrap-style:square;v-text-anchor:top" coordsize="25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FRGYxgAA&#10;ANwAAAAPAAAAZHJzL2Rvd25yZXYueG1sRI9Pa8JAFMTvQr/D8gq96aZC/ZNmI6VWkJ7UeujxNfua&#10;hGbfxt01id++Kwgeh5n5DZOtBtOIjpyvLSt4niQgiAuray4VHL824wUIH5A1NpZJwYU8rPKHUYap&#10;tj3vqTuEUkQI+xQVVCG0qZS+qMign9iWOHq/1hkMUbpSaod9hJtGTpNkJg3WHBcqbOm9ouLvcDYK&#10;TmtZfie7frnuPo4/p88XZ85zp9TT4/D2CiLQEO7hW3urFUznS7ieiUdA5v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YFRGYxgAAANwAAAAPAAAAAAAAAAAAAAAAAJcCAABkcnMv&#10;ZG93bnJldi54bWxQSwUGAAAAAAQABAD1AAAAigMAAAAA&#10;" path="m0,0l0,40,25,25,,0xe" fillcolor="#d86b77" strokecolor="#7f7f7f [1612]" strokeweight=".25pt">
                    <v:path arrowok="t" o:connecttype="custom" o:connectlocs="0,0;0,40;25,25;0,0;0,0" o:connectangles="0,0,0,0,0"/>
                  </v:shape>
                  <v:shape id="Freeform 3842" o:spid="_x0000_s1134" style="position:absolute;left:1361;top:2146;width:40;height:35;visibility:visible;mso-wrap-style:square;v-text-anchor:top" coordsize="40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X/wLwQAA&#10;ANwAAAAPAAAAZHJzL2Rvd25yZXYueG1sRE/NisIwEL4L+w5hFryIplvE1W5TEVERwcOqDzA0Y1u2&#10;mXSbWOvbm4Pg8eP7T5e9qUVHrassK/iaRCCIc6srLhRcztvxHITzyBpry6TgQQ6W2ccgxUTbO/9S&#10;d/KFCCHsElRQet8kUrq8JINuYhviwF1ta9AH2BZSt3gP4aaWcRTNpMGKQ0OJDa1Lyv9ON6PgP/qu&#10;JE9p1MSHboerxcYfi4tSw89+9QPCU+/f4pd7rxXE8zA/nAlHQGZ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F/8C8EAAADcAAAADwAAAAAAAAAAAAAAAACXAgAAZHJzL2Rvd25y&#10;ZXYueG1sUEsFBgAAAAAEAAQA9QAAAIUDAAAAAA==&#10;" path="m0,10l25,35,40,,,10xe" fillcolor="#d86b77" strokecolor="#7f7f7f [1612]" strokeweight=".25pt">
                    <v:path arrowok="t" o:connecttype="custom" o:connectlocs="0,10;25,35;40,0;0,10;0,10" o:connectangles="0,0,0,0,0"/>
                  </v:shape>
                  <v:shape id="Freeform 3843" o:spid="_x0000_s1135" style="position:absolute;left:615;top:1410;width:105;height:95;visibility:visible;mso-wrap-style:square;v-text-anchor:top" coordsize="105,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YM6owwAA&#10;ANwAAAAPAAAAZHJzL2Rvd25yZXYueG1sRI9Ra8IwFIXfB/6HcIW9zbSKU6pRdCD6Nlb9Adfmtik2&#10;NyXJtPv3ZjDY4+Gc8x3OejvYTtzJh9axgnySgSCunG65UXA5H96WIEJE1tg5JgU/FGC7Gb2ssdDu&#10;wV90L2MjEoRDgQpMjH0hZagMWQwT1xMnr3beYkzSN1J7fCS47eQ0y96lxZbTgsGePgxVt/LbKuiv&#10;e18PpV8sZo055qd5PUf/qdTreNitQEQa4n/4r33SCqbLHH7PpCMgN0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yYM6owwAAANwAAAAPAAAAAAAAAAAAAAAAAJcCAABkcnMvZG93&#10;bnJldi54bWxQSwUGAAAAAAQABAD1AAAAhwMAAAAA&#10;" path="m105,5l105,,50,,,5,15,95,45,90,70,70,80,55,90,40,100,25,105,5xe" fillcolor="#fbcb9a [1300]" stroked="f" strokecolor="yellow" strokeweight=".25pt">
                    <v:path arrowok="t" o:connecttype="custom" o:connectlocs="105,5;105,0;105,0;50,0;0,5;15,95;15,95;45,90;70,70;70,70;80,55;90,40;100,25;105,5;105,5" o:connectangles="0,0,0,0,0,0,0,0,0,0,0,0,0,0,0"/>
                  </v:shape>
                  <v:shape id="Freeform 3844" o:spid="_x0000_s1136" style="position:absolute;left:760;top:1425;width:55;height:115;visibility:visible;mso-wrap-style:square;v-text-anchor:top" coordsize="55,11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4nuixQAA&#10;ANwAAAAPAAAAZHJzL2Rvd25yZXYueG1sRI9BawIxFITvhf6H8AreatalyrI1ikhblB6qtuD1kbzu&#10;rm5ewibq+u+bguBxmJlvmOm8t604UxcaxwpGwwwEsXam4UrBz/f7cwEiRGSDrWNScKUA89njwxRL&#10;4y68pfMuViJBOJSooI7Rl1IGXZPFMHSeOHm/rrMYk+wqaTq8JLhtZZ5lE2mx4bRQo6dlTfq4O1kF&#10;b+vNpDnsX8Yfhd4s959aer/9Umrw1C9eQUTq4z18a6+MgrzI4f9MOgJy9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rie6LFAAAA3AAAAA8AAAAAAAAAAAAAAAAAlwIAAGRycy9k&#10;b3ducmV2LnhtbFBLBQYAAAAABAAEAPUAAACJAwAAAAA=&#10;" path="m55,5l55,5,30,,,115,25,115,55,5xe" fillcolor="#e59ca4 [1301]" stroked="f" strokecolor="#7f7f7f [1612]" strokeweight=".25pt">
                    <v:path arrowok="t" o:connecttype="custom" o:connectlocs="55,5;55,5;30,0;0,115;25,115;55,5;55,5" o:connectangles="0,0,0,0,0,0,0"/>
                  </v:shape>
                  <v:shape id="Freeform 3845" o:spid="_x0000_s1137" style="position:absolute;left:710;top:1540;width:75;height:206;visibility:visible;mso-wrap-style:square;v-text-anchor:top" coordsize="75,20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BfSSxAAA&#10;ANwAAAAPAAAAZHJzL2Rvd25yZXYueG1sRI/disIwFITvF3yHcIS9W1N/kNI1igi6IqLW3Qc42xzb&#10;YnNSmqj17Y0geDnMzDfMZNaaSlypcaVlBf1eBII4s7rkXMHf7/IrBuE8ssbKMim4k4PZtPMxwUTb&#10;G6d0PfpcBAi7BBUU3teJlC4ryKDr2Zo4eCfbGPRBNrnUDd4C3FRyEEVjabDksFBgTYuCsvPxYhSs&#10;hv8ZrtLRZvdzj7cbf3DlfuuU+uy2828Qnlr/Dr/aa61gEA/heSYcATl9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gX0ksQAAADcAAAADwAAAAAAAAAAAAAAAACXAgAAZHJzL2Rv&#10;d25yZXYueG1sUEsFBgAAAAAEAAQA9QAAAIgDAAAAAA==&#10;" path="m50,0l0,196,20,206,75,,50,0xe" fillcolor="#761e28 [2405]" stroked="f" strokecolor="#7f7f7f [1612]" strokeweight=".25pt">
                    <v:path arrowok="t" o:connecttype="custom" o:connectlocs="50,0;0,196;20,206;75,0;50,0;50,0" o:connectangles="0,0,0,0,0,0"/>
                  </v:shape>
                  <v:shape id="Freeform 3846" o:spid="_x0000_s1138" style="position:absolute;left:275;top:10;width:2161;height:920;visibility:visible;mso-wrap-style:square;v-text-anchor:top" coordsize="2161,9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Rnm1xQAA&#10;ANwAAAAPAAAAZHJzL2Rvd25yZXYueG1sRI/RSgMxFETfhf5DuAXf2qyr2Lo2LVKqrQ9CrX7ANbnu&#10;Bjc3YRO7279vhIKPw8ycYRarwbXiSF20nhXcTAsQxNoby7WCz4/nyRxETMgGW8+k4EQRVsvR1QIr&#10;43t+p+Mh1SJDOFaooEkpVFJG3ZDDOPWBOHvfvnOYsuxqaTrsM9y1siyKe+nQcl5oMNC6If1z+HUK&#10;3MtGl19hLx9et7WehVv7xr1V6no8PD2CSDSk//ClvTMKyvkd/J3JR0Auz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hGebXFAAAA3AAAAA8AAAAAAAAAAAAAAAAAlwIAAGRycy9k&#10;b3ducmV2LnhtbFBLBQYAAAAABAAEAPUAAACJAwAAAAA=&#10;" path="m0,920l0,920,80,870,155,830,230,800,300,780,375,770,440,770,510,780,575,800,610,745,655,695,695,645,740,605,790,570,840,535,890,510,945,490,1001,470,1061,460,1121,450,1186,450,1251,450,1321,460,1391,470,1461,490,1481,460,1501,430,1526,400,1556,375,1591,350,1626,330,1706,285,1801,250,1906,225,2026,200,2161,185,1976,115,1886,90,1801,65,1716,45,1631,25,1546,15,1466,5,1386,,1311,,1236,,1161,5,1086,15,1016,30,945,50,875,70,810,95,745,125,680,155,620,190,560,230,500,275,445,320,385,375,335,430,280,485,230,550,180,615,135,685,85,760,45,835,,920xe" fillcolor="#8dc182 [1943]" strokecolor="#8dc182 [1943]" strokeweight=".5pt">
                    <v:fill color2="#d9ead5 [663]" angle="-45" focus="-50%" type="gradient"/>
                    <v:shadow color="#264221 [1607]" opacity=".5" offset="1pt"/>
                    <v:path arrowok="t" o:connecttype="custom" o:connectlocs="0,920;155,830;300,780;440,770;575,800;610,745;695,645;790,570;890,510;1001,470;1121,450;1251,450;1391,470;1461,490;1501,430;1556,375;1626,330;1801,250;2026,200;2161,185;1886,90;1716,45;1546,15;1386,0;1236,0;1086,15;945,50;810,95;680,155;560,230;445,320;335,430;230,550;135,685;45,835;0,920" o:connectangles="0,0,0,0,0,0,0,0,0,0,0,0,0,0,0,0,0,0,0,0,0,0,0,0,0,0,0,0,0,0,0,0,0,0,0,0"/>
                  </v:shape>
                </v:group>
                <v:group id="Group 3847" o:spid="_x0000_s1139" style="position:absolute;left:3056;top:8895;width:551;height:451" coordorigin="10,10" coordsize="3114,255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O1FW+LGAAAA3AAA&#10;AA8AAAAAAAAAAAAAAAAAqQIAAGRycy9kb3ducmV2LnhtbFBLBQYAAAAABAAEAPoAAACcAwAAAAA=&#10;">
                  <v:shape id="Freeform 3848" o:spid="_x0000_s1140" style="position:absolute;left:70;top:10;width:1040;height:926;visibility:visible;mso-wrap-style:square;v-text-anchor:top" coordsize="1040,9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oYpAxQAA&#10;ANwAAAAPAAAAZHJzL2Rvd25yZXYueG1sRI9La8MwEITvgfwHsYHeEtk5BONGDsVg+jqkeRR6XKz1&#10;g1grY6m2+++jQqHHYXa+2dkfZtOJkQbXWlYQbyIQxKXVLdcKrpdinYBwHlljZ5kU/JCDQ7Zc7DHV&#10;duITjWdfiwBhl6KCxvs+ldKVDRl0G9sTB6+yg0Ef5FBLPeAU4KaT2yjaSYMth4YGe8obKm/nbxPe&#10;eH47HW+2un68fkr93ubF+FXESj2s5qdHEJ5m/3/8l37RCrbJDn7HBALI7A4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mhikDFAAAA3AAAAA8AAAAAAAAAAAAAAAAAlwIAAGRycy9k&#10;b3ducmV2LnhtbFBLBQYAAAAABAAEAPUAAACJAwAAAAA=&#10;" path="m30,385l30,385,5,460,,500,,535,,575,5,610,10,651,20,686,30,721,45,751,65,781,85,806,110,831,135,846,165,866,195,876,300,906,400,921,500,926,600,916,690,896,770,871,810,851,845,831,880,811,910,786,940,756,965,726,985,696,1005,666,1020,636,1030,600,1035,565,1040,525,1040,485,1035,445,1025,400,1010,360,995,315,970,270,940,230,910,185,330,736,645,5,585,,525,5,475,10,420,25,370,40,320,55,275,80,235,110,200,135,165,165,135,195,110,230,85,265,65,300,45,340,30,385xe" fillcolor="#d86b77 [1941]" strokecolor="#d86b77 [1941]" strokeweight=".25pt">
                    <v:path arrowok="t" o:connecttype="custom" o:connectlocs="30,385;0,500;0,575;10,651;20,686;45,751;85,806;135,846;195,876;300,906;500,926;600,916;770,871;845,831;910,786;940,756;985,696;1020,636;1035,565;1040,525;1035,445;1010,360;970,270;910,185;645,5;585,0;475,10;370,40;275,80;235,110;165,165;110,230;65,300;30,385" o:connectangles="0,0,0,0,0,0,0,0,0,0,0,0,0,0,0,0,0,0,0,0,0,0,0,0,0,0,0,0,0,0,0,0,0,0"/>
                  </v:shape>
                  <v:shape id="Freeform 3849" o:spid="_x0000_s1141" style="position:absolute;left:1979;top:1846;width:920;height:721;visibility:visible;mso-wrap-style:square;v-text-anchor:top" coordsize="920,7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RI18xgAA&#10;ANwAAAAPAAAAZHJzL2Rvd25yZXYueG1sRI/RasJAFETfC/2H5RZ8qxsTrBLdhFIQtdAWox9wyd4m&#10;odm7Mbua+PduodDHYWbOMOt8NK24Uu8aywpm0wgEcWl1w5WC03HzvAThPLLG1jIpuJGDPHt8WGOq&#10;7cAHuha+EgHCLkUFtfddKqUrazLoprYjDt637Q36IPtK6h6HADetjKPoRRpsOCzU2NFbTeVPcTEK&#10;ktuQzM7N18d8+7nfxofivewSVGryNL6uQHga/X/4r73TCuLlAn7PhCMgs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IRI18xgAAANwAAAAPAAAAAAAAAAAAAAAAAJcCAABkcnMv&#10;ZG93bnJldi54bWxQSwUGAAAAAAQABAD1AAAAigMAAAAA&#10;" path="m870,146l870,146,795,96,720,55,635,25,545,10,465,,385,,305,10,235,30,165,55,110,91,85,106,60,126,45,151,30,171,15,201,5,226,,256,,286,,311,10,341,20,376,35,406,675,221,190,651,275,686,355,706,440,721,520,721,595,711,660,691,725,666,780,631,830,586,865,536,895,486,915,426,920,391,920,356,920,321,915,286,900,216,870,146xe" fillcolor="#d86b77 [1941]" strokecolor="#d86b77 [1941]" strokeweight=".25pt">
                    <v:path arrowok="t" o:connecttype="custom" o:connectlocs="870,146;870,146;795,96;720,55;635,25;545,10;545,10;465,0;385,0;305,10;235,30;235,30;165,55;110,91;85,106;60,126;45,151;30,171;30,171;15,201;5,226;0,256;0,286;0,311;10,341;20,376;35,406;675,221;190,651;190,651;275,686;355,706;440,721;520,721;520,721;595,711;660,691;725,666;780,631;780,631;830,586;865,536;895,486;915,426;915,426;920,391;920,356;920,321;915,286;900,216;870,146;870,146" o:connectangles="0,0,0,0,0,0,0,0,0,0,0,0,0,0,0,0,0,0,0,0,0,0,0,0,0,0,0,0,0,0,0,0,0,0,0,0,0,0,0,0,0,0,0,0,0,0,0,0,0,0,0,0"/>
                  </v:shape>
                  <v:shape id="Freeform 3850" o:spid="_x0000_s1142" style="position:absolute;left:10;top:866;width:410;height:575;visibility:visible;mso-wrap-style:square;v-text-anchor:top" coordsize="410,5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KyIFwAAA&#10;ANwAAAAPAAAAZHJzL2Rvd25yZXYueG1sRE9Ni8IwEL0L+x/CCN401YPUahTZRfDgxe6C16EZk2Iz&#10;6TaxVn+9OSzs8fG+N7vBNaKnLtSeFcxnGQjiyuuajYKf78M0BxEissbGMyl4UoDd9mO0wUL7B5+p&#10;L6MRKYRDgQpsjG0hZagsOQwz3xIn7uo7hzHBzkjd4SOFu0YusmwpHdacGiy29GmpupV3p8AcXub3&#10;Jlf56fq14ue+L212qZWajIf9GkSkIf6L/9xHrWCRp7XpTDoCcvsG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EKyIFwAAAANwAAAAPAAAAAAAAAAAAAAAAAJcCAABkcnMvZG93bnJl&#10;di54bWxQSwUGAAAAAAQABAD1AAAAhAMAAAAA&#10;" path="m10,405l10,405,30,455,60,495,95,525,140,550,170,560,200,570,230,575,265,575,335,570,410,555,360,535,315,515,270,490,235,465,205,440,180,410,160,380,145,345,135,310,130,270,130,230,135,190,145,145,165,100,185,50,210,,150,45,100,90,60,140,30,200,10,250,,305,,355,10,405xe" fillcolor="#e59ca4 [1301]" strokecolor="#d86b77 [1941]" strokeweight=".25pt">
                    <v:path arrowok="t" o:connecttype="custom" o:connectlocs="10,405;10,405;30,455;60,495;95,525;140,550;140,550;170,560;200,570;230,575;265,575;335,570;410,555;410,555;360,535;315,515;270,490;235,465;205,440;180,410;160,380;145,345;135,310;130,270;130,230;135,190;145,145;165,100;185,50;210,0;210,0;150,45;100,90;60,140;30,200;30,200;10,250;0,305;0,355;10,405;10,405" o:connectangles="0,0,0,0,0,0,0,0,0,0,0,0,0,0,0,0,0,0,0,0,0,0,0,0,0,0,0,0,0,0,0,0,0,0,0,0,0,0,0,0,0"/>
                  </v:shape>
                  <v:shape id="Freeform 3851" o:spid="_x0000_s1143" style="position:absolute;left:2794;top:1421;width:285;height:571;visibility:visible;mso-wrap-style:square;v-text-anchor:top" coordsize="285,5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DW+6xQAA&#10;ANwAAAAPAAAAZHJzL2Rvd25yZXYueG1sRI/BbsIwEETvlfoP1lbqpSoOOVAIGIRoKxAncPmAxV6S&#10;iHgdxW5I/x5XqtTjaGbeaBarwTWipy7UnhWMRxkIYuNtzaWC09fn6xREiMgWG8+k4IcCrJaPDwss&#10;rL/xkXodS5EgHApUUMXYFlIGU5HDMPItcfIuvnMYk+xKaTu8JbhrZJ5lE+mw5rRQYUubisxVfzsF&#10;3qy1ufLH/n37cng772c6L3ut1PPTsJ6DiDTE//Bfe2cV5NMZ/J5JR0Au7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UNb7rFAAAA3AAAAA8AAAAAAAAAAAAAAAAAlwIAAGRycy9k&#10;b3ducmV2LnhtbFBLBQYAAAAABAAEAPUAAACJAwAAAAA=&#10;" path="m0,0l0,,60,75,85,115,110,150,125,185,140,225,150,260,155,295,155,330,155,365,145,400,135,435,120,470,105,505,80,536,55,571,110,546,160,521,200,495,235,465,260,435,275,400,285,370,285,335,280,295,260,260,240,220,205,180,165,135,120,90,65,45,,0xe" fillcolor="#e59ca4 [1301]" strokecolor="#d86b77 [1941]" strokeweight=".25pt">
                    <v:path arrowok="t" o:connecttype="custom" o:connectlocs="0,0;0,0;60,75;85,115;110,150;125,185;140,225;150,260;155,295;155,330;155,365;145,400;135,435;120,470;105,505;80,536;55,571;55,571;110,546;160,521;200,495;235,465;260,435;275,400;285,370;285,335;280,295;260,260;240,220;205,180;165,135;120,90;65,45;0,0;0,0" o:connectangles="0,0,0,0,0,0,0,0,0,0,0,0,0,0,0,0,0,0,0,0,0,0,0,0,0,0,0,0,0,0,0,0,0,0,0"/>
                  </v:shape>
                  <v:shape id="Freeform 3852" o:spid="_x0000_s1144" style="position:absolute;left:420;top:856;width:2374;height:945;visibility:visible;mso-wrap-style:square;v-text-anchor:top" coordsize="2374,9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N4iCvwAA&#10;ANwAAAAPAAAAZHJzL2Rvd25yZXYueG1sRE9Ni8IwEL0v+B/CCN7WVA+i1bQsK7KKp6p4Hpox7W4z&#10;KU221n9vDoLHx/ve5INtRE+drx0rmE0TEMSl0zUbBZfz7nMJwgdkjY1jUvAgD3k2+thgqt2dC+pP&#10;wYgYwj5FBVUIbSqlLyuy6KeuJY7czXUWQ4SdkbrDewy3jZwnyUJarDk2VNjSd0Xl3+nfKjA/tL20&#10;za/tr9tbeSiKo/HyqNRkPHytQQQawlv8cu+1gvkqzo9n4hGQ2R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Ds3iIK/AAAA3AAAAA8AAAAAAAAAAAAAAAAAlwIAAGRycy9kb3ducmV2&#10;LnhtbFBLBQYAAAAABAAEAPUAAACDAwAAAAA=&#10;" path="m1789,860l1789,860,1874,835,1954,805,2034,770,2109,735,2179,695,2249,655,2314,610,2374,565,2324,500,2274,435,2224,380,2169,325,2109,275,2044,230,1979,190,1914,150,1844,115,1774,85,1699,60,1629,40,1554,25,1474,10,1394,5,1314,,1234,,1149,10,1070,15,985,30,905,50,820,75,735,100,655,135,570,175,485,215,400,265,315,315,235,370,155,430,80,495,,565,40,605,85,645,135,685,190,720,250,755,315,785,380,815,455,840,530,865,605,885,685,900,760,915,845,930,930,935,1100,945,1189,945,1279,945,1369,935,1454,930,1539,915,1624,900,1704,880,1789,860xe" fillcolor="#d86b77 [1941]" strokecolor="#d86b77 [1941]" strokeweight=".25pt">
                    <v:fill color2="#f2cdd1 [661]" angle="-45" focus="-50%" type="gradient"/>
                    <v:shadow color="#4e141a [1605]" opacity=".5" offset="1pt"/>
                    <v:path arrowok="t" o:connecttype="custom" o:connectlocs="1789,860;1954,805;2109,735;2249,655;2374,565;2324,500;2224,380;2109,275;1979,190;1914,150;1774,85;1629,40;1474,10;1314,0;1234,0;1070,15;905,50;735,100;655,135;485,215;315,315;155,430;0,565;40,605;135,685;250,755;380,815;455,840;605,885;760,915;930,935;1100,945;1279,945;1454,930;1624,900;1789,860" o:connectangles="0,0,0,0,0,0,0,0,0,0,0,0,0,0,0,0,0,0,0,0,0,0,0,0,0,0,0,0,0,0,0,0,0,0,0,0"/>
                  </v:shape>
                  <v:shape id="Freeform 3853" o:spid="_x0000_s1145" style="position:absolute;left:250;top:991;width:405;height:270;visibility:visible;mso-wrap-style:square;v-text-anchor:top" coordsize="405,2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DpEHvwAA&#10;ANwAAAAPAAAAZHJzL2Rvd25yZXYueG1sRI/NCsIwEITvgu8QVvCmqR5Eq1HEHxA82RbPS7O2xWZT&#10;mqj17Y0geBxm5htmtelMLZ7Uusqygsk4AkGcW11xoSBLj6M5COeRNdaWScGbHGzW/d4KY21ffKFn&#10;4gsRIOxiVFB638RSurwkg25sG+Lg3Wxr0AfZFlK3+ApwU8tpFM2kwYrDQokN7UrK78nDKDjskjq5&#10;X7Or5v1Zv/eLtLCcKjUcdNslCE+d/4d/7ZNWMF1M4HsmHAG5/g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QOkQe/AAAA3AAAAA8AAAAAAAAAAAAAAAAAlwIAAGRycy9kb3ducmV2&#10;LnhtbFBLBQYAAAAABAAEAPUAAACDAwAAAAA=&#10;" path="m355,55l355,55,330,30,300,10,270,,240,,205,5,170,15,135,40,105,65,70,105,45,155,20,205,,270,55,190,80,160,110,135,135,115,160,100,190,90,215,85,240,85,265,90,285,100,310,120,335,140,360,165,380,200,405,235,400,180,390,135,375,95,355,55xe" fillcolor="#e59ca4 [1301]" strokecolor="#d86b77 [1941]" strokeweight=".25pt">
                    <v:path arrowok="t" o:connecttype="custom" o:connectlocs="355,55;355,55;330,30;300,10;270,0;240,0;240,0;205,5;170,15;135,40;105,65;105,65;70,105;45,155;20,205;0,270;0,270;55,190;80,160;110,135;135,115;160,100;190,90;215,85;240,85;265,90;285,100;310,120;335,140;360,165;380,200;405,235;405,235;400,180;390,135;375,95;355,55;355,55" o:connectangles="0,0,0,0,0,0,0,0,0,0,0,0,0,0,0,0,0,0,0,0,0,0,0,0,0,0,0,0,0,0,0,0,0,0,0,0,0,0"/>
                  </v:shape>
                  <v:shape id="Freeform 3854" o:spid="_x0000_s1146" style="position:absolute;left:175;top:1496;width:385;height:410;visibility:visible;mso-wrap-style:square;v-text-anchor:top" coordsize="385,4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iQe6wgAA&#10;ANwAAAAPAAAAZHJzL2Rvd25yZXYueG1sRI9NasMwEIX3hdxBTKC7Ro4XpXGjhBJisDfBTnuAwZpa&#10;ptbIWEps3z4qFLp8vJ+Ptz/Othd3Gn3nWMF2k4AgbpzuuFXw9Zm/vIHwAVlj75gULOTheFg97THT&#10;buKa7tfQijjCPkMFJoQhk9I3hiz6jRuIo/ftRoshyrGVesQpjttepknyKi12HAkGBzoZan6uNxsh&#10;WFxqbrrJVPnOV+eizBddKvW8nj/eQQSaw3/4r11oBekuhd8z8QjIww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qJB7rCAAAA3AAAAA8AAAAAAAAAAAAAAAAAlwIAAGRycy9kb3du&#10;cmV2LnhtbFBLBQYAAAAABAAEAPUAAACGAwAAAAA=&#10;" path="m45,410l45,410,40,360,40,315,40,275,50,240,60,205,70,175,90,145,110,120,130,100,155,85,185,70,220,60,255,50,295,45,335,45,385,45,320,25,265,15,215,5,170,,130,5,95,15,65,25,40,45,20,75,10,105,,140,,185,,230,10,285,25,345,45,410xe" fillcolor="#e59ca4 [1301]" strokecolor="#d86b77 [1941]" strokeweight=".25pt">
                    <v:path arrowok="t" o:connecttype="custom" o:connectlocs="45,410;45,410;40,360;40,315;40,275;50,240;60,205;70,175;90,145;110,120;130,100;155,85;185,70;220,60;255,50;295,45;335,45;385,45;385,45;320,25;265,15;215,5;170,0;130,5;95,15;65,25;40,45;20,75;10,105;0,140;0,185;0,230;10,285;25,345;45,410;45,410" o:connectangles="0,0,0,0,0,0,0,0,0,0,0,0,0,0,0,0,0,0,0,0,0,0,0,0,0,0,0,0,0,0,0,0,0,0,0,0"/>
                  </v:shape>
                  <v:shape id="Freeform 3855" o:spid="_x0000_s1147" style="position:absolute;left:475;top:1641;width:255;height:336;visibility:visible;mso-wrap-style:square;v-text-anchor:top" coordsize="255,3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56orwwAA&#10;ANwAAAAPAAAAZHJzL2Rvd25yZXYueG1sRI9Ba8JAFITvgv9heYXedFMLEqOrFEHJtUloPT6yz2xo&#10;9m3Irpr213cFweMwM98wm91oO3GlwbeOFbzNExDEtdMtNwqq8jBLQfiArLFzTAp+ycNuO51sMNPu&#10;xp90LUIjIoR9hgpMCH0mpa8NWfRz1xNH7+wGiyHKoZF6wFuE204ukmQpLbYcFwz2tDdU/xQXq+AU&#10;kuqA3zW16d+qOJn8KPvyS6nXl/FjDSLQGJ7hRzvXChard7ifiUdAbv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556orwwAAANwAAAAPAAAAAAAAAAAAAAAAAJcCAABkcnMvZG93&#10;bnJldi54bWxQSwUGAAAAAAQABAD1AAAAhwMAAAAA&#10;" path="m255,0l255,,175,,140,5,110,10,80,20,55,35,40,50,25,70,10,95,5,120,,145,5,180,10,215,20,250,50,336,45,275,50,220,65,170,85,125,115,85,155,50,200,25,255,0xe" fillcolor="#e59ca4 [1301]" strokecolor="#d86b77 [1941]" strokeweight=".25pt">
                    <v:path arrowok="t" o:connecttype="custom" o:connectlocs="255,0;255,0;175,0;140,5;110,10;80,20;55,35;40,50;25,70;10,95;5,120;0,145;5,180;10,215;20,250;50,336;50,336;45,275;50,220;65,170;85,125;115,85;155,50;200,25;255,0;255,0" o:connectangles="0,0,0,0,0,0,0,0,0,0,0,0,0,0,0,0,0,0,0,0,0,0,0,0,0,0"/>
                  </v:shape>
                  <v:shape id="Freeform 3856" o:spid="_x0000_s1148" style="position:absolute;left:2459;top:786;width:285;height:305;visibility:visible;mso-wrap-style:square;v-text-anchor:top" coordsize="285,30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YqDrxQAA&#10;ANwAAAAPAAAAZHJzL2Rvd25yZXYueG1sRI/dasJAFITvC77Dcgq9kboxqLSpq4jFkIsimvYBDtnT&#10;JJg9G7Jrft6+Wyj0cpiZb5jtfjSN6KlztWUFy0UEgriwuuZSwdfn6fkFhPPIGhvLpGAiB/vd7GGL&#10;ibYDX6nPfSkChF2CCirv20RKV1Rk0C1sSxy8b9sZ9EF2pdQdDgFuGhlH0UYarDksVNjSsaLilt+N&#10;goyL+e1eX96HdcQf6XlKc6ljpZ4ex8MbCE+j/w//tTOtIH5dwe+ZcATk7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RioOvFAAAA3AAAAA8AAAAAAAAAAAAAAAAAlwIAAGRycy9k&#10;b3ducmV2LnhtbFBLBQYAAAAABAAEAPUAAACJAwAAAAA=&#10;" path="m285,20l285,20,205,5,170,,135,5,105,10,80,15,60,30,40,45,25,65,15,90,5,115,,145,,180,5,220,15,305,25,245,40,195,65,150,95,110,130,80,175,50,225,35,285,20xe" fillcolor="#e59ca4 [1301]" strokecolor="#d86b77 [1941]" strokeweight=".25pt">
                    <v:path arrowok="t" o:connecttype="custom" o:connectlocs="285,20;285,20;205,5;170,0;135,5;105,10;80,15;60,30;40,45;25,65;15,90;5,115;0,145;0,180;5,220;15,305;15,305;25,245;40,195;65,150;95,110;130,80;175,50;225,35;285,20;285,20" o:connectangles="0,0,0,0,0,0,0,0,0,0,0,0,0,0,0,0,0,0,0,0,0,0,0,0,0,0"/>
                  </v:shape>
                  <v:shape id="Freeform 3857" o:spid="_x0000_s1149" style="position:absolute;left:2714;top:1166;width:410;height:300;visibility:visible;mso-wrap-style:square;v-text-anchor:top" coordsize="410,3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saxRxQAA&#10;ANwAAAAPAAAAZHJzL2Rvd25yZXYueG1sRI9Ba8JAFITvgv9heYI33WhbqdFVqiIIgqht78/sM4lm&#10;34bsqtFf3xUKHoeZ+YYZT2tTiCtVLresoNeNQBAnVuecKvj5XnY+QTiPrLGwTAru5GA6aTbGGGt7&#10;4x1d9z4VAcIuRgWZ92UspUsyMui6tiQO3tFWBn2QVSp1hbcAN4XsR9FAGsw5LGRY0jyj5Ly/GAV4&#10;OPJ2M3sr32en9dD/Rov5/XFSqt2qv0YgPNX+Ff5vr7SC/vADnmfCEZCT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OxrFHFAAAA3AAAAA8AAAAAAAAAAAAAAAAAlwIAAGRycy9k&#10;b3ducmV2LnhtbFBLBQYAAAAABAAEAPUAAACJAwAAAAA=&#10;" path="m180,15l180,15,135,35,90,65,45,105,,150,85,105,120,90,155,80,190,70,220,70,245,75,270,80,295,90,315,105,330,130,345,155,355,185,365,215,370,255,375,300,395,250,410,200,410,155,410,115,395,80,380,55,360,30,330,10,295,,260,,220,5,180,15xe" fillcolor="#e59ca4 [1301]" strokecolor="#d86b77 [1941]" strokeweight=".25pt">
                    <v:path arrowok="t" o:connecttype="custom" o:connectlocs="180,15;180,15;135,35;90,65;45,105;0,150;0,150;0,150;0,150;85,105;120,90;155,80;190,70;220,70;245,75;270,80;295,90;315,105;330,130;345,155;355,185;365,215;370,255;375,300;375,300;395,250;410,200;410,155;410,115;410,115;395,80;380,55;360,30;330,10;330,10;295,0;260,0;220,5;180,15;180,15" o:connectangles="0,0,0,0,0,0,0,0,0,0,0,0,0,0,0,0,0,0,0,0,0,0,0,0,0,0,0,0,0,0,0,0,0,0,0,0,0,0,0,0"/>
                  </v:shape>
                  <v:shape id="Freeform 3858" o:spid="_x0000_s1150" style="position:absolute;left:2629;top:896;width:475;height:320;visibility:visible;mso-wrap-style:square;v-text-anchor:top" coordsize="475,3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VSdzxQAA&#10;ANwAAAAPAAAAZHJzL2Rvd25yZXYueG1sRI9Bi8IwFITvC/6H8AQvi6brQdxqFBFEDx60lrLHR/Ns&#10;i81LabK2+uuNsLDHYWa+YZbr3tTiTq2rLCv4mkQgiHOrKy4UpJfdeA7CeWSNtWVS8CAH69XgY4mx&#10;th2f6Z74QgQIuxgVlN43sZQuL8mgm9iGOHhX2xr0QbaF1C12AW5qOY2imTRYcVgosaFtSfkt+TUK&#10;OLtkn7fu2aVJlmJ0qo8/+3mu1GjYbxYgPPX+P/zXPmgF0+8ZvM+EIyBX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hVJ3PFAAAA3AAAAA8AAAAAAAAAAAAAAAAAlwIAAGRycy9k&#10;b3ducmV2LnhtbFBLBQYAAAAABAAEAPUAAACJAwAAAAA=&#10;" path="m475,175l475,175,430,130,390,90,350,55,310,30,275,15,240,5,205,,175,5,150,20,120,40,95,70,70,105,50,145,30,200,15,255,,320,20,280,40,240,65,205,90,175,115,155,140,130,170,115,200,105,230,100,260,95,290,100,325,105,360,115,400,130,435,150,475,175xe" fillcolor="#e59ca4 [1301]" strokecolor="#d86b77 [1941]" strokeweight=".25pt">
                    <v:path arrowok="t" o:connecttype="custom" o:connectlocs="475,175;475,175;430,130;390,90;350,55;310,30;275,15;240,5;205,0;175,5;150,20;120,40;95,70;70,105;50,145;30,200;15,255;0,320;0,320;20,280;40,240;65,205;90,175;115,155;140,130;170,115;200,105;230,100;260,95;290,100;325,105;360,115;400,130;435,150;475,175;475,175" o:connectangles="0,0,0,0,0,0,0,0,0,0,0,0,0,0,0,0,0,0,0,0,0,0,0,0,0,0,0,0,0,0,0,0,0,0,0,0"/>
                  </v:shape>
                  <v:shape id="Freeform 3859" o:spid="_x0000_s1151" style="position:absolute;left:1739;top:1376;width:890;height:235;visibility:visible;mso-wrap-style:square;v-text-anchor:top" coordsize="890,2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8w8WxAAA&#10;ANwAAAAPAAAAZHJzL2Rvd25yZXYueG1sRI9Ra8JAEITfhf6HYwt900tDUZvmIkUoFB8qRn/AkluT&#10;0NxeuFs1/vteodDHYeabYcrN5AZ1pRB7zwaeFxko4sbbnlsDp+PHfA0qCrLFwTMZuFOETfUwK7Gw&#10;/sYHutbSqlTCsUADnchYaB2bjhzGhR+Jk3f2waEkGVptA95SuRt0nmVL7bDntNDhSNuOmu/64gzk&#10;u5e83X5d3H6/xN0xO8s9nMSYp8fp/Q2U0CT/4T/60ybudQW/Z9IR0NU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PMPFsQAAADcAAAADwAAAAAAAAAAAAAAAACXAgAAZHJzL2Rv&#10;d25yZXYueG1sUEsFBgAAAAAEAAQA9QAAAIgDAAAAAA==&#10;" path="m540,40l540,40,515,25,485,10,460,5,435,,410,5,385,10,360,20,335,30,275,70,220,120,160,170,100,205,75,220,50,230,25,235,,235,50,235,150,235,245,230,420,215,590,190,670,175,745,155,820,135,890,110,815,130,750,135,720,135,690,130,660,120,635,110,540,40xe" fillcolor="#0d0d0d [3069]" strokecolor="#d86b77 [1941]" strokeweight=".25pt">
                    <v:path arrowok="t" o:connecttype="custom" o:connectlocs="540,40;540,40;515,25;485,10;460,5;435,0;435,0;410,5;385,10;360,20;335,30;275,70;220,120;220,120;160,170;100,205;75,220;50,230;25,235;0,235;0,235;50,235;50,235;150,235;245,230;245,230;420,215;590,190;670,175;745,155;820,135;890,110;890,110;815,130;750,135;720,135;690,130;660,120;635,110;635,110;540,40;540,40" o:connectangles="0,0,0,0,0,0,0,0,0,0,0,0,0,0,0,0,0,0,0,0,0,0,0,0,0,0,0,0,0,0,0,0,0,0,0,0,0,0,0,0,0,0"/>
                  </v:shape>
                  <v:shape id="Freeform 3860" o:spid="_x0000_s1152" style="position:absolute;left:605;top:1346;width:1109;height:265;visibility:visible;mso-wrap-style:square;v-text-anchor:top" coordsize="1109,2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XQlFwQAA&#10;ANwAAAAPAAAAZHJzL2Rvd25yZXYueG1sRE/LisIwFN0P+A/hDrgZxtQuRDtGGQZGdCU+Nu4uzbUp&#10;bW5qE2v1681CcHk47/myt7XoqPWlYwXjUQKCOHe65ELB8fD/PQXhA7LG2jEpuJOH5WLwMcdMuxvv&#10;qNuHQsQQ9hkqMCE0mZQ+N2TRj1xDHLmzay2GCNtC6hZvMdzWMk2SibRYcmww2NCfobzaX60CPJvV&#10;pts86LL7qk7HlCbbqkalhp/97w+IQH14i1/utVaQzuLaeCYeAbl4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l0JRcEAAADcAAAADwAAAAAAAAAAAAAAAACXAgAAZHJzL2Rvd25y&#10;ZXYueG1sUEsFBgAAAAAEAAQA9QAAAIUDAAAAAA==&#10;" path="m490,25l490,25,370,95,330,110,295,120,250,125,205,130,160,130,110,130,,115,215,160,425,200,620,225,815,245,940,255,1064,265,1109,265,1079,260,1044,255,1009,245,979,230,945,215,910,195,845,145,780,85,740,50,705,30,670,15,635,5,595,,570,,545,5,515,10,490,25xe" fillcolor="#0d0d0d [3069]" strokecolor="#d86b77 [1941]" strokeweight=".25pt">
                    <v:path arrowok="t" o:connecttype="custom" o:connectlocs="490,25;490,25;370,95;370,95;330,110;295,120;250,125;205,130;160,130;110,130;0,115;0,115;215,160;425,200;620,225;815,245;815,245;940,255;1064,265;1064,265;1109,265;1109,265;1079,260;1044,255;1009,245;979,230;945,215;910,195;845,145;845,145;780,85;740,50;740,50;705,30;670,15;635,5;595,0;595,0;570,0;545,5;515,10;490,25;490,25" o:connectangles="0,0,0,0,0,0,0,0,0,0,0,0,0,0,0,0,0,0,0,0,0,0,0,0,0,0,0,0,0,0,0,0,0,0,0,0,0,0,0,0,0,0,0"/>
                  </v:shape>
                  <v:shape id="Freeform 3861" o:spid="_x0000_s1153" style="position:absolute;left:420;top:1421;width:2374;height:380;visibility:visible;mso-wrap-style:square;v-text-anchor:top" coordsize="2374,3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XK4DxgAA&#10;ANwAAAAPAAAAZHJzL2Rvd25yZXYueG1sRI9Ba8JAFITvBf/D8oTe6kYpRaOrSEBoLy1qC3p7ZJ9J&#10;MPs2Ztdk01/fLRR6HGbmG2a1CaYWHbWusqxgOklAEOdWV1wo+DzunuYgnEfWWFsmBQM52KxHDytM&#10;te15T93BFyJC2KWooPS+SaV0eUkG3cQ2xNG72Nagj7ItpG6xj3BTy1mSvEiDFceFEhvKSsqvh7tR&#10;QOF++crfTsP3M2bh4z3B/Xl+U+pxHLZLEJ6C/w//tV+1gtliAb9n4hGQ6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NXK4DxgAAANwAAAAPAAAAAAAAAAAAAAAAAJcCAABkcnMv&#10;ZG93bnJldi54bWxQSwUGAAAAAAQABAD1AAAAigMAAAAA&#10;" path="m2374,0l2374,,2294,35,2214,65,2139,90,2064,110,1989,130,1909,145,1739,170,1564,185,1469,190,1369,190,1319,190,1294,190,1249,190,1125,180,1000,170,805,150,610,125,400,85,185,40,,,40,40,85,80,135,120,190,155,250,190,315,220,380,250,455,275,475,280,550,305,620,320,775,355,935,370,1100,380,1269,380,1354,375,1434,365,1524,355,1614,335,1699,320,1789,295,1804,290,1884,265,1964,235,2044,205,2114,170,2184,130,2249,90,2314,45,2374,0xe" fillcolor="#e59ca4 [1301]" strokecolor="#d86b77 [1941]" strokeweight=".25pt">
                    <v:path arrowok="t" o:connecttype="custom" o:connectlocs="2374,0;2214,65;2139,90;1989,130;1739,170;1564,185;1369,190;1319,190;1294,190;1249,190;1125,180;1000,170;610,125;185,40;0,0;40,40;135,120;250,190;380,250;455,275;475,280;620,320;935,370;1100,380;1100,380;1354,375;1434,365;1614,335;1789,295;1804,290;1884,265;2044,205;2184,130;2314,45;2374,0" o:connectangles="0,0,0,0,0,0,0,0,0,0,0,0,0,0,0,0,0,0,0,0,0,0,0,0,0,0,0,0,0,0,0,0,0,0,0"/>
                  </v:shape>
                  <v:shape id="Freeform 3862" o:spid="_x0000_s1154" style="position:absolute;left:1984;top:1421;width:810;height:290;visibility:visible;mso-wrap-style:square;v-text-anchor:top" coordsize="810,2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UUjMwQAA&#10;ANwAAAAPAAAAZHJzL2Rvd25yZXYueG1sRE/NisIwEL4v+A5hBG9r2hWWWo0igosXZa0+wNCMbbWZ&#10;1CbW6tNvDgseP77/+bI3teiodZVlBfE4AkGcW11xoeB03HwmIJxH1lhbJgVPcrBcDD7mmGr74AN1&#10;mS9ECGGXooLS+yaV0uUlGXRj2xAH7mxbgz7AtpC6xUcIN7X8iqJvabDi0FBiQ+uS8mt2NwrsJf4t&#10;qtduetv+JEm839G6O5FSo2G/moHw1Pu3+N+91QomUZgfzoQjIBd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FFIzMEAAADcAAAADwAAAAAAAAAAAAAAAACXAgAAZHJzL2Rvd25y&#10;ZXYueG1sUEsFBgAAAAAEAAQA9QAAAIUDAAAAAA==&#10;" path="m810,0l810,,730,35,650,65,575,90,500,110,425,130,345,145,175,170,,185,240,290,320,265,400,235,480,205,550,170,620,130,685,90,750,45,810,0xe" fillcolor="#761e28 [2405]" strokecolor="#d86b77 [1941]" strokeweight=".25pt">
                    <v:path arrowok="t" o:connecttype="custom" o:connectlocs="810,0;810,0;730,35;650,65;650,65;575,90;500,110;425,130;345,145;175,170;0,185;240,290;240,290;320,265;400,235;480,205;550,170;620,130;685,90;750,45;810,0;810,0" o:connectangles="0,0,0,0,0,0,0,0,0,0,0,0,0,0,0,0,0,0,0,0,0,0"/>
                  </v:shape>
                  <v:shape id="Freeform 3863" o:spid="_x0000_s1155" style="position:absolute;left:420;top:1421;width:1000;height:280;visibility:visible;mso-wrap-style:square;v-text-anchor:top" coordsize=",2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18tmwwAA&#10;ANwAAAAPAAAAZHJzL2Rvd25yZXYueG1sRI9Ba8JAFITvgv9heYXedFcFLdFVakCw9SCmen9kn0kw&#10;+zZkVxP/fVco9DjMzDfMatPbWjyo9ZVjDZOxAkGcO1NxoeH8sxt9gPAB2WDtmDQ8ycNmPRysMDGu&#10;4xM9slCICGGfoIYyhCaR0uclWfRj1xBH7+paiyHKtpCmxS7CbS2nSs2lxYrjQokNpSXlt+xuNWSp&#10;Ou4Wh0M6Lb6/rs/LibbdnbR+f+s/lyAC9eE//NfeGw0zNYHXmXgE5Po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q18tmwwAAANwAAAAPAAAAAAAAAAAAAAAAAJcCAABkcnMvZG93&#10;bnJldi54bWxQSwUGAAAAAAQABAD1AAAAhwMAAAAA&#10;" path="m455,275l455,275,475,280,620,270,690,260,760,250,820,235,885,215,940,195,1000,170,805,150,610,125,400,85,185,40,,,40,40,85,80,135,120,190,155,250,190,315,220,380,250,455,275xe" fillcolor="#761e28 [2405]" strokecolor="#d86b77 [1941]" strokeweight=".25pt">
                    <v:path arrowok="t" o:connecttype="custom" o:connectlocs="455,275;455,275;475,280;475,280;620,270;690,260;760,250;820,235;885,215;940,195;1000,170;1000,170;805,150;610,125;400,85;185,40;185,40;0,0;0,0;40,40;85,80;135,120;190,155;250,190;315,220;380,250;455,275;455,275" o:connectangles="0,0,0,0,0,0,0,0,0,0,0,0,0,0,0,0,0,0,0,0,0,0,0,0,0,0,0,0"/>
                  </v:shape>
                  <v:shape id="Freeform 3864" o:spid="_x0000_s1156" style="position:absolute;left:1520;top:1611;width:334;height:190;visibility:visible;mso-wrap-style:square;v-text-anchor:top" coordsize="334,1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C/CExAAA&#10;ANwAAAAPAAAAZHJzL2Rvd25yZXYueG1sRI9Ba8JAFITvgv9heUJvZmNKRFJXkUJKDj00tt4f2dck&#10;mn0bsltN/n1XEDwOM/MNs92PphNXGlxrWcEqikEQV1a3XCv4+c6XGxDOI2vsLJOCiRzsd/PZFjNt&#10;b1zS9ehrESDsMlTQeN9nUrqqIYMusj1x8H7tYNAHOdRSD3gLcNPJJI7X0mDLYaHBnt4bqi7HP6Mg&#10;+TylX8XHYSpX6XTmKs11UeZKvSzGwxsIT6N/hh/tQit4jRO4nwlHQO7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AvwhMQAAADcAAAADwAAAAAAAAAAAAAAAACXAgAAZHJzL2Rv&#10;d25yZXYueG1sUEsFBgAAAAAEAAQA9QAAAIgDAAAAAA==&#10;" path="m219,0l219,,194,,149,,129,40,94,85,54,135,,190,169,190,254,185,334,175,269,,219,0xe" fillcolor="#761e28 [2405]" strokecolor="#d86b77 [1941]" strokeweight=".25pt">
                    <v:path arrowok="t" o:connecttype="custom" o:connectlocs="219,0;219,0;194,0;194,0;149,0;149,0;129,40;94,85;54,135;0,190;0,190;0,190;0,190;169,190;254,185;334,175;269,0;269,0;219,0;219,0" o:connectangles="0,0,0,0,0,0,0,0,0,0,0,0,0,0,0,0,0,0,0,0"/>
                  </v:shape>
                  <v:shape id="Freeform 3865" o:spid="_x0000_s1157" style="position:absolute;left:2029;top:1431;width:210;height:125;visibility:visible;mso-wrap-style:square;v-text-anchor:top" coordsize="210,1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PR3OxAAA&#10;ANwAAAAPAAAAZHJzL2Rvd25yZXYueG1sRI9Ba8JAFITvQv/D8gredFMFkegqtlD1ajSU3h7ZZzaa&#10;fRuyq0Z/fbcgeBxm5htmvuxsLa7U+sqxgo9hAoK4cLriUsFh/z2YgvABWWPtmBTcycNy8dabY6rd&#10;jXd0zUIpIoR9igpMCE0qpS8MWfRD1xBH7+haiyHKtpS6xVuE21qOkmQiLVYcFww29GWoOGcXq+BT&#10;nzbnUX5/5M36J9v/bk2ucadU/71bzUAE6sIr/GxvtYJxMob/M/EIyMU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T0dzsQAAADcAAAADwAAAAAAAAAAAAAAAACXAgAAZHJzL2Rv&#10;d25yZXYueG1sUEsFBgAAAAAEAAQA9QAAAIgDAAAAAA==&#10;" path="m210,40l210,40,200,25,195,15,185,5,175,,160,,140,5,120,15,95,25,70,45,45,65,20,90,,115,65,120,120,125,160,115,180,105,190,95,205,85,210,70,210,55,210,40xe" fillcolor="#f9b268 [1940]" strokecolor="#d86b77 [1941]" strokeweight=".25pt">
                    <v:path arrowok="t" o:connecttype="custom" o:connectlocs="210,40;210,40;200,25;195,15;185,5;175,0;175,0;160,0;140,5;120,15;95,25;95,25;70,45;45,65;20,90;0,115;0,115;65,120;120,125;160,115;180,105;190,95;190,95;205,85;210,70;210,55;210,40;210,40" o:connectangles="0,0,0,0,0,0,0,0,0,0,0,0,0,0,0,0,0,0,0,0,0,0,0,0,0,0,0,0"/>
                  </v:shape>
                  <v:shape id="Freeform 3866" o:spid="_x0000_s1158" style="position:absolute;left:1135;top:1396;width:200;height:130;visibility:visible;mso-wrap-style:square;v-text-anchor:top" coordsize="200,1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6LCoxgAA&#10;ANwAAAAPAAAAZHJzL2Rvd25yZXYueG1sRI9PawIxFMTvgt8hPMGbJq1FZGuUUhD2YFv/tfT4SF53&#10;l25elk3U3W/fFASPw8z8hlmuO1eLC7Wh8qzhYapAEBtvKy40nI6byQJEiMgWa8+koacA69VwsMTM&#10;+ivv6XKIhUgQDhlqKGNsMimDKclhmPqGOHk/vnUYk2wLaVu8Jrir5aNSc+mw4rRQYkOvJZnfw9lp&#10;+Pru37YfRU7Hjfqs+93e5O87o/V41L08g4jUxXv41s6thpl6gv8z6QjI1R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16LCoxgAAANwAAAAPAAAAAAAAAAAAAAAAAJcCAABkcnMv&#10;ZG93bnJldi54bWxQSwUGAAAAAAQABAD1AAAAigMAAAAA&#10;" path="m5,35l5,35,,50,,65,5,80,15,95,25,105,40,115,85,125,135,130,200,125,185,100,165,75,140,55,120,35,95,15,70,5,55,,40,,30,5,20,10,5,35xe" fillcolor="#f9b268 [1940]" strokecolor="#d86b77 [1941]" strokeweight=".25pt">
                    <v:path arrowok="t" o:connecttype="custom" o:connectlocs="5,35;5,35;0,50;0,65;5,80;15,95;15,95;25,105;40,115;85,125;135,130;200,125;200,125;185,100;165,75;140,55;120,35;120,35;95,15;70,5;55,0;40,0;40,0;30,5;20,10;5,35;5,35" o:connectangles="0,0,0,0,0,0,0,0,0,0,0,0,0,0,0,0,0,0,0,0,0,0,0,0,0,0,0"/>
                  </v:shape>
                </v:group>
                <v:shape id="AutoShape 3867" o:spid="_x0000_s1159" type="#_x0000_t183" style="position:absolute;left:8685;top:6237;width:671;height:672;rotation:2333235fd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pDChxQAA&#10;ANwAAAAPAAAAZHJzL2Rvd25yZXYueG1sRI9Ra8JAEITfBf/DsYJv9WK10kZPEUuLD22l1h+w5NYk&#10;mtsLuVWjv75XKPg4zMw3zGzRukqdqQmlZwPDQQKKOPO25NzA7uft4RlUEGSLlWcycKUAi3m3M8PU&#10;+gt/03kruYoQDikaKETqVOuQFeQwDHxNHL29bxxKlE2ubYOXCHeVfkySiXZYclwosKZVQdlxe3IG&#10;Pk+r+uBfh+8vXzS2uLvtRT42xvR77XIKSqiVe/i/vbYGRskT/J2JR0DPf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ykMKHFAAAA3AAAAA8AAAAAAAAAAAAAAAAAlwIAAGRycy9k&#10;b3ducmV2LnhtbFBLBQYAAAAABAAEAPUAAACJAwAAAAA=&#10;" fillcolor="white [3212]" stroked="f" strokecolor="#d9c19b [1945]" strokeweight="1pt">
                  <v:fill opacity="39321f"/>
                  <v:shadow color="#664c26 [1609]" opacity=".5" offset="1pt"/>
                </v:shape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956218" behindDoc="0" locked="0" layoutInCell="1" allowOverlap="1">
                <wp:simplePos x="0" y="0"/>
                <wp:positionH relativeFrom="column">
                  <wp:posOffset>601345</wp:posOffset>
                </wp:positionH>
                <wp:positionV relativeFrom="paragraph">
                  <wp:posOffset>548005</wp:posOffset>
                </wp:positionV>
                <wp:extent cx="5668645" cy="2453640"/>
                <wp:effectExtent l="4445" t="1905" r="3810" b="0"/>
                <wp:wrapNone/>
                <wp:docPr id="38" name="Group 4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8645" cy="2453640"/>
                          <a:chOff x="1667" y="1583"/>
                          <a:chExt cx="8927" cy="3864"/>
                        </a:xfrm>
                      </wpg:grpSpPr>
                      <wps:wsp>
                        <wps:cNvPr id="39" name="Rectangle 3320"/>
                        <wps:cNvSpPr>
                          <a:spLocks noChangeArrowheads="1"/>
                        </wps:cNvSpPr>
                        <wps:spPr bwMode="auto">
                          <a:xfrm>
                            <a:off x="1667" y="1583"/>
                            <a:ext cx="8927" cy="3801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  <a:alpha val="60001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29783" dir="3885598" algn="ctr" rotWithShape="0">
                                    <a:schemeClr val="accent3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322"/>
                        <wps:cNvSpPr>
                          <a:spLocks/>
                        </wps:cNvSpPr>
                        <wps:spPr bwMode="auto">
                          <a:xfrm>
                            <a:off x="1667" y="3316"/>
                            <a:ext cx="8911" cy="2131"/>
                          </a:xfrm>
                          <a:custGeom>
                            <a:avLst/>
                            <a:gdLst>
                              <a:gd name="T0" fmla="*/ 10091 w 11748"/>
                              <a:gd name="T1" fmla="*/ 27 h 4104"/>
                              <a:gd name="T2" fmla="*/ 10091 w 11748"/>
                              <a:gd name="T3" fmla="*/ 27 h 4104"/>
                              <a:gd name="T4" fmla="*/ 9649 w 11748"/>
                              <a:gd name="T5" fmla="*/ 71 h 4104"/>
                              <a:gd name="T6" fmla="*/ 9188 w 11748"/>
                              <a:gd name="T7" fmla="*/ 125 h 4104"/>
                              <a:gd name="T8" fmla="*/ 8701 w 11748"/>
                              <a:gd name="T9" fmla="*/ 204 h 4104"/>
                              <a:gd name="T10" fmla="*/ 8204 w 11748"/>
                              <a:gd name="T11" fmla="*/ 293 h 4104"/>
                              <a:gd name="T12" fmla="*/ 8204 w 11748"/>
                              <a:gd name="T13" fmla="*/ 293 h 4104"/>
                              <a:gd name="T14" fmla="*/ 7841 w 11748"/>
                              <a:gd name="T15" fmla="*/ 364 h 4104"/>
                              <a:gd name="T16" fmla="*/ 7407 w 11748"/>
                              <a:gd name="T17" fmla="*/ 461 h 4104"/>
                              <a:gd name="T18" fmla="*/ 6300 w 11748"/>
                              <a:gd name="T19" fmla="*/ 718 h 4104"/>
                              <a:gd name="T20" fmla="*/ 6300 w 11748"/>
                              <a:gd name="T21" fmla="*/ 718 h 4104"/>
                              <a:gd name="T22" fmla="*/ 5103 w 11748"/>
                              <a:gd name="T23" fmla="*/ 993 h 4104"/>
                              <a:gd name="T24" fmla="*/ 4226 w 11748"/>
                              <a:gd name="T25" fmla="*/ 1188 h 4104"/>
                              <a:gd name="T26" fmla="*/ 4226 w 11748"/>
                              <a:gd name="T27" fmla="*/ 1188 h 4104"/>
                              <a:gd name="T28" fmla="*/ 4085 w 11748"/>
                              <a:gd name="T29" fmla="*/ 1215 h 4104"/>
                              <a:gd name="T30" fmla="*/ 3943 w 11748"/>
                              <a:gd name="T31" fmla="*/ 1232 h 4104"/>
                              <a:gd name="T32" fmla="*/ 3801 w 11748"/>
                              <a:gd name="T33" fmla="*/ 1241 h 4104"/>
                              <a:gd name="T34" fmla="*/ 3642 w 11748"/>
                              <a:gd name="T35" fmla="*/ 1250 h 4104"/>
                              <a:gd name="T36" fmla="*/ 3482 w 11748"/>
                              <a:gd name="T37" fmla="*/ 1250 h 4104"/>
                              <a:gd name="T38" fmla="*/ 3323 w 11748"/>
                              <a:gd name="T39" fmla="*/ 1241 h 4104"/>
                              <a:gd name="T40" fmla="*/ 3154 w 11748"/>
                              <a:gd name="T41" fmla="*/ 1232 h 4104"/>
                              <a:gd name="T42" fmla="*/ 2977 w 11748"/>
                              <a:gd name="T43" fmla="*/ 1206 h 4104"/>
                              <a:gd name="T44" fmla="*/ 2977 w 11748"/>
                              <a:gd name="T45" fmla="*/ 1206 h 4104"/>
                              <a:gd name="T46" fmla="*/ 2756 w 11748"/>
                              <a:gd name="T47" fmla="*/ 1170 h 4104"/>
                              <a:gd name="T48" fmla="*/ 2481 w 11748"/>
                              <a:gd name="T49" fmla="*/ 1126 h 4104"/>
                              <a:gd name="T50" fmla="*/ 2144 w 11748"/>
                              <a:gd name="T51" fmla="*/ 1055 h 4104"/>
                              <a:gd name="T52" fmla="*/ 1746 w 11748"/>
                              <a:gd name="T53" fmla="*/ 966 h 4104"/>
                              <a:gd name="T54" fmla="*/ 1746 w 11748"/>
                              <a:gd name="T55" fmla="*/ 966 h 4104"/>
                              <a:gd name="T56" fmla="*/ 1400 w 11748"/>
                              <a:gd name="T57" fmla="*/ 896 h 4104"/>
                              <a:gd name="T58" fmla="*/ 1090 w 11748"/>
                              <a:gd name="T59" fmla="*/ 834 h 4104"/>
                              <a:gd name="T60" fmla="*/ 842 w 11748"/>
                              <a:gd name="T61" fmla="*/ 798 h 4104"/>
                              <a:gd name="T62" fmla="*/ 629 w 11748"/>
                              <a:gd name="T63" fmla="*/ 772 h 4104"/>
                              <a:gd name="T64" fmla="*/ 629 w 11748"/>
                              <a:gd name="T65" fmla="*/ 772 h 4104"/>
                              <a:gd name="T66" fmla="*/ 461 w 11748"/>
                              <a:gd name="T67" fmla="*/ 772 h 4104"/>
                              <a:gd name="T68" fmla="*/ 293 w 11748"/>
                              <a:gd name="T69" fmla="*/ 772 h 4104"/>
                              <a:gd name="T70" fmla="*/ 142 w 11748"/>
                              <a:gd name="T71" fmla="*/ 789 h 4104"/>
                              <a:gd name="T72" fmla="*/ 0 w 11748"/>
                              <a:gd name="T73" fmla="*/ 816 h 4104"/>
                              <a:gd name="T74" fmla="*/ 0 w 11748"/>
                              <a:gd name="T75" fmla="*/ 4104 h 4104"/>
                              <a:gd name="T76" fmla="*/ 11748 w 11748"/>
                              <a:gd name="T77" fmla="*/ 4104 h 4104"/>
                              <a:gd name="T78" fmla="*/ 11748 w 11748"/>
                              <a:gd name="T79" fmla="*/ 18 h 4104"/>
                              <a:gd name="T80" fmla="*/ 11748 w 11748"/>
                              <a:gd name="T81" fmla="*/ 18 h 4104"/>
                              <a:gd name="T82" fmla="*/ 11332 w 11748"/>
                              <a:gd name="T83" fmla="*/ 0 h 4104"/>
                              <a:gd name="T84" fmla="*/ 10915 w 11748"/>
                              <a:gd name="T85" fmla="*/ 0 h 4104"/>
                              <a:gd name="T86" fmla="*/ 10508 w 11748"/>
                              <a:gd name="T87" fmla="*/ 9 h 4104"/>
                              <a:gd name="T88" fmla="*/ 10091 w 11748"/>
                              <a:gd name="T89" fmla="*/ 27 h 4104"/>
                              <a:gd name="T90" fmla="*/ 10091 w 11748"/>
                              <a:gd name="T91" fmla="*/ 27 h 4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1748" h="4104">
                                <a:moveTo>
                                  <a:pt x="10091" y="27"/>
                                </a:moveTo>
                                <a:lnTo>
                                  <a:pt x="10091" y="27"/>
                                </a:lnTo>
                                <a:lnTo>
                                  <a:pt x="9649" y="71"/>
                                </a:lnTo>
                                <a:lnTo>
                                  <a:pt x="9188" y="125"/>
                                </a:lnTo>
                                <a:lnTo>
                                  <a:pt x="8701" y="204"/>
                                </a:lnTo>
                                <a:lnTo>
                                  <a:pt x="8204" y="293"/>
                                </a:lnTo>
                                <a:lnTo>
                                  <a:pt x="7841" y="364"/>
                                </a:lnTo>
                                <a:lnTo>
                                  <a:pt x="7407" y="461"/>
                                </a:lnTo>
                                <a:lnTo>
                                  <a:pt x="6300" y="718"/>
                                </a:lnTo>
                                <a:lnTo>
                                  <a:pt x="5103" y="993"/>
                                </a:lnTo>
                                <a:lnTo>
                                  <a:pt x="4226" y="1188"/>
                                </a:lnTo>
                                <a:lnTo>
                                  <a:pt x="4085" y="1215"/>
                                </a:lnTo>
                                <a:lnTo>
                                  <a:pt x="3943" y="1232"/>
                                </a:lnTo>
                                <a:lnTo>
                                  <a:pt x="3801" y="1241"/>
                                </a:lnTo>
                                <a:lnTo>
                                  <a:pt x="3642" y="1250"/>
                                </a:lnTo>
                                <a:lnTo>
                                  <a:pt x="3482" y="1250"/>
                                </a:lnTo>
                                <a:lnTo>
                                  <a:pt x="3323" y="1241"/>
                                </a:lnTo>
                                <a:lnTo>
                                  <a:pt x="3154" y="1232"/>
                                </a:lnTo>
                                <a:lnTo>
                                  <a:pt x="2977" y="1206"/>
                                </a:lnTo>
                                <a:lnTo>
                                  <a:pt x="2756" y="1170"/>
                                </a:lnTo>
                                <a:lnTo>
                                  <a:pt x="2481" y="1126"/>
                                </a:lnTo>
                                <a:lnTo>
                                  <a:pt x="2144" y="1055"/>
                                </a:lnTo>
                                <a:lnTo>
                                  <a:pt x="1746" y="966"/>
                                </a:lnTo>
                                <a:lnTo>
                                  <a:pt x="1400" y="896"/>
                                </a:lnTo>
                                <a:lnTo>
                                  <a:pt x="1090" y="834"/>
                                </a:lnTo>
                                <a:lnTo>
                                  <a:pt x="842" y="798"/>
                                </a:lnTo>
                                <a:lnTo>
                                  <a:pt x="629" y="772"/>
                                </a:lnTo>
                                <a:lnTo>
                                  <a:pt x="461" y="772"/>
                                </a:lnTo>
                                <a:lnTo>
                                  <a:pt x="293" y="772"/>
                                </a:lnTo>
                                <a:lnTo>
                                  <a:pt x="142" y="789"/>
                                </a:lnTo>
                                <a:lnTo>
                                  <a:pt x="0" y="816"/>
                                </a:lnTo>
                                <a:lnTo>
                                  <a:pt x="0" y="4104"/>
                                </a:lnTo>
                                <a:lnTo>
                                  <a:pt x="11748" y="4104"/>
                                </a:lnTo>
                                <a:lnTo>
                                  <a:pt x="11748" y="18"/>
                                </a:lnTo>
                                <a:lnTo>
                                  <a:pt x="11332" y="0"/>
                                </a:lnTo>
                                <a:lnTo>
                                  <a:pt x="10915" y="0"/>
                                </a:lnTo>
                                <a:lnTo>
                                  <a:pt x="10508" y="9"/>
                                </a:lnTo>
                                <a:lnTo>
                                  <a:pt x="10091" y="27"/>
                                </a:lnTo>
                                <a:close/>
                              </a:path>
                            </a:pathLst>
                          </a:custGeom>
                          <a:gradFill rotWithShape="0">
                            <a:gsLst>
                              <a:gs pos="0">
                                <a:schemeClr val="lt1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chemeClr val="accent6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29783" dir="3885598" algn="ctr" rotWithShape="0">
                                    <a:schemeClr val="accent6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1" name="Group 3323"/>
                        <wpg:cNvGrpSpPr>
                          <a:grpSpLocks/>
                        </wpg:cNvGrpSpPr>
                        <wpg:grpSpPr bwMode="auto">
                          <a:xfrm rot="187344">
                            <a:off x="1905" y="1867"/>
                            <a:ext cx="1173" cy="1926"/>
                            <a:chOff x="10" y="10"/>
                            <a:chExt cx="2315" cy="3035"/>
                          </a:xfrm>
                        </wpg:grpSpPr>
                        <wps:wsp>
                          <wps:cNvPr id="42" name="Freeform 3324"/>
                          <wps:cNvSpPr>
                            <a:spLocks/>
                          </wps:cNvSpPr>
                          <wps:spPr bwMode="auto">
                            <a:xfrm>
                              <a:off x="255" y="10"/>
                              <a:ext cx="800" cy="665"/>
                            </a:xfrm>
                            <a:custGeom>
                              <a:avLst/>
                              <a:gdLst>
                                <a:gd name="T0" fmla="*/ 395 w 800"/>
                                <a:gd name="T1" fmla="*/ 30 h 665"/>
                                <a:gd name="T2" fmla="*/ 395 w 800"/>
                                <a:gd name="T3" fmla="*/ 30 h 665"/>
                                <a:gd name="T4" fmla="*/ 340 w 800"/>
                                <a:gd name="T5" fmla="*/ 10 h 665"/>
                                <a:gd name="T6" fmla="*/ 310 w 800"/>
                                <a:gd name="T7" fmla="*/ 5 h 665"/>
                                <a:gd name="T8" fmla="*/ 285 w 800"/>
                                <a:gd name="T9" fmla="*/ 0 h 665"/>
                                <a:gd name="T10" fmla="*/ 255 w 800"/>
                                <a:gd name="T11" fmla="*/ 5 h 665"/>
                                <a:gd name="T12" fmla="*/ 230 w 800"/>
                                <a:gd name="T13" fmla="*/ 5 h 665"/>
                                <a:gd name="T14" fmla="*/ 205 w 800"/>
                                <a:gd name="T15" fmla="*/ 15 h 665"/>
                                <a:gd name="T16" fmla="*/ 180 w 800"/>
                                <a:gd name="T17" fmla="*/ 25 h 665"/>
                                <a:gd name="T18" fmla="*/ 180 w 800"/>
                                <a:gd name="T19" fmla="*/ 25 h 665"/>
                                <a:gd name="T20" fmla="*/ 155 w 800"/>
                                <a:gd name="T21" fmla="*/ 40 h 665"/>
                                <a:gd name="T22" fmla="*/ 130 w 800"/>
                                <a:gd name="T23" fmla="*/ 60 h 665"/>
                                <a:gd name="T24" fmla="*/ 105 w 800"/>
                                <a:gd name="T25" fmla="*/ 80 h 665"/>
                                <a:gd name="T26" fmla="*/ 85 w 800"/>
                                <a:gd name="T27" fmla="*/ 105 h 665"/>
                                <a:gd name="T28" fmla="*/ 40 w 800"/>
                                <a:gd name="T29" fmla="*/ 170 h 665"/>
                                <a:gd name="T30" fmla="*/ 0 w 800"/>
                                <a:gd name="T31" fmla="*/ 250 h 665"/>
                                <a:gd name="T32" fmla="*/ 0 w 800"/>
                                <a:gd name="T33" fmla="*/ 250 h 665"/>
                                <a:gd name="T34" fmla="*/ 40 w 800"/>
                                <a:gd name="T35" fmla="*/ 235 h 665"/>
                                <a:gd name="T36" fmla="*/ 80 w 800"/>
                                <a:gd name="T37" fmla="*/ 225 h 665"/>
                                <a:gd name="T38" fmla="*/ 115 w 800"/>
                                <a:gd name="T39" fmla="*/ 220 h 665"/>
                                <a:gd name="T40" fmla="*/ 155 w 800"/>
                                <a:gd name="T41" fmla="*/ 220 h 665"/>
                                <a:gd name="T42" fmla="*/ 225 w 800"/>
                                <a:gd name="T43" fmla="*/ 120 h 665"/>
                                <a:gd name="T44" fmla="*/ 200 w 800"/>
                                <a:gd name="T45" fmla="*/ 220 h 665"/>
                                <a:gd name="T46" fmla="*/ 200 w 800"/>
                                <a:gd name="T47" fmla="*/ 220 h 665"/>
                                <a:gd name="T48" fmla="*/ 240 w 800"/>
                                <a:gd name="T49" fmla="*/ 230 h 665"/>
                                <a:gd name="T50" fmla="*/ 280 w 800"/>
                                <a:gd name="T51" fmla="*/ 240 h 665"/>
                                <a:gd name="T52" fmla="*/ 360 w 800"/>
                                <a:gd name="T53" fmla="*/ 160 h 665"/>
                                <a:gd name="T54" fmla="*/ 330 w 800"/>
                                <a:gd name="T55" fmla="*/ 255 h 665"/>
                                <a:gd name="T56" fmla="*/ 330 w 800"/>
                                <a:gd name="T57" fmla="*/ 255 h 665"/>
                                <a:gd name="T58" fmla="*/ 390 w 800"/>
                                <a:gd name="T59" fmla="*/ 285 h 665"/>
                                <a:gd name="T60" fmla="*/ 455 w 800"/>
                                <a:gd name="T61" fmla="*/ 235 h 665"/>
                                <a:gd name="T62" fmla="*/ 430 w 800"/>
                                <a:gd name="T63" fmla="*/ 310 h 665"/>
                                <a:gd name="T64" fmla="*/ 430 w 800"/>
                                <a:gd name="T65" fmla="*/ 310 h 665"/>
                                <a:gd name="T66" fmla="*/ 480 w 800"/>
                                <a:gd name="T67" fmla="*/ 350 h 665"/>
                                <a:gd name="T68" fmla="*/ 530 w 800"/>
                                <a:gd name="T69" fmla="*/ 315 h 665"/>
                                <a:gd name="T70" fmla="*/ 505 w 800"/>
                                <a:gd name="T71" fmla="*/ 370 h 665"/>
                                <a:gd name="T72" fmla="*/ 505 w 800"/>
                                <a:gd name="T73" fmla="*/ 370 h 665"/>
                                <a:gd name="T74" fmla="*/ 555 w 800"/>
                                <a:gd name="T75" fmla="*/ 410 h 665"/>
                                <a:gd name="T76" fmla="*/ 590 w 800"/>
                                <a:gd name="T77" fmla="*/ 390 h 665"/>
                                <a:gd name="T78" fmla="*/ 575 w 800"/>
                                <a:gd name="T79" fmla="*/ 430 h 665"/>
                                <a:gd name="T80" fmla="*/ 575 w 800"/>
                                <a:gd name="T81" fmla="*/ 430 h 665"/>
                                <a:gd name="T82" fmla="*/ 615 w 800"/>
                                <a:gd name="T83" fmla="*/ 470 h 665"/>
                                <a:gd name="T84" fmla="*/ 640 w 800"/>
                                <a:gd name="T85" fmla="*/ 460 h 665"/>
                                <a:gd name="T86" fmla="*/ 635 w 800"/>
                                <a:gd name="T87" fmla="*/ 485 h 665"/>
                                <a:gd name="T88" fmla="*/ 635 w 800"/>
                                <a:gd name="T89" fmla="*/ 485 h 665"/>
                                <a:gd name="T90" fmla="*/ 715 w 800"/>
                                <a:gd name="T91" fmla="*/ 570 h 665"/>
                                <a:gd name="T92" fmla="*/ 800 w 800"/>
                                <a:gd name="T93" fmla="*/ 665 h 665"/>
                                <a:gd name="T94" fmla="*/ 800 w 800"/>
                                <a:gd name="T95" fmla="*/ 665 h 665"/>
                                <a:gd name="T96" fmla="*/ 800 w 800"/>
                                <a:gd name="T97" fmla="*/ 665 h 665"/>
                                <a:gd name="T98" fmla="*/ 765 w 800"/>
                                <a:gd name="T99" fmla="*/ 540 h 665"/>
                                <a:gd name="T100" fmla="*/ 725 w 800"/>
                                <a:gd name="T101" fmla="*/ 430 h 665"/>
                                <a:gd name="T102" fmla="*/ 675 w 800"/>
                                <a:gd name="T103" fmla="*/ 330 h 665"/>
                                <a:gd name="T104" fmla="*/ 620 w 800"/>
                                <a:gd name="T105" fmla="*/ 240 h 665"/>
                                <a:gd name="T106" fmla="*/ 620 w 800"/>
                                <a:gd name="T107" fmla="*/ 240 h 665"/>
                                <a:gd name="T108" fmla="*/ 570 w 800"/>
                                <a:gd name="T109" fmla="*/ 170 h 665"/>
                                <a:gd name="T110" fmla="*/ 515 w 800"/>
                                <a:gd name="T111" fmla="*/ 110 h 665"/>
                                <a:gd name="T112" fmla="*/ 455 w 800"/>
                                <a:gd name="T113" fmla="*/ 65 h 665"/>
                                <a:gd name="T114" fmla="*/ 395 w 800"/>
                                <a:gd name="T115" fmla="*/ 30 h 665"/>
                                <a:gd name="T116" fmla="*/ 395 w 800"/>
                                <a:gd name="T117" fmla="*/ 30 h 6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800" h="665">
                                  <a:moveTo>
                                    <a:pt x="395" y="30"/>
                                  </a:moveTo>
                                  <a:lnTo>
                                    <a:pt x="395" y="30"/>
                                  </a:lnTo>
                                  <a:lnTo>
                                    <a:pt x="340" y="10"/>
                                  </a:lnTo>
                                  <a:lnTo>
                                    <a:pt x="310" y="5"/>
                                  </a:lnTo>
                                  <a:lnTo>
                                    <a:pt x="285" y="0"/>
                                  </a:lnTo>
                                  <a:lnTo>
                                    <a:pt x="255" y="5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05" y="15"/>
                                  </a:lnTo>
                                  <a:lnTo>
                                    <a:pt x="180" y="25"/>
                                  </a:lnTo>
                                  <a:lnTo>
                                    <a:pt x="155" y="40"/>
                                  </a:lnTo>
                                  <a:lnTo>
                                    <a:pt x="130" y="60"/>
                                  </a:lnTo>
                                  <a:lnTo>
                                    <a:pt x="105" y="80"/>
                                  </a:lnTo>
                                  <a:lnTo>
                                    <a:pt x="85" y="105"/>
                                  </a:lnTo>
                                  <a:lnTo>
                                    <a:pt x="40" y="170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40" y="235"/>
                                  </a:lnTo>
                                  <a:lnTo>
                                    <a:pt x="80" y="225"/>
                                  </a:lnTo>
                                  <a:lnTo>
                                    <a:pt x="115" y="220"/>
                                  </a:lnTo>
                                  <a:lnTo>
                                    <a:pt x="155" y="220"/>
                                  </a:lnTo>
                                  <a:lnTo>
                                    <a:pt x="225" y="120"/>
                                  </a:lnTo>
                                  <a:lnTo>
                                    <a:pt x="200" y="220"/>
                                  </a:lnTo>
                                  <a:lnTo>
                                    <a:pt x="240" y="230"/>
                                  </a:lnTo>
                                  <a:lnTo>
                                    <a:pt x="280" y="240"/>
                                  </a:lnTo>
                                  <a:lnTo>
                                    <a:pt x="360" y="160"/>
                                  </a:lnTo>
                                  <a:lnTo>
                                    <a:pt x="330" y="255"/>
                                  </a:lnTo>
                                  <a:lnTo>
                                    <a:pt x="390" y="285"/>
                                  </a:lnTo>
                                  <a:lnTo>
                                    <a:pt x="455" y="235"/>
                                  </a:lnTo>
                                  <a:lnTo>
                                    <a:pt x="430" y="310"/>
                                  </a:lnTo>
                                  <a:lnTo>
                                    <a:pt x="480" y="350"/>
                                  </a:lnTo>
                                  <a:lnTo>
                                    <a:pt x="530" y="315"/>
                                  </a:lnTo>
                                  <a:lnTo>
                                    <a:pt x="505" y="370"/>
                                  </a:lnTo>
                                  <a:lnTo>
                                    <a:pt x="555" y="410"/>
                                  </a:lnTo>
                                  <a:lnTo>
                                    <a:pt x="590" y="390"/>
                                  </a:lnTo>
                                  <a:lnTo>
                                    <a:pt x="575" y="430"/>
                                  </a:lnTo>
                                  <a:lnTo>
                                    <a:pt x="615" y="470"/>
                                  </a:lnTo>
                                  <a:lnTo>
                                    <a:pt x="640" y="460"/>
                                  </a:lnTo>
                                  <a:lnTo>
                                    <a:pt x="635" y="485"/>
                                  </a:lnTo>
                                  <a:lnTo>
                                    <a:pt x="715" y="570"/>
                                  </a:lnTo>
                                  <a:lnTo>
                                    <a:pt x="800" y="665"/>
                                  </a:lnTo>
                                  <a:lnTo>
                                    <a:pt x="765" y="540"/>
                                  </a:lnTo>
                                  <a:lnTo>
                                    <a:pt x="725" y="430"/>
                                  </a:lnTo>
                                  <a:lnTo>
                                    <a:pt x="675" y="330"/>
                                  </a:lnTo>
                                  <a:lnTo>
                                    <a:pt x="620" y="240"/>
                                  </a:lnTo>
                                  <a:lnTo>
                                    <a:pt x="570" y="170"/>
                                  </a:lnTo>
                                  <a:lnTo>
                                    <a:pt x="515" y="110"/>
                                  </a:lnTo>
                                  <a:lnTo>
                                    <a:pt x="455" y="65"/>
                                  </a:lnTo>
                                  <a:lnTo>
                                    <a:pt x="39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3325"/>
                          <wps:cNvSpPr>
                            <a:spLocks/>
                          </wps:cNvSpPr>
                          <wps:spPr bwMode="auto">
                            <a:xfrm>
                              <a:off x="1055" y="115"/>
                              <a:ext cx="1080" cy="560"/>
                            </a:xfrm>
                            <a:custGeom>
                              <a:avLst/>
                              <a:gdLst>
                                <a:gd name="T0" fmla="*/ 890 w 1080"/>
                                <a:gd name="T1" fmla="*/ 55 h 560"/>
                                <a:gd name="T2" fmla="*/ 830 w 1080"/>
                                <a:gd name="T3" fmla="*/ 25 h 560"/>
                                <a:gd name="T4" fmla="*/ 765 w 1080"/>
                                <a:gd name="T5" fmla="*/ 5 h 560"/>
                                <a:gd name="T6" fmla="*/ 695 w 1080"/>
                                <a:gd name="T7" fmla="*/ 0 h 560"/>
                                <a:gd name="T8" fmla="*/ 620 w 1080"/>
                                <a:gd name="T9" fmla="*/ 5 h 560"/>
                                <a:gd name="T10" fmla="*/ 580 w 1080"/>
                                <a:gd name="T11" fmla="*/ 15 h 560"/>
                                <a:gd name="T12" fmla="*/ 500 w 1080"/>
                                <a:gd name="T13" fmla="*/ 45 h 560"/>
                                <a:gd name="T14" fmla="*/ 380 w 1080"/>
                                <a:gd name="T15" fmla="*/ 105 h 560"/>
                                <a:gd name="T16" fmla="*/ 300 w 1080"/>
                                <a:gd name="T17" fmla="*/ 165 h 560"/>
                                <a:gd name="T18" fmla="*/ 215 w 1080"/>
                                <a:gd name="T19" fmla="*/ 245 h 560"/>
                                <a:gd name="T20" fmla="*/ 140 w 1080"/>
                                <a:gd name="T21" fmla="*/ 340 h 560"/>
                                <a:gd name="T22" fmla="*/ 0 w 1080"/>
                                <a:gd name="T23" fmla="*/ 560 h 560"/>
                                <a:gd name="T24" fmla="*/ 5 w 1080"/>
                                <a:gd name="T25" fmla="*/ 560 h 560"/>
                                <a:gd name="T26" fmla="*/ 240 w 1080"/>
                                <a:gd name="T27" fmla="*/ 415 h 560"/>
                                <a:gd name="T28" fmla="*/ 265 w 1080"/>
                                <a:gd name="T29" fmla="*/ 405 h 560"/>
                                <a:gd name="T30" fmla="*/ 325 w 1080"/>
                                <a:gd name="T31" fmla="*/ 375 h 560"/>
                                <a:gd name="T32" fmla="*/ 355 w 1080"/>
                                <a:gd name="T33" fmla="*/ 360 h 560"/>
                                <a:gd name="T34" fmla="*/ 425 w 1080"/>
                                <a:gd name="T35" fmla="*/ 330 h 560"/>
                                <a:gd name="T36" fmla="*/ 460 w 1080"/>
                                <a:gd name="T37" fmla="*/ 315 h 560"/>
                                <a:gd name="T38" fmla="*/ 530 w 1080"/>
                                <a:gd name="T39" fmla="*/ 290 h 560"/>
                                <a:gd name="T40" fmla="*/ 580 w 1080"/>
                                <a:gd name="T41" fmla="*/ 270 h 560"/>
                                <a:gd name="T42" fmla="*/ 665 w 1080"/>
                                <a:gd name="T43" fmla="*/ 255 h 560"/>
                                <a:gd name="T44" fmla="*/ 725 w 1080"/>
                                <a:gd name="T45" fmla="*/ 250 h 560"/>
                                <a:gd name="T46" fmla="*/ 780 w 1080"/>
                                <a:gd name="T47" fmla="*/ 250 h 560"/>
                                <a:gd name="T48" fmla="*/ 815 w 1080"/>
                                <a:gd name="T49" fmla="*/ 140 h 560"/>
                                <a:gd name="T50" fmla="*/ 890 w 1080"/>
                                <a:gd name="T51" fmla="*/ 260 h 560"/>
                                <a:gd name="T52" fmla="*/ 985 w 1080"/>
                                <a:gd name="T53" fmla="*/ 285 h 560"/>
                                <a:gd name="T54" fmla="*/ 1080 w 1080"/>
                                <a:gd name="T55" fmla="*/ 325 h 560"/>
                                <a:gd name="T56" fmla="*/ 1040 w 1080"/>
                                <a:gd name="T57" fmla="*/ 235 h 560"/>
                                <a:gd name="T58" fmla="*/ 1000 w 1080"/>
                                <a:gd name="T59" fmla="*/ 160 h 560"/>
                                <a:gd name="T60" fmla="*/ 950 w 1080"/>
                                <a:gd name="T61" fmla="*/ 100 h 560"/>
                                <a:gd name="T62" fmla="*/ 890 w 1080"/>
                                <a:gd name="T63" fmla="*/ 55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1080" h="560">
                                  <a:moveTo>
                                    <a:pt x="890" y="55"/>
                                  </a:moveTo>
                                  <a:lnTo>
                                    <a:pt x="890" y="55"/>
                                  </a:lnTo>
                                  <a:lnTo>
                                    <a:pt x="865" y="40"/>
                                  </a:lnTo>
                                  <a:lnTo>
                                    <a:pt x="830" y="25"/>
                                  </a:lnTo>
                                  <a:lnTo>
                                    <a:pt x="800" y="15"/>
                                  </a:lnTo>
                                  <a:lnTo>
                                    <a:pt x="765" y="5"/>
                                  </a:lnTo>
                                  <a:lnTo>
                                    <a:pt x="730" y="0"/>
                                  </a:lnTo>
                                  <a:lnTo>
                                    <a:pt x="695" y="0"/>
                                  </a:lnTo>
                                  <a:lnTo>
                                    <a:pt x="660" y="0"/>
                                  </a:lnTo>
                                  <a:lnTo>
                                    <a:pt x="620" y="5"/>
                                  </a:lnTo>
                                  <a:lnTo>
                                    <a:pt x="580" y="15"/>
                                  </a:lnTo>
                                  <a:lnTo>
                                    <a:pt x="540" y="30"/>
                                  </a:lnTo>
                                  <a:lnTo>
                                    <a:pt x="500" y="45"/>
                                  </a:lnTo>
                                  <a:lnTo>
                                    <a:pt x="460" y="60"/>
                                  </a:lnTo>
                                  <a:lnTo>
                                    <a:pt x="380" y="105"/>
                                  </a:lnTo>
                                  <a:lnTo>
                                    <a:pt x="300" y="165"/>
                                  </a:lnTo>
                                  <a:lnTo>
                                    <a:pt x="260" y="205"/>
                                  </a:lnTo>
                                  <a:lnTo>
                                    <a:pt x="215" y="245"/>
                                  </a:lnTo>
                                  <a:lnTo>
                                    <a:pt x="180" y="290"/>
                                  </a:lnTo>
                                  <a:lnTo>
                                    <a:pt x="140" y="340"/>
                                  </a:lnTo>
                                  <a:lnTo>
                                    <a:pt x="70" y="440"/>
                                  </a:lnTo>
                                  <a:lnTo>
                                    <a:pt x="0" y="560"/>
                                  </a:lnTo>
                                  <a:lnTo>
                                    <a:pt x="5" y="560"/>
                                  </a:lnTo>
                                  <a:lnTo>
                                    <a:pt x="125" y="480"/>
                                  </a:lnTo>
                                  <a:lnTo>
                                    <a:pt x="240" y="415"/>
                                  </a:lnTo>
                                  <a:lnTo>
                                    <a:pt x="240" y="390"/>
                                  </a:lnTo>
                                  <a:lnTo>
                                    <a:pt x="265" y="405"/>
                                  </a:lnTo>
                                  <a:lnTo>
                                    <a:pt x="325" y="375"/>
                                  </a:lnTo>
                                  <a:lnTo>
                                    <a:pt x="315" y="330"/>
                                  </a:lnTo>
                                  <a:lnTo>
                                    <a:pt x="355" y="360"/>
                                  </a:lnTo>
                                  <a:lnTo>
                                    <a:pt x="425" y="330"/>
                                  </a:lnTo>
                                  <a:lnTo>
                                    <a:pt x="405" y="270"/>
                                  </a:lnTo>
                                  <a:lnTo>
                                    <a:pt x="460" y="315"/>
                                  </a:lnTo>
                                  <a:lnTo>
                                    <a:pt x="530" y="290"/>
                                  </a:lnTo>
                                  <a:lnTo>
                                    <a:pt x="510" y="205"/>
                                  </a:lnTo>
                                  <a:lnTo>
                                    <a:pt x="580" y="270"/>
                                  </a:lnTo>
                                  <a:lnTo>
                                    <a:pt x="665" y="255"/>
                                  </a:lnTo>
                                  <a:lnTo>
                                    <a:pt x="640" y="150"/>
                                  </a:lnTo>
                                  <a:lnTo>
                                    <a:pt x="725" y="250"/>
                                  </a:lnTo>
                                  <a:lnTo>
                                    <a:pt x="780" y="250"/>
                                  </a:lnTo>
                                  <a:lnTo>
                                    <a:pt x="835" y="250"/>
                                  </a:lnTo>
                                  <a:lnTo>
                                    <a:pt x="815" y="140"/>
                                  </a:lnTo>
                                  <a:lnTo>
                                    <a:pt x="890" y="260"/>
                                  </a:lnTo>
                                  <a:lnTo>
                                    <a:pt x="935" y="270"/>
                                  </a:lnTo>
                                  <a:lnTo>
                                    <a:pt x="985" y="285"/>
                                  </a:lnTo>
                                  <a:lnTo>
                                    <a:pt x="1030" y="305"/>
                                  </a:lnTo>
                                  <a:lnTo>
                                    <a:pt x="1080" y="325"/>
                                  </a:lnTo>
                                  <a:lnTo>
                                    <a:pt x="1040" y="235"/>
                                  </a:lnTo>
                                  <a:lnTo>
                                    <a:pt x="1020" y="200"/>
                                  </a:lnTo>
                                  <a:lnTo>
                                    <a:pt x="1000" y="160"/>
                                  </a:lnTo>
                                  <a:lnTo>
                                    <a:pt x="975" y="130"/>
                                  </a:lnTo>
                                  <a:lnTo>
                                    <a:pt x="950" y="100"/>
                                  </a:lnTo>
                                  <a:lnTo>
                                    <a:pt x="920" y="75"/>
                                  </a:lnTo>
                                  <a:lnTo>
                                    <a:pt x="89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3326"/>
                          <wps:cNvSpPr>
                            <a:spLocks/>
                          </wps:cNvSpPr>
                          <wps:spPr bwMode="auto">
                            <a:xfrm>
                              <a:off x="30" y="565"/>
                              <a:ext cx="1015" cy="610"/>
                            </a:xfrm>
                            <a:custGeom>
                              <a:avLst/>
                              <a:gdLst>
                                <a:gd name="T0" fmla="*/ 245 w 1015"/>
                                <a:gd name="T1" fmla="*/ 200 h 610"/>
                                <a:gd name="T2" fmla="*/ 325 w 1015"/>
                                <a:gd name="T3" fmla="*/ 295 h 610"/>
                                <a:gd name="T4" fmla="*/ 380 w 1015"/>
                                <a:gd name="T5" fmla="*/ 160 h 610"/>
                                <a:gd name="T6" fmla="*/ 440 w 1015"/>
                                <a:gd name="T7" fmla="*/ 235 h 610"/>
                                <a:gd name="T8" fmla="*/ 510 w 1015"/>
                                <a:gd name="T9" fmla="*/ 145 h 610"/>
                                <a:gd name="T10" fmla="*/ 545 w 1015"/>
                                <a:gd name="T11" fmla="*/ 200 h 610"/>
                                <a:gd name="T12" fmla="*/ 620 w 1015"/>
                                <a:gd name="T13" fmla="*/ 135 h 610"/>
                                <a:gd name="T14" fmla="*/ 650 w 1015"/>
                                <a:gd name="T15" fmla="*/ 175 h 610"/>
                                <a:gd name="T16" fmla="*/ 725 w 1015"/>
                                <a:gd name="T17" fmla="*/ 135 h 610"/>
                                <a:gd name="T18" fmla="*/ 745 w 1015"/>
                                <a:gd name="T19" fmla="*/ 155 h 610"/>
                                <a:gd name="T20" fmla="*/ 990 w 1015"/>
                                <a:gd name="T21" fmla="*/ 120 h 610"/>
                                <a:gd name="T22" fmla="*/ 1015 w 1015"/>
                                <a:gd name="T23" fmla="*/ 110 h 610"/>
                                <a:gd name="T24" fmla="*/ 875 w 1015"/>
                                <a:gd name="T25" fmla="*/ 65 h 610"/>
                                <a:gd name="T26" fmla="*/ 610 w 1015"/>
                                <a:gd name="T27" fmla="*/ 10 h 610"/>
                                <a:gd name="T28" fmla="*/ 490 w 1015"/>
                                <a:gd name="T29" fmla="*/ 0 h 610"/>
                                <a:gd name="T30" fmla="*/ 390 w 1015"/>
                                <a:gd name="T31" fmla="*/ 0 h 610"/>
                                <a:gd name="T32" fmla="*/ 295 w 1015"/>
                                <a:gd name="T33" fmla="*/ 15 h 610"/>
                                <a:gd name="T34" fmla="*/ 215 w 1015"/>
                                <a:gd name="T35" fmla="*/ 40 h 610"/>
                                <a:gd name="T36" fmla="*/ 140 w 1015"/>
                                <a:gd name="T37" fmla="*/ 75 h 610"/>
                                <a:gd name="T38" fmla="*/ 110 w 1015"/>
                                <a:gd name="T39" fmla="*/ 95 h 610"/>
                                <a:gd name="T40" fmla="*/ 60 w 1015"/>
                                <a:gd name="T41" fmla="*/ 140 h 610"/>
                                <a:gd name="T42" fmla="*/ 25 w 1015"/>
                                <a:gd name="T43" fmla="*/ 195 h 610"/>
                                <a:gd name="T44" fmla="*/ 5 w 1015"/>
                                <a:gd name="T45" fmla="*/ 255 h 610"/>
                                <a:gd name="T46" fmla="*/ 0 w 1015"/>
                                <a:gd name="T47" fmla="*/ 285 h 610"/>
                                <a:gd name="T48" fmla="*/ 0 w 1015"/>
                                <a:gd name="T49" fmla="*/ 355 h 610"/>
                                <a:gd name="T50" fmla="*/ 20 w 1015"/>
                                <a:gd name="T51" fmla="*/ 435 h 610"/>
                                <a:gd name="T52" fmla="*/ 55 w 1015"/>
                                <a:gd name="T53" fmla="*/ 520 h 610"/>
                                <a:gd name="T54" fmla="*/ 110 w 1015"/>
                                <a:gd name="T55" fmla="*/ 610 h 610"/>
                                <a:gd name="T56" fmla="*/ 135 w 1015"/>
                                <a:gd name="T57" fmla="*/ 520 h 610"/>
                                <a:gd name="T58" fmla="*/ 175 w 1015"/>
                                <a:gd name="T59" fmla="*/ 440 h 610"/>
                                <a:gd name="T60" fmla="*/ 205 w 1015"/>
                                <a:gd name="T61" fmla="*/ 400 h 610"/>
                                <a:gd name="T62" fmla="*/ 240 w 1015"/>
                                <a:gd name="T63" fmla="*/ 365 h 610"/>
                                <a:gd name="T64" fmla="*/ 275 w 1015"/>
                                <a:gd name="T65" fmla="*/ 330 h 6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015" h="610">
                                  <a:moveTo>
                                    <a:pt x="275" y="330"/>
                                  </a:moveTo>
                                  <a:lnTo>
                                    <a:pt x="245" y="200"/>
                                  </a:lnTo>
                                  <a:lnTo>
                                    <a:pt x="325" y="295"/>
                                  </a:lnTo>
                                  <a:lnTo>
                                    <a:pt x="395" y="260"/>
                                  </a:lnTo>
                                  <a:lnTo>
                                    <a:pt x="380" y="160"/>
                                  </a:lnTo>
                                  <a:lnTo>
                                    <a:pt x="440" y="235"/>
                                  </a:lnTo>
                                  <a:lnTo>
                                    <a:pt x="510" y="215"/>
                                  </a:lnTo>
                                  <a:lnTo>
                                    <a:pt x="510" y="145"/>
                                  </a:lnTo>
                                  <a:lnTo>
                                    <a:pt x="545" y="200"/>
                                  </a:lnTo>
                                  <a:lnTo>
                                    <a:pt x="620" y="185"/>
                                  </a:lnTo>
                                  <a:lnTo>
                                    <a:pt x="620" y="135"/>
                                  </a:lnTo>
                                  <a:lnTo>
                                    <a:pt x="650" y="175"/>
                                  </a:lnTo>
                                  <a:lnTo>
                                    <a:pt x="715" y="160"/>
                                  </a:lnTo>
                                  <a:lnTo>
                                    <a:pt x="725" y="135"/>
                                  </a:lnTo>
                                  <a:lnTo>
                                    <a:pt x="745" y="155"/>
                                  </a:lnTo>
                                  <a:lnTo>
                                    <a:pt x="860" y="135"/>
                                  </a:lnTo>
                                  <a:lnTo>
                                    <a:pt x="990" y="120"/>
                                  </a:lnTo>
                                  <a:lnTo>
                                    <a:pt x="1015" y="110"/>
                                  </a:lnTo>
                                  <a:lnTo>
                                    <a:pt x="875" y="65"/>
                                  </a:lnTo>
                                  <a:lnTo>
                                    <a:pt x="740" y="30"/>
                                  </a:lnTo>
                                  <a:lnTo>
                                    <a:pt x="610" y="10"/>
                                  </a:lnTo>
                                  <a:lnTo>
                                    <a:pt x="550" y="0"/>
                                  </a:lnTo>
                                  <a:lnTo>
                                    <a:pt x="490" y="0"/>
                                  </a:lnTo>
                                  <a:lnTo>
                                    <a:pt x="390" y="0"/>
                                  </a:lnTo>
                                  <a:lnTo>
                                    <a:pt x="340" y="10"/>
                                  </a:lnTo>
                                  <a:lnTo>
                                    <a:pt x="295" y="15"/>
                                  </a:lnTo>
                                  <a:lnTo>
                                    <a:pt x="255" y="25"/>
                                  </a:lnTo>
                                  <a:lnTo>
                                    <a:pt x="215" y="40"/>
                                  </a:lnTo>
                                  <a:lnTo>
                                    <a:pt x="175" y="55"/>
                                  </a:lnTo>
                                  <a:lnTo>
                                    <a:pt x="140" y="75"/>
                                  </a:lnTo>
                                  <a:lnTo>
                                    <a:pt x="110" y="95"/>
                                  </a:lnTo>
                                  <a:lnTo>
                                    <a:pt x="85" y="120"/>
                                  </a:lnTo>
                                  <a:lnTo>
                                    <a:pt x="60" y="140"/>
                                  </a:lnTo>
                                  <a:lnTo>
                                    <a:pt x="45" y="165"/>
                                  </a:lnTo>
                                  <a:lnTo>
                                    <a:pt x="25" y="195"/>
                                  </a:lnTo>
                                  <a:lnTo>
                                    <a:pt x="15" y="220"/>
                                  </a:lnTo>
                                  <a:lnTo>
                                    <a:pt x="5" y="255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10" y="395"/>
                                  </a:lnTo>
                                  <a:lnTo>
                                    <a:pt x="20" y="435"/>
                                  </a:lnTo>
                                  <a:lnTo>
                                    <a:pt x="35" y="475"/>
                                  </a:lnTo>
                                  <a:lnTo>
                                    <a:pt x="55" y="520"/>
                                  </a:lnTo>
                                  <a:lnTo>
                                    <a:pt x="110" y="610"/>
                                  </a:lnTo>
                                  <a:lnTo>
                                    <a:pt x="120" y="565"/>
                                  </a:lnTo>
                                  <a:lnTo>
                                    <a:pt x="135" y="520"/>
                                  </a:lnTo>
                                  <a:lnTo>
                                    <a:pt x="155" y="480"/>
                                  </a:lnTo>
                                  <a:lnTo>
                                    <a:pt x="175" y="440"/>
                                  </a:lnTo>
                                  <a:lnTo>
                                    <a:pt x="125" y="305"/>
                                  </a:lnTo>
                                  <a:lnTo>
                                    <a:pt x="205" y="400"/>
                                  </a:lnTo>
                                  <a:lnTo>
                                    <a:pt x="240" y="365"/>
                                  </a:lnTo>
                                  <a:lnTo>
                                    <a:pt x="275" y="3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3327"/>
                          <wps:cNvSpPr>
                            <a:spLocks/>
                          </wps:cNvSpPr>
                          <wps:spPr bwMode="auto">
                            <a:xfrm>
                              <a:off x="360" y="680"/>
                              <a:ext cx="690" cy="910"/>
                            </a:xfrm>
                            <a:custGeom>
                              <a:avLst/>
                              <a:gdLst>
                                <a:gd name="T0" fmla="*/ 485 w 690"/>
                                <a:gd name="T1" fmla="*/ 205 h 910"/>
                                <a:gd name="T2" fmla="*/ 485 w 690"/>
                                <a:gd name="T3" fmla="*/ 180 h 910"/>
                                <a:gd name="T4" fmla="*/ 505 w 690"/>
                                <a:gd name="T5" fmla="*/ 185 h 910"/>
                                <a:gd name="T6" fmla="*/ 505 w 690"/>
                                <a:gd name="T7" fmla="*/ 185 h 910"/>
                                <a:gd name="T8" fmla="*/ 590 w 690"/>
                                <a:gd name="T9" fmla="*/ 95 h 910"/>
                                <a:gd name="T10" fmla="*/ 690 w 690"/>
                                <a:gd name="T11" fmla="*/ 0 h 910"/>
                                <a:gd name="T12" fmla="*/ 690 w 690"/>
                                <a:gd name="T13" fmla="*/ 0 h 910"/>
                                <a:gd name="T14" fmla="*/ 660 w 690"/>
                                <a:gd name="T15" fmla="*/ 5 h 910"/>
                                <a:gd name="T16" fmla="*/ 660 w 690"/>
                                <a:gd name="T17" fmla="*/ 5 h 910"/>
                                <a:gd name="T18" fmla="*/ 555 w 690"/>
                                <a:gd name="T19" fmla="*/ 45 h 910"/>
                                <a:gd name="T20" fmla="*/ 460 w 690"/>
                                <a:gd name="T21" fmla="*/ 90 h 910"/>
                                <a:gd name="T22" fmla="*/ 365 w 690"/>
                                <a:gd name="T23" fmla="*/ 140 h 910"/>
                                <a:gd name="T24" fmla="*/ 285 w 690"/>
                                <a:gd name="T25" fmla="*/ 195 h 910"/>
                                <a:gd name="T26" fmla="*/ 285 w 690"/>
                                <a:gd name="T27" fmla="*/ 195 h 910"/>
                                <a:gd name="T28" fmla="*/ 210 w 690"/>
                                <a:gd name="T29" fmla="*/ 255 h 910"/>
                                <a:gd name="T30" fmla="*/ 145 w 690"/>
                                <a:gd name="T31" fmla="*/ 320 h 910"/>
                                <a:gd name="T32" fmla="*/ 95 w 690"/>
                                <a:gd name="T33" fmla="*/ 385 h 910"/>
                                <a:gd name="T34" fmla="*/ 50 w 690"/>
                                <a:gd name="T35" fmla="*/ 455 h 910"/>
                                <a:gd name="T36" fmla="*/ 50 w 690"/>
                                <a:gd name="T37" fmla="*/ 455 h 910"/>
                                <a:gd name="T38" fmla="*/ 25 w 690"/>
                                <a:gd name="T39" fmla="*/ 520 h 910"/>
                                <a:gd name="T40" fmla="*/ 5 w 690"/>
                                <a:gd name="T41" fmla="*/ 585 h 910"/>
                                <a:gd name="T42" fmla="*/ 0 w 690"/>
                                <a:gd name="T43" fmla="*/ 645 h 910"/>
                                <a:gd name="T44" fmla="*/ 5 w 690"/>
                                <a:gd name="T45" fmla="*/ 705 h 910"/>
                                <a:gd name="T46" fmla="*/ 5 w 690"/>
                                <a:gd name="T47" fmla="*/ 705 h 910"/>
                                <a:gd name="T48" fmla="*/ 15 w 690"/>
                                <a:gd name="T49" fmla="*/ 730 h 910"/>
                                <a:gd name="T50" fmla="*/ 25 w 690"/>
                                <a:gd name="T51" fmla="*/ 760 h 910"/>
                                <a:gd name="T52" fmla="*/ 40 w 690"/>
                                <a:gd name="T53" fmla="*/ 785 h 910"/>
                                <a:gd name="T54" fmla="*/ 55 w 690"/>
                                <a:gd name="T55" fmla="*/ 815 h 910"/>
                                <a:gd name="T56" fmla="*/ 80 w 690"/>
                                <a:gd name="T57" fmla="*/ 840 h 910"/>
                                <a:gd name="T58" fmla="*/ 105 w 690"/>
                                <a:gd name="T59" fmla="*/ 865 h 910"/>
                                <a:gd name="T60" fmla="*/ 165 w 690"/>
                                <a:gd name="T61" fmla="*/ 910 h 910"/>
                                <a:gd name="T62" fmla="*/ 165 w 690"/>
                                <a:gd name="T63" fmla="*/ 910 h 910"/>
                                <a:gd name="T64" fmla="*/ 160 w 690"/>
                                <a:gd name="T65" fmla="*/ 865 h 910"/>
                                <a:gd name="T66" fmla="*/ 160 w 690"/>
                                <a:gd name="T67" fmla="*/ 820 h 910"/>
                                <a:gd name="T68" fmla="*/ 165 w 690"/>
                                <a:gd name="T69" fmla="*/ 775 h 910"/>
                                <a:gd name="T70" fmla="*/ 170 w 690"/>
                                <a:gd name="T71" fmla="*/ 730 h 910"/>
                                <a:gd name="T72" fmla="*/ 100 w 690"/>
                                <a:gd name="T73" fmla="*/ 650 h 910"/>
                                <a:gd name="T74" fmla="*/ 180 w 690"/>
                                <a:gd name="T75" fmla="*/ 685 h 910"/>
                                <a:gd name="T76" fmla="*/ 180 w 690"/>
                                <a:gd name="T77" fmla="*/ 685 h 910"/>
                                <a:gd name="T78" fmla="*/ 195 w 690"/>
                                <a:gd name="T79" fmla="*/ 635 h 910"/>
                                <a:gd name="T80" fmla="*/ 215 w 690"/>
                                <a:gd name="T81" fmla="*/ 585 h 910"/>
                                <a:gd name="T82" fmla="*/ 160 w 690"/>
                                <a:gd name="T83" fmla="*/ 495 h 910"/>
                                <a:gd name="T84" fmla="*/ 240 w 690"/>
                                <a:gd name="T85" fmla="*/ 530 h 910"/>
                                <a:gd name="T86" fmla="*/ 240 w 690"/>
                                <a:gd name="T87" fmla="*/ 530 h 910"/>
                                <a:gd name="T88" fmla="*/ 280 w 690"/>
                                <a:gd name="T89" fmla="*/ 465 h 910"/>
                                <a:gd name="T90" fmla="*/ 245 w 690"/>
                                <a:gd name="T91" fmla="*/ 385 h 910"/>
                                <a:gd name="T92" fmla="*/ 310 w 690"/>
                                <a:gd name="T93" fmla="*/ 420 h 910"/>
                                <a:gd name="T94" fmla="*/ 310 w 690"/>
                                <a:gd name="T95" fmla="*/ 420 h 910"/>
                                <a:gd name="T96" fmla="*/ 350 w 690"/>
                                <a:gd name="T97" fmla="*/ 360 h 910"/>
                                <a:gd name="T98" fmla="*/ 330 w 690"/>
                                <a:gd name="T99" fmla="*/ 305 h 910"/>
                                <a:gd name="T100" fmla="*/ 375 w 690"/>
                                <a:gd name="T101" fmla="*/ 330 h 910"/>
                                <a:gd name="T102" fmla="*/ 375 w 690"/>
                                <a:gd name="T103" fmla="*/ 330 h 910"/>
                                <a:gd name="T104" fmla="*/ 420 w 690"/>
                                <a:gd name="T105" fmla="*/ 275 h 910"/>
                                <a:gd name="T106" fmla="*/ 410 w 690"/>
                                <a:gd name="T107" fmla="*/ 235 h 910"/>
                                <a:gd name="T108" fmla="*/ 445 w 690"/>
                                <a:gd name="T109" fmla="*/ 250 h 910"/>
                                <a:gd name="T110" fmla="*/ 445 w 690"/>
                                <a:gd name="T111" fmla="*/ 250 h 910"/>
                                <a:gd name="T112" fmla="*/ 485 w 690"/>
                                <a:gd name="T113" fmla="*/ 205 h 910"/>
                                <a:gd name="T114" fmla="*/ 485 w 690"/>
                                <a:gd name="T115" fmla="*/ 205 h 9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690" h="910">
                                  <a:moveTo>
                                    <a:pt x="485" y="205"/>
                                  </a:moveTo>
                                  <a:lnTo>
                                    <a:pt x="485" y="180"/>
                                  </a:lnTo>
                                  <a:lnTo>
                                    <a:pt x="505" y="185"/>
                                  </a:lnTo>
                                  <a:lnTo>
                                    <a:pt x="590" y="95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660" y="5"/>
                                  </a:lnTo>
                                  <a:lnTo>
                                    <a:pt x="555" y="45"/>
                                  </a:lnTo>
                                  <a:lnTo>
                                    <a:pt x="460" y="90"/>
                                  </a:lnTo>
                                  <a:lnTo>
                                    <a:pt x="365" y="140"/>
                                  </a:lnTo>
                                  <a:lnTo>
                                    <a:pt x="285" y="195"/>
                                  </a:lnTo>
                                  <a:lnTo>
                                    <a:pt x="210" y="255"/>
                                  </a:lnTo>
                                  <a:lnTo>
                                    <a:pt x="145" y="320"/>
                                  </a:lnTo>
                                  <a:lnTo>
                                    <a:pt x="95" y="385"/>
                                  </a:lnTo>
                                  <a:lnTo>
                                    <a:pt x="50" y="455"/>
                                  </a:lnTo>
                                  <a:lnTo>
                                    <a:pt x="25" y="520"/>
                                  </a:lnTo>
                                  <a:lnTo>
                                    <a:pt x="5" y="585"/>
                                  </a:lnTo>
                                  <a:lnTo>
                                    <a:pt x="0" y="645"/>
                                  </a:lnTo>
                                  <a:lnTo>
                                    <a:pt x="5" y="705"/>
                                  </a:lnTo>
                                  <a:lnTo>
                                    <a:pt x="15" y="730"/>
                                  </a:lnTo>
                                  <a:lnTo>
                                    <a:pt x="25" y="760"/>
                                  </a:lnTo>
                                  <a:lnTo>
                                    <a:pt x="40" y="785"/>
                                  </a:lnTo>
                                  <a:lnTo>
                                    <a:pt x="55" y="815"/>
                                  </a:lnTo>
                                  <a:lnTo>
                                    <a:pt x="80" y="840"/>
                                  </a:lnTo>
                                  <a:lnTo>
                                    <a:pt x="105" y="865"/>
                                  </a:lnTo>
                                  <a:lnTo>
                                    <a:pt x="165" y="910"/>
                                  </a:lnTo>
                                  <a:lnTo>
                                    <a:pt x="160" y="865"/>
                                  </a:lnTo>
                                  <a:lnTo>
                                    <a:pt x="160" y="820"/>
                                  </a:lnTo>
                                  <a:lnTo>
                                    <a:pt x="165" y="775"/>
                                  </a:lnTo>
                                  <a:lnTo>
                                    <a:pt x="170" y="730"/>
                                  </a:lnTo>
                                  <a:lnTo>
                                    <a:pt x="100" y="650"/>
                                  </a:lnTo>
                                  <a:lnTo>
                                    <a:pt x="180" y="685"/>
                                  </a:lnTo>
                                  <a:lnTo>
                                    <a:pt x="195" y="635"/>
                                  </a:lnTo>
                                  <a:lnTo>
                                    <a:pt x="215" y="585"/>
                                  </a:lnTo>
                                  <a:lnTo>
                                    <a:pt x="160" y="495"/>
                                  </a:lnTo>
                                  <a:lnTo>
                                    <a:pt x="240" y="530"/>
                                  </a:lnTo>
                                  <a:lnTo>
                                    <a:pt x="280" y="465"/>
                                  </a:lnTo>
                                  <a:lnTo>
                                    <a:pt x="245" y="385"/>
                                  </a:lnTo>
                                  <a:lnTo>
                                    <a:pt x="310" y="420"/>
                                  </a:lnTo>
                                  <a:lnTo>
                                    <a:pt x="350" y="360"/>
                                  </a:lnTo>
                                  <a:lnTo>
                                    <a:pt x="330" y="305"/>
                                  </a:lnTo>
                                  <a:lnTo>
                                    <a:pt x="375" y="330"/>
                                  </a:lnTo>
                                  <a:lnTo>
                                    <a:pt x="420" y="275"/>
                                  </a:lnTo>
                                  <a:lnTo>
                                    <a:pt x="410" y="235"/>
                                  </a:lnTo>
                                  <a:lnTo>
                                    <a:pt x="445" y="250"/>
                                  </a:lnTo>
                                  <a:lnTo>
                                    <a:pt x="485" y="2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3328"/>
                          <wps:cNvSpPr>
                            <a:spLocks/>
                          </wps:cNvSpPr>
                          <wps:spPr bwMode="auto">
                            <a:xfrm>
                              <a:off x="1065" y="675"/>
                              <a:ext cx="710" cy="725"/>
                            </a:xfrm>
                            <a:custGeom>
                              <a:avLst/>
                              <a:gdLst>
                                <a:gd name="T0" fmla="*/ 5 w 710"/>
                                <a:gd name="T1" fmla="*/ 0 h 725"/>
                                <a:gd name="T2" fmla="*/ 0 w 710"/>
                                <a:gd name="T3" fmla="*/ 5 h 725"/>
                                <a:gd name="T4" fmla="*/ 0 w 710"/>
                                <a:gd name="T5" fmla="*/ 5 h 725"/>
                                <a:gd name="T6" fmla="*/ 100 w 710"/>
                                <a:gd name="T7" fmla="*/ 75 h 725"/>
                                <a:gd name="T8" fmla="*/ 190 w 710"/>
                                <a:gd name="T9" fmla="*/ 140 h 725"/>
                                <a:gd name="T10" fmla="*/ 210 w 710"/>
                                <a:gd name="T11" fmla="*/ 135 h 725"/>
                                <a:gd name="T12" fmla="*/ 210 w 710"/>
                                <a:gd name="T13" fmla="*/ 155 h 725"/>
                                <a:gd name="T14" fmla="*/ 210 w 710"/>
                                <a:gd name="T15" fmla="*/ 155 h 725"/>
                                <a:gd name="T16" fmla="*/ 255 w 710"/>
                                <a:gd name="T17" fmla="*/ 190 h 725"/>
                                <a:gd name="T18" fmla="*/ 285 w 710"/>
                                <a:gd name="T19" fmla="*/ 175 h 725"/>
                                <a:gd name="T20" fmla="*/ 275 w 710"/>
                                <a:gd name="T21" fmla="*/ 210 h 725"/>
                                <a:gd name="T22" fmla="*/ 275 w 710"/>
                                <a:gd name="T23" fmla="*/ 210 h 725"/>
                                <a:gd name="T24" fmla="*/ 325 w 710"/>
                                <a:gd name="T25" fmla="*/ 250 h 725"/>
                                <a:gd name="T26" fmla="*/ 365 w 710"/>
                                <a:gd name="T27" fmla="*/ 225 h 725"/>
                                <a:gd name="T28" fmla="*/ 350 w 710"/>
                                <a:gd name="T29" fmla="*/ 275 h 725"/>
                                <a:gd name="T30" fmla="*/ 350 w 710"/>
                                <a:gd name="T31" fmla="*/ 275 h 725"/>
                                <a:gd name="T32" fmla="*/ 395 w 710"/>
                                <a:gd name="T33" fmla="*/ 320 h 725"/>
                                <a:gd name="T34" fmla="*/ 455 w 710"/>
                                <a:gd name="T35" fmla="*/ 285 h 725"/>
                                <a:gd name="T36" fmla="*/ 425 w 710"/>
                                <a:gd name="T37" fmla="*/ 355 h 725"/>
                                <a:gd name="T38" fmla="*/ 425 w 710"/>
                                <a:gd name="T39" fmla="*/ 355 h 725"/>
                                <a:gd name="T40" fmla="*/ 465 w 710"/>
                                <a:gd name="T41" fmla="*/ 410 h 725"/>
                                <a:gd name="T42" fmla="*/ 545 w 710"/>
                                <a:gd name="T43" fmla="*/ 370 h 725"/>
                                <a:gd name="T44" fmla="*/ 495 w 710"/>
                                <a:gd name="T45" fmla="*/ 450 h 725"/>
                                <a:gd name="T46" fmla="*/ 495 w 710"/>
                                <a:gd name="T47" fmla="*/ 450 h 725"/>
                                <a:gd name="T48" fmla="*/ 510 w 710"/>
                                <a:gd name="T49" fmla="*/ 490 h 725"/>
                                <a:gd name="T50" fmla="*/ 530 w 710"/>
                                <a:gd name="T51" fmla="*/ 530 h 725"/>
                                <a:gd name="T52" fmla="*/ 610 w 710"/>
                                <a:gd name="T53" fmla="*/ 495 h 725"/>
                                <a:gd name="T54" fmla="*/ 540 w 710"/>
                                <a:gd name="T55" fmla="*/ 570 h 725"/>
                                <a:gd name="T56" fmla="*/ 540 w 710"/>
                                <a:gd name="T57" fmla="*/ 570 h 725"/>
                                <a:gd name="T58" fmla="*/ 550 w 710"/>
                                <a:gd name="T59" fmla="*/ 610 h 725"/>
                                <a:gd name="T60" fmla="*/ 550 w 710"/>
                                <a:gd name="T61" fmla="*/ 645 h 725"/>
                                <a:gd name="T62" fmla="*/ 555 w 710"/>
                                <a:gd name="T63" fmla="*/ 685 h 725"/>
                                <a:gd name="T64" fmla="*/ 550 w 710"/>
                                <a:gd name="T65" fmla="*/ 725 h 725"/>
                                <a:gd name="T66" fmla="*/ 550 w 710"/>
                                <a:gd name="T67" fmla="*/ 725 h 725"/>
                                <a:gd name="T68" fmla="*/ 610 w 710"/>
                                <a:gd name="T69" fmla="*/ 675 h 725"/>
                                <a:gd name="T70" fmla="*/ 655 w 710"/>
                                <a:gd name="T71" fmla="*/ 630 h 725"/>
                                <a:gd name="T72" fmla="*/ 675 w 710"/>
                                <a:gd name="T73" fmla="*/ 605 h 725"/>
                                <a:gd name="T74" fmla="*/ 690 w 710"/>
                                <a:gd name="T75" fmla="*/ 580 h 725"/>
                                <a:gd name="T76" fmla="*/ 700 w 710"/>
                                <a:gd name="T77" fmla="*/ 555 h 725"/>
                                <a:gd name="T78" fmla="*/ 705 w 710"/>
                                <a:gd name="T79" fmla="*/ 530 h 725"/>
                                <a:gd name="T80" fmla="*/ 705 w 710"/>
                                <a:gd name="T81" fmla="*/ 530 h 725"/>
                                <a:gd name="T82" fmla="*/ 710 w 710"/>
                                <a:gd name="T83" fmla="*/ 480 h 725"/>
                                <a:gd name="T84" fmla="*/ 705 w 710"/>
                                <a:gd name="T85" fmla="*/ 430 h 725"/>
                                <a:gd name="T86" fmla="*/ 685 w 710"/>
                                <a:gd name="T87" fmla="*/ 375 h 725"/>
                                <a:gd name="T88" fmla="*/ 650 w 710"/>
                                <a:gd name="T89" fmla="*/ 325 h 725"/>
                                <a:gd name="T90" fmla="*/ 650 w 710"/>
                                <a:gd name="T91" fmla="*/ 325 h 725"/>
                                <a:gd name="T92" fmla="*/ 605 w 710"/>
                                <a:gd name="T93" fmla="*/ 270 h 725"/>
                                <a:gd name="T94" fmla="*/ 550 w 710"/>
                                <a:gd name="T95" fmla="*/ 220 h 725"/>
                                <a:gd name="T96" fmla="*/ 485 w 710"/>
                                <a:gd name="T97" fmla="*/ 170 h 725"/>
                                <a:gd name="T98" fmla="*/ 410 w 710"/>
                                <a:gd name="T99" fmla="*/ 125 h 725"/>
                                <a:gd name="T100" fmla="*/ 410 w 710"/>
                                <a:gd name="T101" fmla="*/ 125 h 725"/>
                                <a:gd name="T102" fmla="*/ 320 w 710"/>
                                <a:gd name="T103" fmla="*/ 85 h 725"/>
                                <a:gd name="T104" fmla="*/ 225 w 710"/>
                                <a:gd name="T105" fmla="*/ 50 h 725"/>
                                <a:gd name="T106" fmla="*/ 115 w 710"/>
                                <a:gd name="T107" fmla="*/ 25 h 725"/>
                                <a:gd name="T108" fmla="*/ 5 w 710"/>
                                <a:gd name="T109" fmla="*/ 0 h 725"/>
                                <a:gd name="T110" fmla="*/ 5 w 710"/>
                                <a:gd name="T111" fmla="*/ 0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710" h="725">
                                  <a:moveTo>
                                    <a:pt x="5" y="0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00" y="75"/>
                                  </a:lnTo>
                                  <a:lnTo>
                                    <a:pt x="190" y="140"/>
                                  </a:lnTo>
                                  <a:lnTo>
                                    <a:pt x="210" y="135"/>
                                  </a:lnTo>
                                  <a:lnTo>
                                    <a:pt x="210" y="155"/>
                                  </a:lnTo>
                                  <a:lnTo>
                                    <a:pt x="255" y="190"/>
                                  </a:lnTo>
                                  <a:lnTo>
                                    <a:pt x="285" y="175"/>
                                  </a:lnTo>
                                  <a:lnTo>
                                    <a:pt x="275" y="210"/>
                                  </a:lnTo>
                                  <a:lnTo>
                                    <a:pt x="325" y="250"/>
                                  </a:lnTo>
                                  <a:lnTo>
                                    <a:pt x="365" y="225"/>
                                  </a:lnTo>
                                  <a:lnTo>
                                    <a:pt x="350" y="275"/>
                                  </a:lnTo>
                                  <a:lnTo>
                                    <a:pt x="395" y="320"/>
                                  </a:lnTo>
                                  <a:lnTo>
                                    <a:pt x="455" y="285"/>
                                  </a:lnTo>
                                  <a:lnTo>
                                    <a:pt x="425" y="355"/>
                                  </a:lnTo>
                                  <a:lnTo>
                                    <a:pt x="465" y="410"/>
                                  </a:lnTo>
                                  <a:lnTo>
                                    <a:pt x="545" y="370"/>
                                  </a:lnTo>
                                  <a:lnTo>
                                    <a:pt x="495" y="450"/>
                                  </a:lnTo>
                                  <a:lnTo>
                                    <a:pt x="510" y="490"/>
                                  </a:lnTo>
                                  <a:lnTo>
                                    <a:pt x="530" y="530"/>
                                  </a:lnTo>
                                  <a:lnTo>
                                    <a:pt x="610" y="495"/>
                                  </a:lnTo>
                                  <a:lnTo>
                                    <a:pt x="540" y="570"/>
                                  </a:lnTo>
                                  <a:lnTo>
                                    <a:pt x="550" y="610"/>
                                  </a:lnTo>
                                  <a:lnTo>
                                    <a:pt x="550" y="645"/>
                                  </a:lnTo>
                                  <a:lnTo>
                                    <a:pt x="555" y="685"/>
                                  </a:lnTo>
                                  <a:lnTo>
                                    <a:pt x="550" y="725"/>
                                  </a:lnTo>
                                  <a:lnTo>
                                    <a:pt x="610" y="675"/>
                                  </a:lnTo>
                                  <a:lnTo>
                                    <a:pt x="655" y="630"/>
                                  </a:lnTo>
                                  <a:lnTo>
                                    <a:pt x="675" y="605"/>
                                  </a:lnTo>
                                  <a:lnTo>
                                    <a:pt x="690" y="580"/>
                                  </a:lnTo>
                                  <a:lnTo>
                                    <a:pt x="700" y="555"/>
                                  </a:lnTo>
                                  <a:lnTo>
                                    <a:pt x="705" y="530"/>
                                  </a:lnTo>
                                  <a:lnTo>
                                    <a:pt x="710" y="480"/>
                                  </a:lnTo>
                                  <a:lnTo>
                                    <a:pt x="705" y="430"/>
                                  </a:lnTo>
                                  <a:lnTo>
                                    <a:pt x="685" y="375"/>
                                  </a:lnTo>
                                  <a:lnTo>
                                    <a:pt x="650" y="325"/>
                                  </a:lnTo>
                                  <a:lnTo>
                                    <a:pt x="605" y="270"/>
                                  </a:lnTo>
                                  <a:lnTo>
                                    <a:pt x="550" y="220"/>
                                  </a:lnTo>
                                  <a:lnTo>
                                    <a:pt x="485" y="170"/>
                                  </a:lnTo>
                                  <a:lnTo>
                                    <a:pt x="410" y="125"/>
                                  </a:lnTo>
                                  <a:lnTo>
                                    <a:pt x="320" y="85"/>
                                  </a:lnTo>
                                  <a:lnTo>
                                    <a:pt x="225" y="50"/>
                                  </a:lnTo>
                                  <a:lnTo>
                                    <a:pt x="115" y="25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3329"/>
                          <wps:cNvSpPr>
                            <a:spLocks/>
                          </wps:cNvSpPr>
                          <wps:spPr bwMode="auto">
                            <a:xfrm>
                              <a:off x="1065" y="570"/>
                              <a:ext cx="1240" cy="595"/>
                            </a:xfrm>
                            <a:custGeom>
                              <a:avLst/>
                              <a:gdLst>
                                <a:gd name="T0" fmla="*/ 5 w 1240"/>
                                <a:gd name="T1" fmla="*/ 105 h 595"/>
                                <a:gd name="T2" fmla="*/ 175 w 1240"/>
                                <a:gd name="T3" fmla="*/ 125 h 595"/>
                                <a:gd name="T4" fmla="*/ 360 w 1240"/>
                                <a:gd name="T5" fmla="*/ 130 h 595"/>
                                <a:gd name="T6" fmla="*/ 370 w 1240"/>
                                <a:gd name="T7" fmla="*/ 155 h 595"/>
                                <a:gd name="T8" fmla="*/ 485 w 1240"/>
                                <a:gd name="T9" fmla="*/ 125 h 595"/>
                                <a:gd name="T10" fmla="*/ 485 w 1240"/>
                                <a:gd name="T11" fmla="*/ 175 h 595"/>
                                <a:gd name="T12" fmla="*/ 625 w 1240"/>
                                <a:gd name="T13" fmla="*/ 140 h 595"/>
                                <a:gd name="T14" fmla="*/ 620 w 1240"/>
                                <a:gd name="T15" fmla="*/ 205 h 595"/>
                                <a:gd name="T16" fmla="*/ 780 w 1240"/>
                                <a:gd name="T17" fmla="*/ 155 h 595"/>
                                <a:gd name="T18" fmla="*/ 760 w 1240"/>
                                <a:gd name="T19" fmla="*/ 250 h 595"/>
                                <a:gd name="T20" fmla="*/ 940 w 1240"/>
                                <a:gd name="T21" fmla="*/ 195 h 595"/>
                                <a:gd name="T22" fmla="*/ 900 w 1240"/>
                                <a:gd name="T23" fmla="*/ 320 h 595"/>
                                <a:gd name="T24" fmla="*/ 980 w 1240"/>
                                <a:gd name="T25" fmla="*/ 390 h 595"/>
                                <a:gd name="T26" fmla="*/ 1015 w 1240"/>
                                <a:gd name="T27" fmla="*/ 425 h 595"/>
                                <a:gd name="T28" fmla="*/ 1040 w 1240"/>
                                <a:gd name="T29" fmla="*/ 465 h 595"/>
                                <a:gd name="T30" fmla="*/ 1080 w 1240"/>
                                <a:gd name="T31" fmla="*/ 545 h 595"/>
                                <a:gd name="T32" fmla="*/ 1090 w 1240"/>
                                <a:gd name="T33" fmla="*/ 595 h 595"/>
                                <a:gd name="T34" fmla="*/ 1160 w 1240"/>
                                <a:gd name="T35" fmla="*/ 505 h 595"/>
                                <a:gd name="T36" fmla="*/ 1205 w 1240"/>
                                <a:gd name="T37" fmla="*/ 425 h 595"/>
                                <a:gd name="T38" fmla="*/ 1235 w 1240"/>
                                <a:gd name="T39" fmla="*/ 350 h 595"/>
                                <a:gd name="T40" fmla="*/ 1240 w 1240"/>
                                <a:gd name="T41" fmla="*/ 280 h 595"/>
                                <a:gd name="T42" fmla="*/ 1235 w 1240"/>
                                <a:gd name="T43" fmla="*/ 250 h 595"/>
                                <a:gd name="T44" fmla="*/ 1210 w 1240"/>
                                <a:gd name="T45" fmla="*/ 195 h 595"/>
                                <a:gd name="T46" fmla="*/ 1170 w 1240"/>
                                <a:gd name="T47" fmla="*/ 145 h 595"/>
                                <a:gd name="T48" fmla="*/ 1115 w 1240"/>
                                <a:gd name="T49" fmla="*/ 100 h 595"/>
                                <a:gd name="T50" fmla="*/ 1080 w 1240"/>
                                <a:gd name="T51" fmla="*/ 80 h 595"/>
                                <a:gd name="T52" fmla="*/ 990 w 1240"/>
                                <a:gd name="T53" fmla="*/ 45 h 595"/>
                                <a:gd name="T54" fmla="*/ 890 w 1240"/>
                                <a:gd name="T55" fmla="*/ 20 h 595"/>
                                <a:gd name="T56" fmla="*/ 650 w 1240"/>
                                <a:gd name="T57" fmla="*/ 0 h 595"/>
                                <a:gd name="T58" fmla="*/ 505 w 1240"/>
                                <a:gd name="T59" fmla="*/ 5 h 595"/>
                                <a:gd name="T60" fmla="*/ 180 w 1240"/>
                                <a:gd name="T61" fmla="*/ 60 h 595"/>
                                <a:gd name="T62" fmla="*/ 0 w 1240"/>
                                <a:gd name="T63" fmla="*/ 100 h 5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1240" h="595">
                                  <a:moveTo>
                                    <a:pt x="0" y="100"/>
                                  </a:moveTo>
                                  <a:lnTo>
                                    <a:pt x="5" y="105"/>
                                  </a:lnTo>
                                  <a:lnTo>
                                    <a:pt x="175" y="125"/>
                                  </a:lnTo>
                                  <a:lnTo>
                                    <a:pt x="335" y="145"/>
                                  </a:lnTo>
                                  <a:lnTo>
                                    <a:pt x="360" y="130"/>
                                  </a:lnTo>
                                  <a:lnTo>
                                    <a:pt x="370" y="155"/>
                                  </a:lnTo>
                                  <a:lnTo>
                                    <a:pt x="450" y="165"/>
                                  </a:lnTo>
                                  <a:lnTo>
                                    <a:pt x="485" y="125"/>
                                  </a:lnTo>
                                  <a:lnTo>
                                    <a:pt x="485" y="175"/>
                                  </a:lnTo>
                                  <a:lnTo>
                                    <a:pt x="575" y="195"/>
                                  </a:lnTo>
                                  <a:lnTo>
                                    <a:pt x="625" y="140"/>
                                  </a:lnTo>
                                  <a:lnTo>
                                    <a:pt x="620" y="205"/>
                                  </a:lnTo>
                                  <a:lnTo>
                                    <a:pt x="700" y="230"/>
                                  </a:lnTo>
                                  <a:lnTo>
                                    <a:pt x="780" y="155"/>
                                  </a:lnTo>
                                  <a:lnTo>
                                    <a:pt x="760" y="250"/>
                                  </a:lnTo>
                                  <a:lnTo>
                                    <a:pt x="840" y="285"/>
                                  </a:lnTo>
                                  <a:lnTo>
                                    <a:pt x="940" y="195"/>
                                  </a:lnTo>
                                  <a:lnTo>
                                    <a:pt x="900" y="320"/>
                                  </a:lnTo>
                                  <a:lnTo>
                                    <a:pt x="940" y="355"/>
                                  </a:lnTo>
                                  <a:lnTo>
                                    <a:pt x="980" y="390"/>
                                  </a:lnTo>
                                  <a:lnTo>
                                    <a:pt x="1085" y="295"/>
                                  </a:lnTo>
                                  <a:lnTo>
                                    <a:pt x="1015" y="425"/>
                                  </a:lnTo>
                                  <a:lnTo>
                                    <a:pt x="1040" y="465"/>
                                  </a:lnTo>
                                  <a:lnTo>
                                    <a:pt x="1060" y="505"/>
                                  </a:lnTo>
                                  <a:lnTo>
                                    <a:pt x="1080" y="545"/>
                                  </a:lnTo>
                                  <a:lnTo>
                                    <a:pt x="1090" y="595"/>
                                  </a:lnTo>
                                  <a:lnTo>
                                    <a:pt x="1130" y="550"/>
                                  </a:lnTo>
                                  <a:lnTo>
                                    <a:pt x="1160" y="505"/>
                                  </a:lnTo>
                                  <a:lnTo>
                                    <a:pt x="1185" y="465"/>
                                  </a:lnTo>
                                  <a:lnTo>
                                    <a:pt x="1205" y="425"/>
                                  </a:lnTo>
                                  <a:lnTo>
                                    <a:pt x="1220" y="385"/>
                                  </a:lnTo>
                                  <a:lnTo>
                                    <a:pt x="1235" y="350"/>
                                  </a:lnTo>
                                  <a:lnTo>
                                    <a:pt x="1240" y="315"/>
                                  </a:lnTo>
                                  <a:lnTo>
                                    <a:pt x="1240" y="280"/>
                                  </a:lnTo>
                                  <a:lnTo>
                                    <a:pt x="1235" y="250"/>
                                  </a:lnTo>
                                  <a:lnTo>
                                    <a:pt x="1225" y="220"/>
                                  </a:lnTo>
                                  <a:lnTo>
                                    <a:pt x="1210" y="195"/>
                                  </a:lnTo>
                                  <a:lnTo>
                                    <a:pt x="1195" y="165"/>
                                  </a:lnTo>
                                  <a:lnTo>
                                    <a:pt x="1170" y="145"/>
                                  </a:lnTo>
                                  <a:lnTo>
                                    <a:pt x="1145" y="120"/>
                                  </a:lnTo>
                                  <a:lnTo>
                                    <a:pt x="1115" y="100"/>
                                  </a:lnTo>
                                  <a:lnTo>
                                    <a:pt x="1080" y="80"/>
                                  </a:lnTo>
                                  <a:lnTo>
                                    <a:pt x="1035" y="60"/>
                                  </a:lnTo>
                                  <a:lnTo>
                                    <a:pt x="990" y="45"/>
                                  </a:lnTo>
                                  <a:lnTo>
                                    <a:pt x="945" y="30"/>
                                  </a:lnTo>
                                  <a:lnTo>
                                    <a:pt x="890" y="20"/>
                                  </a:lnTo>
                                  <a:lnTo>
                                    <a:pt x="780" y="5"/>
                                  </a:lnTo>
                                  <a:lnTo>
                                    <a:pt x="650" y="0"/>
                                  </a:lnTo>
                                  <a:lnTo>
                                    <a:pt x="505" y="5"/>
                                  </a:lnTo>
                                  <a:lnTo>
                                    <a:pt x="345" y="25"/>
                                  </a:lnTo>
                                  <a:lnTo>
                                    <a:pt x="180" y="60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6350"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3330"/>
                          <wps:cNvSpPr>
                            <a:spLocks/>
                          </wps:cNvSpPr>
                          <wps:spPr bwMode="auto">
                            <a:xfrm>
                              <a:off x="625" y="680"/>
                              <a:ext cx="535" cy="2320"/>
                            </a:xfrm>
                            <a:custGeom>
                              <a:avLst/>
                              <a:gdLst>
                                <a:gd name="T0" fmla="*/ 215 w 535"/>
                                <a:gd name="T1" fmla="*/ 1505 h 2320"/>
                                <a:gd name="T2" fmla="*/ 215 w 535"/>
                                <a:gd name="T3" fmla="*/ 1505 h 2320"/>
                                <a:gd name="T4" fmla="*/ 130 w 535"/>
                                <a:gd name="T5" fmla="*/ 1690 h 2320"/>
                                <a:gd name="T6" fmla="*/ 130 w 535"/>
                                <a:gd name="T7" fmla="*/ 1690 h 2320"/>
                                <a:gd name="T8" fmla="*/ 85 w 535"/>
                                <a:gd name="T9" fmla="*/ 1795 h 2320"/>
                                <a:gd name="T10" fmla="*/ 50 w 535"/>
                                <a:gd name="T11" fmla="*/ 1885 h 2320"/>
                                <a:gd name="T12" fmla="*/ 50 w 535"/>
                                <a:gd name="T13" fmla="*/ 1885 h 2320"/>
                                <a:gd name="T14" fmla="*/ 30 w 535"/>
                                <a:gd name="T15" fmla="*/ 1945 h 2320"/>
                                <a:gd name="T16" fmla="*/ 20 w 535"/>
                                <a:gd name="T17" fmla="*/ 2000 h 2320"/>
                                <a:gd name="T18" fmla="*/ 10 w 535"/>
                                <a:gd name="T19" fmla="*/ 2055 h 2320"/>
                                <a:gd name="T20" fmla="*/ 0 w 535"/>
                                <a:gd name="T21" fmla="*/ 2110 h 2320"/>
                                <a:gd name="T22" fmla="*/ 0 w 535"/>
                                <a:gd name="T23" fmla="*/ 2165 h 2320"/>
                                <a:gd name="T24" fmla="*/ 0 w 535"/>
                                <a:gd name="T25" fmla="*/ 2215 h 2320"/>
                                <a:gd name="T26" fmla="*/ 5 w 535"/>
                                <a:gd name="T27" fmla="*/ 2270 h 2320"/>
                                <a:gd name="T28" fmla="*/ 15 w 535"/>
                                <a:gd name="T29" fmla="*/ 2320 h 2320"/>
                                <a:gd name="T30" fmla="*/ 510 w 535"/>
                                <a:gd name="T31" fmla="*/ 2320 h 2320"/>
                                <a:gd name="T32" fmla="*/ 510 w 535"/>
                                <a:gd name="T33" fmla="*/ 2320 h 2320"/>
                                <a:gd name="T34" fmla="*/ 480 w 535"/>
                                <a:gd name="T35" fmla="*/ 2275 h 2320"/>
                                <a:gd name="T36" fmla="*/ 455 w 535"/>
                                <a:gd name="T37" fmla="*/ 2230 h 2320"/>
                                <a:gd name="T38" fmla="*/ 430 w 535"/>
                                <a:gd name="T39" fmla="*/ 2185 h 2320"/>
                                <a:gd name="T40" fmla="*/ 410 w 535"/>
                                <a:gd name="T41" fmla="*/ 2135 h 2320"/>
                                <a:gd name="T42" fmla="*/ 395 w 535"/>
                                <a:gd name="T43" fmla="*/ 2085 h 2320"/>
                                <a:gd name="T44" fmla="*/ 380 w 535"/>
                                <a:gd name="T45" fmla="*/ 2035 h 2320"/>
                                <a:gd name="T46" fmla="*/ 370 w 535"/>
                                <a:gd name="T47" fmla="*/ 1980 h 2320"/>
                                <a:gd name="T48" fmla="*/ 365 w 535"/>
                                <a:gd name="T49" fmla="*/ 1925 h 2320"/>
                                <a:gd name="T50" fmla="*/ 365 w 535"/>
                                <a:gd name="T51" fmla="*/ 1925 h 2320"/>
                                <a:gd name="T52" fmla="*/ 360 w 535"/>
                                <a:gd name="T53" fmla="*/ 1865 h 2320"/>
                                <a:gd name="T54" fmla="*/ 360 w 535"/>
                                <a:gd name="T55" fmla="*/ 1805 h 2320"/>
                                <a:gd name="T56" fmla="*/ 365 w 535"/>
                                <a:gd name="T57" fmla="*/ 1740 h 2320"/>
                                <a:gd name="T58" fmla="*/ 375 w 535"/>
                                <a:gd name="T59" fmla="*/ 1675 h 2320"/>
                                <a:gd name="T60" fmla="*/ 395 w 535"/>
                                <a:gd name="T61" fmla="*/ 1535 h 2320"/>
                                <a:gd name="T62" fmla="*/ 435 w 535"/>
                                <a:gd name="T63" fmla="*/ 1380 h 2320"/>
                                <a:gd name="T64" fmla="*/ 435 w 535"/>
                                <a:gd name="T65" fmla="*/ 1380 h 2320"/>
                                <a:gd name="T66" fmla="*/ 480 w 535"/>
                                <a:gd name="T67" fmla="*/ 1205 h 2320"/>
                                <a:gd name="T68" fmla="*/ 495 w 535"/>
                                <a:gd name="T69" fmla="*/ 1115 h 2320"/>
                                <a:gd name="T70" fmla="*/ 510 w 535"/>
                                <a:gd name="T71" fmla="*/ 1030 h 2320"/>
                                <a:gd name="T72" fmla="*/ 520 w 535"/>
                                <a:gd name="T73" fmla="*/ 940 h 2320"/>
                                <a:gd name="T74" fmla="*/ 530 w 535"/>
                                <a:gd name="T75" fmla="*/ 855 h 2320"/>
                                <a:gd name="T76" fmla="*/ 535 w 535"/>
                                <a:gd name="T77" fmla="*/ 770 h 2320"/>
                                <a:gd name="T78" fmla="*/ 535 w 535"/>
                                <a:gd name="T79" fmla="*/ 680 h 2320"/>
                                <a:gd name="T80" fmla="*/ 535 w 535"/>
                                <a:gd name="T81" fmla="*/ 595 h 2320"/>
                                <a:gd name="T82" fmla="*/ 530 w 535"/>
                                <a:gd name="T83" fmla="*/ 510 h 2320"/>
                                <a:gd name="T84" fmla="*/ 520 w 535"/>
                                <a:gd name="T85" fmla="*/ 425 h 2320"/>
                                <a:gd name="T86" fmla="*/ 510 w 535"/>
                                <a:gd name="T87" fmla="*/ 340 h 2320"/>
                                <a:gd name="T88" fmla="*/ 495 w 535"/>
                                <a:gd name="T89" fmla="*/ 250 h 2320"/>
                                <a:gd name="T90" fmla="*/ 480 w 535"/>
                                <a:gd name="T91" fmla="*/ 165 h 2320"/>
                                <a:gd name="T92" fmla="*/ 460 w 535"/>
                                <a:gd name="T93" fmla="*/ 80 h 2320"/>
                                <a:gd name="T94" fmla="*/ 435 w 535"/>
                                <a:gd name="T95" fmla="*/ 0 h 2320"/>
                                <a:gd name="T96" fmla="*/ 435 w 535"/>
                                <a:gd name="T97" fmla="*/ 0 h 2320"/>
                                <a:gd name="T98" fmla="*/ 445 w 535"/>
                                <a:gd name="T99" fmla="*/ 230 h 2320"/>
                                <a:gd name="T100" fmla="*/ 445 w 535"/>
                                <a:gd name="T101" fmla="*/ 440 h 2320"/>
                                <a:gd name="T102" fmla="*/ 435 w 535"/>
                                <a:gd name="T103" fmla="*/ 635 h 2320"/>
                                <a:gd name="T104" fmla="*/ 425 w 535"/>
                                <a:gd name="T105" fmla="*/ 730 h 2320"/>
                                <a:gd name="T106" fmla="*/ 415 w 535"/>
                                <a:gd name="T107" fmla="*/ 815 h 2320"/>
                                <a:gd name="T108" fmla="*/ 415 w 535"/>
                                <a:gd name="T109" fmla="*/ 815 h 2320"/>
                                <a:gd name="T110" fmla="*/ 400 w 535"/>
                                <a:gd name="T111" fmla="*/ 895 h 2320"/>
                                <a:gd name="T112" fmla="*/ 385 w 535"/>
                                <a:gd name="T113" fmla="*/ 980 h 2320"/>
                                <a:gd name="T114" fmla="*/ 340 w 535"/>
                                <a:gd name="T115" fmla="*/ 1150 h 2320"/>
                                <a:gd name="T116" fmla="*/ 285 w 535"/>
                                <a:gd name="T117" fmla="*/ 1325 h 2320"/>
                                <a:gd name="T118" fmla="*/ 215 w 535"/>
                                <a:gd name="T119" fmla="*/ 1505 h 2320"/>
                                <a:gd name="T120" fmla="*/ 215 w 535"/>
                                <a:gd name="T121" fmla="*/ 1505 h 2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535" h="2320">
                                  <a:moveTo>
                                    <a:pt x="215" y="1505"/>
                                  </a:moveTo>
                                  <a:lnTo>
                                    <a:pt x="215" y="1505"/>
                                  </a:lnTo>
                                  <a:lnTo>
                                    <a:pt x="130" y="1690"/>
                                  </a:lnTo>
                                  <a:lnTo>
                                    <a:pt x="85" y="1795"/>
                                  </a:lnTo>
                                  <a:lnTo>
                                    <a:pt x="50" y="1885"/>
                                  </a:lnTo>
                                  <a:lnTo>
                                    <a:pt x="30" y="1945"/>
                                  </a:lnTo>
                                  <a:lnTo>
                                    <a:pt x="20" y="2000"/>
                                  </a:lnTo>
                                  <a:lnTo>
                                    <a:pt x="10" y="2055"/>
                                  </a:lnTo>
                                  <a:lnTo>
                                    <a:pt x="0" y="2110"/>
                                  </a:lnTo>
                                  <a:lnTo>
                                    <a:pt x="0" y="2165"/>
                                  </a:lnTo>
                                  <a:lnTo>
                                    <a:pt x="0" y="2215"/>
                                  </a:lnTo>
                                  <a:lnTo>
                                    <a:pt x="5" y="2270"/>
                                  </a:lnTo>
                                  <a:lnTo>
                                    <a:pt x="15" y="2320"/>
                                  </a:lnTo>
                                  <a:lnTo>
                                    <a:pt x="510" y="2320"/>
                                  </a:lnTo>
                                  <a:lnTo>
                                    <a:pt x="480" y="2275"/>
                                  </a:lnTo>
                                  <a:lnTo>
                                    <a:pt x="455" y="2230"/>
                                  </a:lnTo>
                                  <a:lnTo>
                                    <a:pt x="430" y="2185"/>
                                  </a:lnTo>
                                  <a:lnTo>
                                    <a:pt x="410" y="2135"/>
                                  </a:lnTo>
                                  <a:lnTo>
                                    <a:pt x="395" y="2085"/>
                                  </a:lnTo>
                                  <a:lnTo>
                                    <a:pt x="380" y="2035"/>
                                  </a:lnTo>
                                  <a:lnTo>
                                    <a:pt x="370" y="1980"/>
                                  </a:lnTo>
                                  <a:lnTo>
                                    <a:pt x="365" y="1925"/>
                                  </a:lnTo>
                                  <a:lnTo>
                                    <a:pt x="360" y="1865"/>
                                  </a:lnTo>
                                  <a:lnTo>
                                    <a:pt x="360" y="1805"/>
                                  </a:lnTo>
                                  <a:lnTo>
                                    <a:pt x="365" y="1740"/>
                                  </a:lnTo>
                                  <a:lnTo>
                                    <a:pt x="375" y="1675"/>
                                  </a:lnTo>
                                  <a:lnTo>
                                    <a:pt x="395" y="1535"/>
                                  </a:lnTo>
                                  <a:lnTo>
                                    <a:pt x="435" y="1380"/>
                                  </a:lnTo>
                                  <a:lnTo>
                                    <a:pt x="480" y="1205"/>
                                  </a:lnTo>
                                  <a:lnTo>
                                    <a:pt x="495" y="1115"/>
                                  </a:lnTo>
                                  <a:lnTo>
                                    <a:pt x="510" y="1030"/>
                                  </a:lnTo>
                                  <a:lnTo>
                                    <a:pt x="520" y="940"/>
                                  </a:lnTo>
                                  <a:lnTo>
                                    <a:pt x="530" y="855"/>
                                  </a:lnTo>
                                  <a:lnTo>
                                    <a:pt x="535" y="770"/>
                                  </a:lnTo>
                                  <a:lnTo>
                                    <a:pt x="535" y="680"/>
                                  </a:lnTo>
                                  <a:lnTo>
                                    <a:pt x="535" y="595"/>
                                  </a:lnTo>
                                  <a:lnTo>
                                    <a:pt x="530" y="510"/>
                                  </a:lnTo>
                                  <a:lnTo>
                                    <a:pt x="520" y="425"/>
                                  </a:lnTo>
                                  <a:lnTo>
                                    <a:pt x="510" y="340"/>
                                  </a:lnTo>
                                  <a:lnTo>
                                    <a:pt x="495" y="250"/>
                                  </a:lnTo>
                                  <a:lnTo>
                                    <a:pt x="480" y="165"/>
                                  </a:lnTo>
                                  <a:lnTo>
                                    <a:pt x="460" y="80"/>
                                  </a:lnTo>
                                  <a:lnTo>
                                    <a:pt x="435" y="0"/>
                                  </a:lnTo>
                                  <a:lnTo>
                                    <a:pt x="445" y="230"/>
                                  </a:lnTo>
                                  <a:lnTo>
                                    <a:pt x="445" y="440"/>
                                  </a:lnTo>
                                  <a:lnTo>
                                    <a:pt x="435" y="635"/>
                                  </a:lnTo>
                                  <a:lnTo>
                                    <a:pt x="425" y="730"/>
                                  </a:lnTo>
                                  <a:lnTo>
                                    <a:pt x="415" y="815"/>
                                  </a:lnTo>
                                  <a:lnTo>
                                    <a:pt x="400" y="895"/>
                                  </a:lnTo>
                                  <a:lnTo>
                                    <a:pt x="385" y="980"/>
                                  </a:lnTo>
                                  <a:lnTo>
                                    <a:pt x="340" y="1150"/>
                                  </a:lnTo>
                                  <a:lnTo>
                                    <a:pt x="285" y="1325"/>
                                  </a:lnTo>
                                  <a:lnTo>
                                    <a:pt x="215" y="15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5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3331"/>
                          <wps:cNvSpPr>
                            <a:spLocks/>
                          </wps:cNvSpPr>
                          <wps:spPr bwMode="auto">
                            <a:xfrm>
                              <a:off x="1070" y="975"/>
                              <a:ext cx="85" cy="200"/>
                            </a:xfrm>
                            <a:custGeom>
                              <a:avLst/>
                              <a:gdLst>
                                <a:gd name="T0" fmla="*/ 60 w 85"/>
                                <a:gd name="T1" fmla="*/ 0 h 200"/>
                                <a:gd name="T2" fmla="*/ 0 w 85"/>
                                <a:gd name="T3" fmla="*/ 0 h 200"/>
                                <a:gd name="T4" fmla="*/ 0 w 85"/>
                                <a:gd name="T5" fmla="*/ 0 h 200"/>
                                <a:gd name="T6" fmla="*/ 0 w 85"/>
                                <a:gd name="T7" fmla="*/ 195 h 200"/>
                                <a:gd name="T8" fmla="*/ 85 w 85"/>
                                <a:gd name="T9" fmla="*/ 200 h 200"/>
                                <a:gd name="T10" fmla="*/ 85 w 85"/>
                                <a:gd name="T11" fmla="*/ 200 h 200"/>
                                <a:gd name="T12" fmla="*/ 75 w 85"/>
                                <a:gd name="T13" fmla="*/ 100 h 200"/>
                                <a:gd name="T14" fmla="*/ 60 w 85"/>
                                <a:gd name="T15" fmla="*/ 0 h 200"/>
                                <a:gd name="T16" fmla="*/ 60 w 85"/>
                                <a:gd name="T17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85" h="200">
                                  <a:moveTo>
                                    <a:pt x="6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85" y="200"/>
                                  </a:lnTo>
                                  <a:lnTo>
                                    <a:pt x="75" y="100"/>
                                  </a:lnTo>
                                  <a:lnTo>
                                    <a:pt x="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3332"/>
                          <wps:cNvSpPr>
                            <a:spLocks/>
                          </wps:cNvSpPr>
                          <wps:spPr bwMode="auto">
                            <a:xfrm>
                              <a:off x="1030" y="1360"/>
                              <a:ext cx="130" cy="230"/>
                            </a:xfrm>
                            <a:custGeom>
                              <a:avLst/>
                              <a:gdLst>
                                <a:gd name="T0" fmla="*/ 130 w 130"/>
                                <a:gd name="T1" fmla="*/ 0 h 230"/>
                                <a:gd name="T2" fmla="*/ 25 w 130"/>
                                <a:gd name="T3" fmla="*/ 0 h 230"/>
                                <a:gd name="T4" fmla="*/ 25 w 130"/>
                                <a:gd name="T5" fmla="*/ 0 h 230"/>
                                <a:gd name="T6" fmla="*/ 10 w 130"/>
                                <a:gd name="T7" fmla="*/ 135 h 230"/>
                                <a:gd name="T8" fmla="*/ 10 w 130"/>
                                <a:gd name="T9" fmla="*/ 135 h 230"/>
                                <a:gd name="T10" fmla="*/ 0 w 130"/>
                                <a:gd name="T11" fmla="*/ 195 h 230"/>
                                <a:gd name="T12" fmla="*/ 120 w 130"/>
                                <a:gd name="T13" fmla="*/ 230 h 230"/>
                                <a:gd name="T14" fmla="*/ 120 w 130"/>
                                <a:gd name="T15" fmla="*/ 230 h 230"/>
                                <a:gd name="T16" fmla="*/ 130 w 130"/>
                                <a:gd name="T17" fmla="*/ 115 h 230"/>
                                <a:gd name="T18" fmla="*/ 130 w 130"/>
                                <a:gd name="T19" fmla="*/ 0 h 230"/>
                                <a:gd name="T20" fmla="*/ 130 w 130"/>
                                <a:gd name="T21" fmla="*/ 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0" h="230">
                                  <a:moveTo>
                                    <a:pt x="130" y="0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10" y="135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120" y="230"/>
                                  </a:lnTo>
                                  <a:lnTo>
                                    <a:pt x="130" y="115"/>
                                  </a:lnTo>
                                  <a:lnTo>
                                    <a:pt x="1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3333"/>
                          <wps:cNvSpPr>
                            <a:spLocks/>
                          </wps:cNvSpPr>
                          <wps:spPr bwMode="auto">
                            <a:xfrm>
                              <a:off x="905" y="1760"/>
                              <a:ext cx="220" cy="265"/>
                            </a:xfrm>
                            <a:custGeom>
                              <a:avLst/>
                              <a:gdLst>
                                <a:gd name="T0" fmla="*/ 165 w 220"/>
                                <a:gd name="T1" fmla="*/ 265 h 265"/>
                                <a:gd name="T2" fmla="*/ 165 w 220"/>
                                <a:gd name="T3" fmla="*/ 265 h 265"/>
                                <a:gd name="T4" fmla="*/ 195 w 220"/>
                                <a:gd name="T5" fmla="*/ 145 h 265"/>
                                <a:gd name="T6" fmla="*/ 220 w 220"/>
                                <a:gd name="T7" fmla="*/ 25 h 265"/>
                                <a:gd name="T8" fmla="*/ 80 w 220"/>
                                <a:gd name="T9" fmla="*/ 0 h 265"/>
                                <a:gd name="T10" fmla="*/ 80 w 220"/>
                                <a:gd name="T11" fmla="*/ 0 h 265"/>
                                <a:gd name="T12" fmla="*/ 45 w 220"/>
                                <a:gd name="T13" fmla="*/ 125 h 265"/>
                                <a:gd name="T14" fmla="*/ 0 w 220"/>
                                <a:gd name="T15" fmla="*/ 250 h 265"/>
                                <a:gd name="T16" fmla="*/ 165 w 220"/>
                                <a:gd name="T17" fmla="*/ 265 h 265"/>
                                <a:gd name="T18" fmla="*/ 165 w 220"/>
                                <a:gd name="T1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20" h="265">
                                  <a:moveTo>
                                    <a:pt x="165" y="265"/>
                                  </a:moveTo>
                                  <a:lnTo>
                                    <a:pt x="165" y="265"/>
                                  </a:lnTo>
                                  <a:lnTo>
                                    <a:pt x="195" y="145"/>
                                  </a:lnTo>
                                  <a:lnTo>
                                    <a:pt x="220" y="25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45" y="125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165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3334"/>
                          <wps:cNvSpPr>
                            <a:spLocks/>
                          </wps:cNvSpPr>
                          <wps:spPr bwMode="auto">
                            <a:xfrm>
                              <a:off x="675" y="2245"/>
                              <a:ext cx="330" cy="320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55 h 320"/>
                                <a:gd name="T2" fmla="*/ 135 w 330"/>
                                <a:gd name="T3" fmla="*/ 0 h 320"/>
                                <a:gd name="T4" fmla="*/ 135 w 330"/>
                                <a:gd name="T5" fmla="*/ 0 h 320"/>
                                <a:gd name="T6" fmla="*/ 80 w 330"/>
                                <a:gd name="T7" fmla="*/ 125 h 320"/>
                                <a:gd name="T8" fmla="*/ 80 w 330"/>
                                <a:gd name="T9" fmla="*/ 125 h 320"/>
                                <a:gd name="T10" fmla="*/ 35 w 330"/>
                                <a:gd name="T11" fmla="*/ 230 h 320"/>
                                <a:gd name="T12" fmla="*/ 0 w 330"/>
                                <a:gd name="T13" fmla="*/ 320 h 320"/>
                                <a:gd name="T14" fmla="*/ 310 w 330"/>
                                <a:gd name="T15" fmla="*/ 300 h 320"/>
                                <a:gd name="T16" fmla="*/ 310 w 330"/>
                                <a:gd name="T17" fmla="*/ 300 h 320"/>
                                <a:gd name="T18" fmla="*/ 310 w 330"/>
                                <a:gd name="T19" fmla="*/ 245 h 320"/>
                                <a:gd name="T20" fmla="*/ 315 w 330"/>
                                <a:gd name="T21" fmla="*/ 185 h 320"/>
                                <a:gd name="T22" fmla="*/ 330 w 330"/>
                                <a:gd name="T23" fmla="*/ 55 h 320"/>
                                <a:gd name="T24" fmla="*/ 330 w 330"/>
                                <a:gd name="T25" fmla="*/ 5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30" h="320">
                                  <a:moveTo>
                                    <a:pt x="330" y="55"/>
                                  </a:moveTo>
                                  <a:lnTo>
                                    <a:pt x="135" y="0"/>
                                  </a:lnTo>
                                  <a:lnTo>
                                    <a:pt x="80" y="125"/>
                                  </a:lnTo>
                                  <a:lnTo>
                                    <a:pt x="35" y="230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310" y="300"/>
                                  </a:lnTo>
                                  <a:lnTo>
                                    <a:pt x="310" y="245"/>
                                  </a:lnTo>
                                  <a:lnTo>
                                    <a:pt x="315" y="185"/>
                                  </a:lnTo>
                                  <a:lnTo>
                                    <a:pt x="33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3335"/>
                          <wps:cNvSpPr>
                            <a:spLocks/>
                          </wps:cNvSpPr>
                          <wps:spPr bwMode="auto">
                            <a:xfrm>
                              <a:off x="85" y="1290"/>
                              <a:ext cx="110" cy="230"/>
                            </a:xfrm>
                            <a:custGeom>
                              <a:avLst/>
                              <a:gdLst>
                                <a:gd name="T0" fmla="*/ 75 w 110"/>
                                <a:gd name="T1" fmla="*/ 0 h 230"/>
                                <a:gd name="T2" fmla="*/ 35 w 110"/>
                                <a:gd name="T3" fmla="*/ 0 h 230"/>
                                <a:gd name="T4" fmla="*/ 35 w 110"/>
                                <a:gd name="T5" fmla="*/ 0 h 230"/>
                                <a:gd name="T6" fmla="*/ 15 w 110"/>
                                <a:gd name="T7" fmla="*/ 50 h 230"/>
                                <a:gd name="T8" fmla="*/ 5 w 110"/>
                                <a:gd name="T9" fmla="*/ 95 h 230"/>
                                <a:gd name="T10" fmla="*/ 0 w 110"/>
                                <a:gd name="T11" fmla="*/ 130 h 230"/>
                                <a:gd name="T12" fmla="*/ 0 w 110"/>
                                <a:gd name="T13" fmla="*/ 165 h 230"/>
                                <a:gd name="T14" fmla="*/ 5 w 110"/>
                                <a:gd name="T15" fmla="*/ 190 h 230"/>
                                <a:gd name="T16" fmla="*/ 15 w 110"/>
                                <a:gd name="T17" fmla="*/ 210 h 230"/>
                                <a:gd name="T18" fmla="*/ 35 w 110"/>
                                <a:gd name="T19" fmla="*/ 225 h 230"/>
                                <a:gd name="T20" fmla="*/ 55 w 110"/>
                                <a:gd name="T21" fmla="*/ 230 h 230"/>
                                <a:gd name="T22" fmla="*/ 55 w 110"/>
                                <a:gd name="T23" fmla="*/ 230 h 230"/>
                                <a:gd name="T24" fmla="*/ 75 w 110"/>
                                <a:gd name="T25" fmla="*/ 230 h 230"/>
                                <a:gd name="T26" fmla="*/ 90 w 110"/>
                                <a:gd name="T27" fmla="*/ 220 h 230"/>
                                <a:gd name="T28" fmla="*/ 100 w 110"/>
                                <a:gd name="T29" fmla="*/ 200 h 230"/>
                                <a:gd name="T30" fmla="*/ 110 w 110"/>
                                <a:gd name="T31" fmla="*/ 175 h 230"/>
                                <a:gd name="T32" fmla="*/ 110 w 110"/>
                                <a:gd name="T33" fmla="*/ 140 h 230"/>
                                <a:gd name="T34" fmla="*/ 100 w 110"/>
                                <a:gd name="T35" fmla="*/ 100 h 230"/>
                                <a:gd name="T36" fmla="*/ 90 w 110"/>
                                <a:gd name="T37" fmla="*/ 55 h 230"/>
                                <a:gd name="T38" fmla="*/ 75 w 110"/>
                                <a:gd name="T39" fmla="*/ 0 h 230"/>
                                <a:gd name="T40" fmla="*/ 75 w 110"/>
                                <a:gd name="T41" fmla="*/ 0 h 2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110" h="230">
                                  <a:moveTo>
                                    <a:pt x="75" y="0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15" y="50"/>
                                  </a:lnTo>
                                  <a:lnTo>
                                    <a:pt x="5" y="95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5" y="190"/>
                                  </a:lnTo>
                                  <a:lnTo>
                                    <a:pt x="15" y="210"/>
                                  </a:lnTo>
                                  <a:lnTo>
                                    <a:pt x="35" y="225"/>
                                  </a:lnTo>
                                  <a:lnTo>
                                    <a:pt x="55" y="230"/>
                                  </a:lnTo>
                                  <a:lnTo>
                                    <a:pt x="75" y="230"/>
                                  </a:lnTo>
                                  <a:lnTo>
                                    <a:pt x="90" y="220"/>
                                  </a:lnTo>
                                  <a:lnTo>
                                    <a:pt x="100" y="200"/>
                                  </a:lnTo>
                                  <a:lnTo>
                                    <a:pt x="110" y="175"/>
                                  </a:lnTo>
                                  <a:lnTo>
                                    <a:pt x="110" y="140"/>
                                  </a:lnTo>
                                  <a:lnTo>
                                    <a:pt x="100" y="100"/>
                                  </a:lnTo>
                                  <a:lnTo>
                                    <a:pt x="90" y="55"/>
                                  </a:lnTo>
                                  <a:lnTo>
                                    <a:pt x="7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3336"/>
                          <wps:cNvSpPr>
                            <a:spLocks/>
                          </wps:cNvSpPr>
                          <wps:spPr bwMode="auto">
                            <a:xfrm>
                              <a:off x="10" y="1200"/>
                              <a:ext cx="260" cy="130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130 h 130"/>
                                <a:gd name="T2" fmla="*/ 260 w 260"/>
                                <a:gd name="T3" fmla="*/ 130 h 130"/>
                                <a:gd name="T4" fmla="*/ 250 w 260"/>
                                <a:gd name="T5" fmla="*/ 95 h 130"/>
                                <a:gd name="T6" fmla="*/ 235 w 260"/>
                                <a:gd name="T7" fmla="*/ 70 h 130"/>
                                <a:gd name="T8" fmla="*/ 220 w 260"/>
                                <a:gd name="T9" fmla="*/ 50 h 130"/>
                                <a:gd name="T10" fmla="*/ 200 w 260"/>
                                <a:gd name="T11" fmla="*/ 30 h 130"/>
                                <a:gd name="T12" fmla="*/ 200 w 260"/>
                                <a:gd name="T13" fmla="*/ 30 h 130"/>
                                <a:gd name="T14" fmla="*/ 185 w 260"/>
                                <a:gd name="T15" fmla="*/ 15 h 130"/>
                                <a:gd name="T16" fmla="*/ 165 w 260"/>
                                <a:gd name="T17" fmla="*/ 10 h 130"/>
                                <a:gd name="T18" fmla="*/ 145 w 260"/>
                                <a:gd name="T19" fmla="*/ 5 h 130"/>
                                <a:gd name="T20" fmla="*/ 125 w 260"/>
                                <a:gd name="T21" fmla="*/ 0 h 130"/>
                                <a:gd name="T22" fmla="*/ 125 w 260"/>
                                <a:gd name="T23" fmla="*/ 0 h 130"/>
                                <a:gd name="T24" fmla="*/ 105 w 260"/>
                                <a:gd name="T25" fmla="*/ 5 h 130"/>
                                <a:gd name="T26" fmla="*/ 85 w 260"/>
                                <a:gd name="T27" fmla="*/ 10 h 130"/>
                                <a:gd name="T28" fmla="*/ 70 w 260"/>
                                <a:gd name="T29" fmla="*/ 20 h 130"/>
                                <a:gd name="T30" fmla="*/ 50 w 260"/>
                                <a:gd name="T31" fmla="*/ 35 h 130"/>
                                <a:gd name="T32" fmla="*/ 50 w 260"/>
                                <a:gd name="T33" fmla="*/ 35 h 130"/>
                                <a:gd name="T34" fmla="*/ 35 w 260"/>
                                <a:gd name="T35" fmla="*/ 55 h 130"/>
                                <a:gd name="T36" fmla="*/ 25 w 260"/>
                                <a:gd name="T37" fmla="*/ 75 h 130"/>
                                <a:gd name="T38" fmla="*/ 10 w 260"/>
                                <a:gd name="T39" fmla="*/ 95 h 130"/>
                                <a:gd name="T40" fmla="*/ 0 w 260"/>
                                <a:gd name="T41" fmla="*/ 120 h 130"/>
                                <a:gd name="T42" fmla="*/ 260 w 260"/>
                                <a:gd name="T43" fmla="*/ 130 h 130"/>
                                <a:gd name="T44" fmla="*/ 260 w 260"/>
                                <a:gd name="T45" fmla="*/ 130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260" h="130">
                                  <a:moveTo>
                                    <a:pt x="260" y="130"/>
                                  </a:moveTo>
                                  <a:lnTo>
                                    <a:pt x="260" y="130"/>
                                  </a:lnTo>
                                  <a:lnTo>
                                    <a:pt x="250" y="95"/>
                                  </a:lnTo>
                                  <a:lnTo>
                                    <a:pt x="235" y="70"/>
                                  </a:lnTo>
                                  <a:lnTo>
                                    <a:pt x="220" y="50"/>
                                  </a:lnTo>
                                  <a:lnTo>
                                    <a:pt x="200" y="30"/>
                                  </a:lnTo>
                                  <a:lnTo>
                                    <a:pt x="185" y="15"/>
                                  </a:lnTo>
                                  <a:lnTo>
                                    <a:pt x="165" y="10"/>
                                  </a:lnTo>
                                  <a:lnTo>
                                    <a:pt x="145" y="5"/>
                                  </a:lnTo>
                                  <a:lnTo>
                                    <a:pt x="125" y="0"/>
                                  </a:lnTo>
                                  <a:lnTo>
                                    <a:pt x="105" y="5"/>
                                  </a:lnTo>
                                  <a:lnTo>
                                    <a:pt x="85" y="10"/>
                                  </a:lnTo>
                                  <a:lnTo>
                                    <a:pt x="70" y="20"/>
                                  </a:lnTo>
                                  <a:lnTo>
                                    <a:pt x="50" y="35"/>
                                  </a:lnTo>
                                  <a:lnTo>
                                    <a:pt x="35" y="55"/>
                                  </a:lnTo>
                                  <a:lnTo>
                                    <a:pt x="25" y="75"/>
                                  </a:lnTo>
                                  <a:lnTo>
                                    <a:pt x="10" y="9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260" y="13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3337"/>
                          <wps:cNvSpPr>
                            <a:spLocks/>
                          </wps:cNvSpPr>
                          <wps:spPr bwMode="auto">
                            <a:xfrm>
                              <a:off x="1990" y="1185"/>
                              <a:ext cx="335" cy="330"/>
                            </a:xfrm>
                            <a:custGeom>
                              <a:avLst/>
                              <a:gdLst>
                                <a:gd name="T0" fmla="*/ 165 w 335"/>
                                <a:gd name="T1" fmla="*/ 0 h 330"/>
                                <a:gd name="T2" fmla="*/ 165 w 335"/>
                                <a:gd name="T3" fmla="*/ 0 h 330"/>
                                <a:gd name="T4" fmla="*/ 135 w 335"/>
                                <a:gd name="T5" fmla="*/ 0 h 330"/>
                                <a:gd name="T6" fmla="*/ 105 w 335"/>
                                <a:gd name="T7" fmla="*/ 10 h 330"/>
                                <a:gd name="T8" fmla="*/ 75 w 335"/>
                                <a:gd name="T9" fmla="*/ 25 h 330"/>
                                <a:gd name="T10" fmla="*/ 50 w 335"/>
                                <a:gd name="T11" fmla="*/ 45 h 330"/>
                                <a:gd name="T12" fmla="*/ 50 w 335"/>
                                <a:gd name="T13" fmla="*/ 45 h 330"/>
                                <a:gd name="T14" fmla="*/ 30 w 335"/>
                                <a:gd name="T15" fmla="*/ 75 h 330"/>
                                <a:gd name="T16" fmla="*/ 15 w 335"/>
                                <a:gd name="T17" fmla="*/ 100 h 330"/>
                                <a:gd name="T18" fmla="*/ 5 w 335"/>
                                <a:gd name="T19" fmla="*/ 130 h 330"/>
                                <a:gd name="T20" fmla="*/ 0 w 335"/>
                                <a:gd name="T21" fmla="*/ 165 h 330"/>
                                <a:gd name="T22" fmla="*/ 0 w 335"/>
                                <a:gd name="T23" fmla="*/ 165 h 330"/>
                                <a:gd name="T24" fmla="*/ 5 w 335"/>
                                <a:gd name="T25" fmla="*/ 195 h 330"/>
                                <a:gd name="T26" fmla="*/ 5 w 335"/>
                                <a:gd name="T27" fmla="*/ 195 h 330"/>
                                <a:gd name="T28" fmla="*/ 10 w 335"/>
                                <a:gd name="T29" fmla="*/ 220 h 330"/>
                                <a:gd name="T30" fmla="*/ 20 w 335"/>
                                <a:gd name="T31" fmla="*/ 240 h 330"/>
                                <a:gd name="T32" fmla="*/ 35 w 335"/>
                                <a:gd name="T33" fmla="*/ 265 h 330"/>
                                <a:gd name="T34" fmla="*/ 50 w 335"/>
                                <a:gd name="T35" fmla="*/ 280 h 330"/>
                                <a:gd name="T36" fmla="*/ 50 w 335"/>
                                <a:gd name="T37" fmla="*/ 280 h 330"/>
                                <a:gd name="T38" fmla="*/ 75 w 335"/>
                                <a:gd name="T39" fmla="*/ 305 h 330"/>
                                <a:gd name="T40" fmla="*/ 105 w 335"/>
                                <a:gd name="T41" fmla="*/ 320 h 330"/>
                                <a:gd name="T42" fmla="*/ 135 w 335"/>
                                <a:gd name="T43" fmla="*/ 330 h 330"/>
                                <a:gd name="T44" fmla="*/ 165 w 335"/>
                                <a:gd name="T45" fmla="*/ 330 h 330"/>
                                <a:gd name="T46" fmla="*/ 165 w 335"/>
                                <a:gd name="T47" fmla="*/ 330 h 330"/>
                                <a:gd name="T48" fmla="*/ 200 w 335"/>
                                <a:gd name="T49" fmla="*/ 330 h 330"/>
                                <a:gd name="T50" fmla="*/ 230 w 335"/>
                                <a:gd name="T51" fmla="*/ 320 h 330"/>
                                <a:gd name="T52" fmla="*/ 260 w 335"/>
                                <a:gd name="T53" fmla="*/ 305 h 330"/>
                                <a:gd name="T54" fmla="*/ 285 w 335"/>
                                <a:gd name="T55" fmla="*/ 280 h 330"/>
                                <a:gd name="T56" fmla="*/ 285 w 335"/>
                                <a:gd name="T57" fmla="*/ 280 h 330"/>
                                <a:gd name="T58" fmla="*/ 305 w 335"/>
                                <a:gd name="T59" fmla="*/ 255 h 330"/>
                                <a:gd name="T60" fmla="*/ 320 w 335"/>
                                <a:gd name="T61" fmla="*/ 230 h 330"/>
                                <a:gd name="T62" fmla="*/ 330 w 335"/>
                                <a:gd name="T63" fmla="*/ 200 h 330"/>
                                <a:gd name="T64" fmla="*/ 335 w 335"/>
                                <a:gd name="T65" fmla="*/ 165 h 330"/>
                                <a:gd name="T66" fmla="*/ 335 w 335"/>
                                <a:gd name="T67" fmla="*/ 165 h 330"/>
                                <a:gd name="T68" fmla="*/ 330 w 335"/>
                                <a:gd name="T69" fmla="*/ 145 h 330"/>
                                <a:gd name="T70" fmla="*/ 330 w 335"/>
                                <a:gd name="T71" fmla="*/ 145 h 330"/>
                                <a:gd name="T72" fmla="*/ 325 w 335"/>
                                <a:gd name="T73" fmla="*/ 115 h 330"/>
                                <a:gd name="T74" fmla="*/ 315 w 335"/>
                                <a:gd name="T75" fmla="*/ 90 h 330"/>
                                <a:gd name="T76" fmla="*/ 305 w 335"/>
                                <a:gd name="T77" fmla="*/ 70 h 330"/>
                                <a:gd name="T78" fmla="*/ 285 w 335"/>
                                <a:gd name="T79" fmla="*/ 45 h 330"/>
                                <a:gd name="T80" fmla="*/ 285 w 335"/>
                                <a:gd name="T81" fmla="*/ 45 h 330"/>
                                <a:gd name="T82" fmla="*/ 260 w 335"/>
                                <a:gd name="T83" fmla="*/ 25 h 330"/>
                                <a:gd name="T84" fmla="*/ 230 w 335"/>
                                <a:gd name="T85" fmla="*/ 10 h 330"/>
                                <a:gd name="T86" fmla="*/ 200 w 335"/>
                                <a:gd name="T87" fmla="*/ 0 h 330"/>
                                <a:gd name="T88" fmla="*/ 165 w 335"/>
                                <a:gd name="T89" fmla="*/ 0 h 330"/>
                                <a:gd name="T90" fmla="*/ 165 w 335"/>
                                <a:gd name="T91" fmla="*/ 0 h 3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</a:cxnLst>
                              <a:rect l="0" t="0" r="r" b="b"/>
                              <a:pathLst>
                                <a:path w="335" h="330">
                                  <a:moveTo>
                                    <a:pt x="165" y="0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135" y="0"/>
                                  </a:lnTo>
                                  <a:lnTo>
                                    <a:pt x="105" y="10"/>
                                  </a:lnTo>
                                  <a:lnTo>
                                    <a:pt x="75" y="25"/>
                                  </a:lnTo>
                                  <a:lnTo>
                                    <a:pt x="50" y="45"/>
                                  </a:lnTo>
                                  <a:lnTo>
                                    <a:pt x="30" y="75"/>
                                  </a:lnTo>
                                  <a:lnTo>
                                    <a:pt x="15" y="100"/>
                                  </a:lnTo>
                                  <a:lnTo>
                                    <a:pt x="5" y="130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5" y="195"/>
                                  </a:lnTo>
                                  <a:lnTo>
                                    <a:pt x="10" y="220"/>
                                  </a:lnTo>
                                  <a:lnTo>
                                    <a:pt x="20" y="240"/>
                                  </a:lnTo>
                                  <a:lnTo>
                                    <a:pt x="35" y="265"/>
                                  </a:lnTo>
                                  <a:lnTo>
                                    <a:pt x="50" y="280"/>
                                  </a:lnTo>
                                  <a:lnTo>
                                    <a:pt x="75" y="305"/>
                                  </a:lnTo>
                                  <a:lnTo>
                                    <a:pt x="105" y="320"/>
                                  </a:lnTo>
                                  <a:lnTo>
                                    <a:pt x="135" y="330"/>
                                  </a:lnTo>
                                  <a:lnTo>
                                    <a:pt x="165" y="330"/>
                                  </a:lnTo>
                                  <a:lnTo>
                                    <a:pt x="200" y="330"/>
                                  </a:lnTo>
                                  <a:lnTo>
                                    <a:pt x="230" y="320"/>
                                  </a:lnTo>
                                  <a:lnTo>
                                    <a:pt x="260" y="305"/>
                                  </a:lnTo>
                                  <a:lnTo>
                                    <a:pt x="285" y="280"/>
                                  </a:lnTo>
                                  <a:lnTo>
                                    <a:pt x="305" y="255"/>
                                  </a:lnTo>
                                  <a:lnTo>
                                    <a:pt x="320" y="230"/>
                                  </a:lnTo>
                                  <a:lnTo>
                                    <a:pt x="330" y="200"/>
                                  </a:lnTo>
                                  <a:lnTo>
                                    <a:pt x="335" y="165"/>
                                  </a:lnTo>
                                  <a:lnTo>
                                    <a:pt x="330" y="145"/>
                                  </a:lnTo>
                                  <a:lnTo>
                                    <a:pt x="325" y="115"/>
                                  </a:lnTo>
                                  <a:lnTo>
                                    <a:pt x="315" y="90"/>
                                  </a:lnTo>
                                  <a:lnTo>
                                    <a:pt x="305" y="70"/>
                                  </a:lnTo>
                                  <a:lnTo>
                                    <a:pt x="285" y="45"/>
                                  </a:lnTo>
                                  <a:lnTo>
                                    <a:pt x="260" y="25"/>
                                  </a:lnTo>
                                  <a:lnTo>
                                    <a:pt x="230" y="10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16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3338"/>
                          <wps:cNvSpPr>
                            <a:spLocks/>
                          </wps:cNvSpPr>
                          <wps:spPr bwMode="auto">
                            <a:xfrm>
                              <a:off x="1995" y="1295"/>
                              <a:ext cx="330" cy="220"/>
                            </a:xfrm>
                            <a:custGeom>
                              <a:avLst/>
                              <a:gdLst>
                                <a:gd name="T0" fmla="*/ 0 w 330"/>
                                <a:gd name="T1" fmla="*/ 85 h 220"/>
                                <a:gd name="T2" fmla="*/ 0 w 330"/>
                                <a:gd name="T3" fmla="*/ 85 h 220"/>
                                <a:gd name="T4" fmla="*/ 5 w 330"/>
                                <a:gd name="T5" fmla="*/ 110 h 220"/>
                                <a:gd name="T6" fmla="*/ 15 w 330"/>
                                <a:gd name="T7" fmla="*/ 130 h 220"/>
                                <a:gd name="T8" fmla="*/ 30 w 330"/>
                                <a:gd name="T9" fmla="*/ 155 h 220"/>
                                <a:gd name="T10" fmla="*/ 45 w 330"/>
                                <a:gd name="T11" fmla="*/ 170 h 220"/>
                                <a:gd name="T12" fmla="*/ 45 w 330"/>
                                <a:gd name="T13" fmla="*/ 170 h 220"/>
                                <a:gd name="T14" fmla="*/ 70 w 330"/>
                                <a:gd name="T15" fmla="*/ 195 h 220"/>
                                <a:gd name="T16" fmla="*/ 100 w 330"/>
                                <a:gd name="T17" fmla="*/ 210 h 220"/>
                                <a:gd name="T18" fmla="*/ 130 w 330"/>
                                <a:gd name="T19" fmla="*/ 220 h 220"/>
                                <a:gd name="T20" fmla="*/ 160 w 330"/>
                                <a:gd name="T21" fmla="*/ 220 h 220"/>
                                <a:gd name="T22" fmla="*/ 160 w 330"/>
                                <a:gd name="T23" fmla="*/ 220 h 220"/>
                                <a:gd name="T24" fmla="*/ 195 w 330"/>
                                <a:gd name="T25" fmla="*/ 220 h 220"/>
                                <a:gd name="T26" fmla="*/ 225 w 330"/>
                                <a:gd name="T27" fmla="*/ 210 h 220"/>
                                <a:gd name="T28" fmla="*/ 255 w 330"/>
                                <a:gd name="T29" fmla="*/ 195 h 220"/>
                                <a:gd name="T30" fmla="*/ 280 w 330"/>
                                <a:gd name="T31" fmla="*/ 170 h 220"/>
                                <a:gd name="T32" fmla="*/ 280 w 330"/>
                                <a:gd name="T33" fmla="*/ 170 h 220"/>
                                <a:gd name="T34" fmla="*/ 300 w 330"/>
                                <a:gd name="T35" fmla="*/ 145 h 220"/>
                                <a:gd name="T36" fmla="*/ 315 w 330"/>
                                <a:gd name="T37" fmla="*/ 120 h 220"/>
                                <a:gd name="T38" fmla="*/ 325 w 330"/>
                                <a:gd name="T39" fmla="*/ 90 h 220"/>
                                <a:gd name="T40" fmla="*/ 330 w 330"/>
                                <a:gd name="T41" fmla="*/ 55 h 220"/>
                                <a:gd name="T42" fmla="*/ 330 w 330"/>
                                <a:gd name="T43" fmla="*/ 55 h 220"/>
                                <a:gd name="T44" fmla="*/ 325 w 330"/>
                                <a:gd name="T45" fmla="*/ 35 h 220"/>
                                <a:gd name="T46" fmla="*/ 270 w 330"/>
                                <a:gd name="T47" fmla="*/ 125 h 220"/>
                                <a:gd name="T48" fmla="*/ 205 w 330"/>
                                <a:gd name="T49" fmla="*/ 0 h 220"/>
                                <a:gd name="T50" fmla="*/ 135 w 330"/>
                                <a:gd name="T51" fmla="*/ 140 h 220"/>
                                <a:gd name="T52" fmla="*/ 60 w 330"/>
                                <a:gd name="T53" fmla="*/ 5 h 220"/>
                                <a:gd name="T54" fmla="*/ 0 w 330"/>
                                <a:gd name="T55" fmla="*/ 85 h 220"/>
                                <a:gd name="T56" fmla="*/ 0 w 330"/>
                                <a:gd name="T57" fmla="*/ 85 h 2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</a:cxnLst>
                              <a:rect l="0" t="0" r="r" b="b"/>
                              <a:pathLst>
                                <a:path w="330" h="220">
                                  <a:moveTo>
                                    <a:pt x="0" y="85"/>
                                  </a:moveTo>
                                  <a:lnTo>
                                    <a:pt x="0" y="85"/>
                                  </a:lnTo>
                                  <a:lnTo>
                                    <a:pt x="5" y="110"/>
                                  </a:lnTo>
                                  <a:lnTo>
                                    <a:pt x="15" y="130"/>
                                  </a:lnTo>
                                  <a:lnTo>
                                    <a:pt x="30" y="155"/>
                                  </a:lnTo>
                                  <a:lnTo>
                                    <a:pt x="45" y="170"/>
                                  </a:lnTo>
                                  <a:lnTo>
                                    <a:pt x="70" y="195"/>
                                  </a:lnTo>
                                  <a:lnTo>
                                    <a:pt x="100" y="210"/>
                                  </a:lnTo>
                                  <a:lnTo>
                                    <a:pt x="130" y="220"/>
                                  </a:lnTo>
                                  <a:lnTo>
                                    <a:pt x="160" y="220"/>
                                  </a:lnTo>
                                  <a:lnTo>
                                    <a:pt x="195" y="220"/>
                                  </a:lnTo>
                                  <a:lnTo>
                                    <a:pt x="225" y="210"/>
                                  </a:lnTo>
                                  <a:lnTo>
                                    <a:pt x="255" y="195"/>
                                  </a:lnTo>
                                  <a:lnTo>
                                    <a:pt x="280" y="170"/>
                                  </a:lnTo>
                                  <a:lnTo>
                                    <a:pt x="300" y="145"/>
                                  </a:lnTo>
                                  <a:lnTo>
                                    <a:pt x="315" y="120"/>
                                  </a:lnTo>
                                  <a:lnTo>
                                    <a:pt x="325" y="90"/>
                                  </a:lnTo>
                                  <a:lnTo>
                                    <a:pt x="330" y="55"/>
                                  </a:lnTo>
                                  <a:lnTo>
                                    <a:pt x="325" y="35"/>
                                  </a:lnTo>
                                  <a:lnTo>
                                    <a:pt x="270" y="125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135" y="140"/>
                                  </a:lnTo>
                                  <a:lnTo>
                                    <a:pt x="60" y="5"/>
                                  </a:lnTo>
                                  <a:lnTo>
                                    <a:pt x="0" y="8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3339"/>
                          <wps:cNvSpPr>
                            <a:spLocks/>
                          </wps:cNvSpPr>
                          <wps:spPr bwMode="auto">
                            <a:xfrm>
                              <a:off x="110" y="270"/>
                              <a:ext cx="290" cy="240"/>
                            </a:xfrm>
                            <a:custGeom>
                              <a:avLst/>
                              <a:gdLst>
                                <a:gd name="T0" fmla="*/ 245 w 290"/>
                                <a:gd name="T1" fmla="*/ 35 h 240"/>
                                <a:gd name="T2" fmla="*/ 245 w 290"/>
                                <a:gd name="T3" fmla="*/ 35 h 240"/>
                                <a:gd name="T4" fmla="*/ 225 w 290"/>
                                <a:gd name="T5" fmla="*/ 20 h 240"/>
                                <a:gd name="T6" fmla="*/ 200 w 290"/>
                                <a:gd name="T7" fmla="*/ 10 h 240"/>
                                <a:gd name="T8" fmla="*/ 175 w 290"/>
                                <a:gd name="T9" fmla="*/ 5 h 240"/>
                                <a:gd name="T10" fmla="*/ 145 w 290"/>
                                <a:gd name="T11" fmla="*/ 0 h 240"/>
                                <a:gd name="T12" fmla="*/ 145 w 290"/>
                                <a:gd name="T13" fmla="*/ 0 h 240"/>
                                <a:gd name="T14" fmla="*/ 115 w 290"/>
                                <a:gd name="T15" fmla="*/ 5 h 240"/>
                                <a:gd name="T16" fmla="*/ 90 w 290"/>
                                <a:gd name="T17" fmla="*/ 10 h 240"/>
                                <a:gd name="T18" fmla="*/ 65 w 290"/>
                                <a:gd name="T19" fmla="*/ 20 h 240"/>
                                <a:gd name="T20" fmla="*/ 45 w 290"/>
                                <a:gd name="T21" fmla="*/ 35 h 240"/>
                                <a:gd name="T22" fmla="*/ 45 w 290"/>
                                <a:gd name="T23" fmla="*/ 35 h 240"/>
                                <a:gd name="T24" fmla="*/ 20 w 290"/>
                                <a:gd name="T25" fmla="*/ 60 h 240"/>
                                <a:gd name="T26" fmla="*/ 5 w 290"/>
                                <a:gd name="T27" fmla="*/ 90 h 240"/>
                                <a:gd name="T28" fmla="*/ 5 w 290"/>
                                <a:gd name="T29" fmla="*/ 90 h 240"/>
                                <a:gd name="T30" fmla="*/ 0 w 290"/>
                                <a:gd name="T31" fmla="*/ 120 h 240"/>
                                <a:gd name="T32" fmla="*/ 0 w 290"/>
                                <a:gd name="T33" fmla="*/ 120 h 240"/>
                                <a:gd name="T34" fmla="*/ 5 w 290"/>
                                <a:gd name="T35" fmla="*/ 145 h 240"/>
                                <a:gd name="T36" fmla="*/ 15 w 290"/>
                                <a:gd name="T37" fmla="*/ 170 h 240"/>
                                <a:gd name="T38" fmla="*/ 15 w 290"/>
                                <a:gd name="T39" fmla="*/ 170 h 240"/>
                                <a:gd name="T40" fmla="*/ 25 w 290"/>
                                <a:gd name="T41" fmla="*/ 185 h 240"/>
                                <a:gd name="T42" fmla="*/ 45 w 290"/>
                                <a:gd name="T43" fmla="*/ 205 h 240"/>
                                <a:gd name="T44" fmla="*/ 45 w 290"/>
                                <a:gd name="T45" fmla="*/ 205 h 240"/>
                                <a:gd name="T46" fmla="*/ 65 w 290"/>
                                <a:gd name="T47" fmla="*/ 220 h 240"/>
                                <a:gd name="T48" fmla="*/ 90 w 290"/>
                                <a:gd name="T49" fmla="*/ 230 h 240"/>
                                <a:gd name="T50" fmla="*/ 115 w 290"/>
                                <a:gd name="T51" fmla="*/ 240 h 240"/>
                                <a:gd name="T52" fmla="*/ 145 w 290"/>
                                <a:gd name="T53" fmla="*/ 240 h 240"/>
                                <a:gd name="T54" fmla="*/ 145 w 290"/>
                                <a:gd name="T55" fmla="*/ 240 h 240"/>
                                <a:gd name="T56" fmla="*/ 175 w 290"/>
                                <a:gd name="T57" fmla="*/ 240 h 240"/>
                                <a:gd name="T58" fmla="*/ 200 w 290"/>
                                <a:gd name="T59" fmla="*/ 230 h 240"/>
                                <a:gd name="T60" fmla="*/ 225 w 290"/>
                                <a:gd name="T61" fmla="*/ 220 h 240"/>
                                <a:gd name="T62" fmla="*/ 245 w 290"/>
                                <a:gd name="T63" fmla="*/ 205 h 240"/>
                                <a:gd name="T64" fmla="*/ 245 w 290"/>
                                <a:gd name="T65" fmla="*/ 205 h 240"/>
                                <a:gd name="T66" fmla="*/ 265 w 290"/>
                                <a:gd name="T67" fmla="*/ 185 h 240"/>
                                <a:gd name="T68" fmla="*/ 280 w 290"/>
                                <a:gd name="T69" fmla="*/ 160 h 240"/>
                                <a:gd name="T70" fmla="*/ 280 w 290"/>
                                <a:gd name="T71" fmla="*/ 160 h 240"/>
                                <a:gd name="T72" fmla="*/ 285 w 290"/>
                                <a:gd name="T73" fmla="*/ 140 h 240"/>
                                <a:gd name="T74" fmla="*/ 290 w 290"/>
                                <a:gd name="T75" fmla="*/ 120 h 240"/>
                                <a:gd name="T76" fmla="*/ 290 w 290"/>
                                <a:gd name="T77" fmla="*/ 120 h 240"/>
                                <a:gd name="T78" fmla="*/ 285 w 290"/>
                                <a:gd name="T79" fmla="*/ 90 h 240"/>
                                <a:gd name="T80" fmla="*/ 285 w 290"/>
                                <a:gd name="T81" fmla="*/ 90 h 240"/>
                                <a:gd name="T82" fmla="*/ 270 w 290"/>
                                <a:gd name="T83" fmla="*/ 60 h 240"/>
                                <a:gd name="T84" fmla="*/ 245 w 290"/>
                                <a:gd name="T85" fmla="*/ 35 h 240"/>
                                <a:gd name="T86" fmla="*/ 245 w 290"/>
                                <a:gd name="T87" fmla="*/ 35 h 2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290" h="240">
                                  <a:moveTo>
                                    <a:pt x="245" y="35"/>
                                  </a:moveTo>
                                  <a:lnTo>
                                    <a:pt x="245" y="35"/>
                                  </a:lnTo>
                                  <a:lnTo>
                                    <a:pt x="225" y="20"/>
                                  </a:lnTo>
                                  <a:lnTo>
                                    <a:pt x="200" y="1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45" y="0"/>
                                  </a:lnTo>
                                  <a:lnTo>
                                    <a:pt x="115" y="5"/>
                                  </a:lnTo>
                                  <a:lnTo>
                                    <a:pt x="90" y="10"/>
                                  </a:lnTo>
                                  <a:lnTo>
                                    <a:pt x="65" y="20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20" y="60"/>
                                  </a:lnTo>
                                  <a:lnTo>
                                    <a:pt x="5" y="90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5" y="145"/>
                                  </a:lnTo>
                                  <a:lnTo>
                                    <a:pt x="15" y="170"/>
                                  </a:lnTo>
                                  <a:lnTo>
                                    <a:pt x="25" y="185"/>
                                  </a:lnTo>
                                  <a:lnTo>
                                    <a:pt x="45" y="205"/>
                                  </a:lnTo>
                                  <a:lnTo>
                                    <a:pt x="65" y="220"/>
                                  </a:lnTo>
                                  <a:lnTo>
                                    <a:pt x="90" y="230"/>
                                  </a:lnTo>
                                  <a:lnTo>
                                    <a:pt x="115" y="240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75" y="240"/>
                                  </a:lnTo>
                                  <a:lnTo>
                                    <a:pt x="200" y="230"/>
                                  </a:lnTo>
                                  <a:lnTo>
                                    <a:pt x="225" y="220"/>
                                  </a:lnTo>
                                  <a:lnTo>
                                    <a:pt x="245" y="205"/>
                                  </a:lnTo>
                                  <a:lnTo>
                                    <a:pt x="265" y="185"/>
                                  </a:lnTo>
                                  <a:lnTo>
                                    <a:pt x="280" y="160"/>
                                  </a:lnTo>
                                  <a:lnTo>
                                    <a:pt x="285" y="140"/>
                                  </a:lnTo>
                                  <a:lnTo>
                                    <a:pt x="290" y="120"/>
                                  </a:lnTo>
                                  <a:lnTo>
                                    <a:pt x="285" y="90"/>
                                  </a:lnTo>
                                  <a:lnTo>
                                    <a:pt x="270" y="60"/>
                                  </a:lnTo>
                                  <a:lnTo>
                                    <a:pt x="245" y="3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3340"/>
                          <wps:cNvSpPr>
                            <a:spLocks/>
                          </wps:cNvSpPr>
                          <wps:spPr bwMode="auto">
                            <a:xfrm>
                              <a:off x="110" y="360"/>
                              <a:ext cx="290" cy="80"/>
                            </a:xfrm>
                            <a:custGeom>
                              <a:avLst/>
                              <a:gdLst>
                                <a:gd name="T0" fmla="*/ 0 w 290"/>
                                <a:gd name="T1" fmla="*/ 30 h 80"/>
                                <a:gd name="T2" fmla="*/ 0 w 290"/>
                                <a:gd name="T3" fmla="*/ 30 h 80"/>
                                <a:gd name="T4" fmla="*/ 5 w 290"/>
                                <a:gd name="T5" fmla="*/ 55 h 80"/>
                                <a:gd name="T6" fmla="*/ 15 w 290"/>
                                <a:gd name="T7" fmla="*/ 80 h 80"/>
                                <a:gd name="T8" fmla="*/ 280 w 290"/>
                                <a:gd name="T9" fmla="*/ 70 h 80"/>
                                <a:gd name="T10" fmla="*/ 280 w 290"/>
                                <a:gd name="T11" fmla="*/ 70 h 80"/>
                                <a:gd name="T12" fmla="*/ 285 w 290"/>
                                <a:gd name="T13" fmla="*/ 50 h 80"/>
                                <a:gd name="T14" fmla="*/ 290 w 290"/>
                                <a:gd name="T15" fmla="*/ 30 h 80"/>
                                <a:gd name="T16" fmla="*/ 290 w 290"/>
                                <a:gd name="T17" fmla="*/ 30 h 80"/>
                                <a:gd name="T18" fmla="*/ 285 w 290"/>
                                <a:gd name="T19" fmla="*/ 0 h 80"/>
                                <a:gd name="T20" fmla="*/ 5 w 290"/>
                                <a:gd name="T21" fmla="*/ 0 h 80"/>
                                <a:gd name="T22" fmla="*/ 5 w 290"/>
                                <a:gd name="T23" fmla="*/ 0 h 80"/>
                                <a:gd name="T24" fmla="*/ 0 w 290"/>
                                <a:gd name="T25" fmla="*/ 30 h 80"/>
                                <a:gd name="T26" fmla="*/ 0 w 290"/>
                                <a:gd name="T27" fmla="*/ 3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0" h="80">
                                  <a:moveTo>
                                    <a:pt x="0" y="30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15" y="80"/>
                                  </a:lnTo>
                                  <a:lnTo>
                                    <a:pt x="280" y="70"/>
                                  </a:lnTo>
                                  <a:lnTo>
                                    <a:pt x="285" y="50"/>
                                  </a:lnTo>
                                  <a:lnTo>
                                    <a:pt x="290" y="30"/>
                                  </a:lnTo>
                                  <a:lnTo>
                                    <a:pt x="285" y="0"/>
                                  </a:lnTo>
                                  <a:lnTo>
                                    <a:pt x="5" y="0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3341"/>
                          <wps:cNvSpPr>
                            <a:spLocks/>
                          </wps:cNvSpPr>
                          <wps:spPr bwMode="auto">
                            <a:xfrm>
                              <a:off x="375" y="1620"/>
                              <a:ext cx="300" cy="300"/>
                            </a:xfrm>
                            <a:custGeom>
                              <a:avLst/>
                              <a:gdLst>
                                <a:gd name="T0" fmla="*/ 155 w 300"/>
                                <a:gd name="T1" fmla="*/ 230 h 300"/>
                                <a:gd name="T2" fmla="*/ 260 w 300"/>
                                <a:gd name="T3" fmla="*/ 295 h 300"/>
                                <a:gd name="T4" fmla="*/ 235 w 300"/>
                                <a:gd name="T5" fmla="*/ 195 h 300"/>
                                <a:gd name="T6" fmla="*/ 300 w 300"/>
                                <a:gd name="T7" fmla="*/ 110 h 300"/>
                                <a:gd name="T8" fmla="*/ 200 w 300"/>
                                <a:gd name="T9" fmla="*/ 110 h 300"/>
                                <a:gd name="T10" fmla="*/ 150 w 300"/>
                                <a:gd name="T11" fmla="*/ 0 h 300"/>
                                <a:gd name="T12" fmla="*/ 105 w 300"/>
                                <a:gd name="T13" fmla="*/ 115 h 300"/>
                                <a:gd name="T14" fmla="*/ 0 w 300"/>
                                <a:gd name="T15" fmla="*/ 110 h 300"/>
                                <a:gd name="T16" fmla="*/ 70 w 300"/>
                                <a:gd name="T17" fmla="*/ 200 h 300"/>
                                <a:gd name="T18" fmla="*/ 40 w 300"/>
                                <a:gd name="T19" fmla="*/ 300 h 300"/>
                                <a:gd name="T20" fmla="*/ 155 w 300"/>
                                <a:gd name="T21" fmla="*/ 230 h 300"/>
                                <a:gd name="T22" fmla="*/ 155 w 300"/>
                                <a:gd name="T23" fmla="*/ 230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00" h="300">
                                  <a:moveTo>
                                    <a:pt x="155" y="230"/>
                                  </a:moveTo>
                                  <a:lnTo>
                                    <a:pt x="260" y="295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300" y="110"/>
                                  </a:lnTo>
                                  <a:lnTo>
                                    <a:pt x="200" y="11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05" y="115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70" y="200"/>
                                  </a:lnTo>
                                  <a:lnTo>
                                    <a:pt x="40" y="300"/>
                                  </a:lnTo>
                                  <a:lnTo>
                                    <a:pt x="155" y="23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3342"/>
                          <wps:cNvSpPr>
                            <a:spLocks/>
                          </wps:cNvSpPr>
                          <wps:spPr bwMode="auto">
                            <a:xfrm>
                              <a:off x="1520" y="1440"/>
                              <a:ext cx="200" cy="195"/>
                            </a:xfrm>
                            <a:custGeom>
                              <a:avLst/>
                              <a:gdLst>
                                <a:gd name="T0" fmla="*/ 200 w 200"/>
                                <a:gd name="T1" fmla="*/ 95 h 195"/>
                                <a:gd name="T2" fmla="*/ 200 w 200"/>
                                <a:gd name="T3" fmla="*/ 95 h 195"/>
                                <a:gd name="T4" fmla="*/ 200 w 200"/>
                                <a:gd name="T5" fmla="*/ 75 h 195"/>
                                <a:gd name="T6" fmla="*/ 195 w 200"/>
                                <a:gd name="T7" fmla="*/ 60 h 195"/>
                                <a:gd name="T8" fmla="*/ 185 w 200"/>
                                <a:gd name="T9" fmla="*/ 40 h 195"/>
                                <a:gd name="T10" fmla="*/ 170 w 200"/>
                                <a:gd name="T11" fmla="*/ 25 h 195"/>
                                <a:gd name="T12" fmla="*/ 170 w 200"/>
                                <a:gd name="T13" fmla="*/ 25 h 195"/>
                                <a:gd name="T14" fmla="*/ 155 w 200"/>
                                <a:gd name="T15" fmla="*/ 15 h 195"/>
                                <a:gd name="T16" fmla="*/ 140 w 200"/>
                                <a:gd name="T17" fmla="*/ 5 h 195"/>
                                <a:gd name="T18" fmla="*/ 120 w 200"/>
                                <a:gd name="T19" fmla="*/ 0 h 195"/>
                                <a:gd name="T20" fmla="*/ 100 w 200"/>
                                <a:gd name="T21" fmla="*/ 0 h 195"/>
                                <a:gd name="T22" fmla="*/ 100 w 200"/>
                                <a:gd name="T23" fmla="*/ 0 h 195"/>
                                <a:gd name="T24" fmla="*/ 80 w 200"/>
                                <a:gd name="T25" fmla="*/ 0 h 195"/>
                                <a:gd name="T26" fmla="*/ 65 w 200"/>
                                <a:gd name="T27" fmla="*/ 5 h 195"/>
                                <a:gd name="T28" fmla="*/ 45 w 200"/>
                                <a:gd name="T29" fmla="*/ 15 h 195"/>
                                <a:gd name="T30" fmla="*/ 30 w 200"/>
                                <a:gd name="T31" fmla="*/ 25 h 195"/>
                                <a:gd name="T32" fmla="*/ 30 w 200"/>
                                <a:gd name="T33" fmla="*/ 25 h 195"/>
                                <a:gd name="T34" fmla="*/ 20 w 200"/>
                                <a:gd name="T35" fmla="*/ 40 h 195"/>
                                <a:gd name="T36" fmla="*/ 10 w 200"/>
                                <a:gd name="T37" fmla="*/ 60 h 195"/>
                                <a:gd name="T38" fmla="*/ 5 w 200"/>
                                <a:gd name="T39" fmla="*/ 75 h 195"/>
                                <a:gd name="T40" fmla="*/ 0 w 200"/>
                                <a:gd name="T41" fmla="*/ 95 h 195"/>
                                <a:gd name="T42" fmla="*/ 0 w 200"/>
                                <a:gd name="T43" fmla="*/ 95 h 195"/>
                                <a:gd name="T44" fmla="*/ 5 w 200"/>
                                <a:gd name="T45" fmla="*/ 115 h 195"/>
                                <a:gd name="T46" fmla="*/ 10 w 200"/>
                                <a:gd name="T47" fmla="*/ 135 h 195"/>
                                <a:gd name="T48" fmla="*/ 20 w 200"/>
                                <a:gd name="T49" fmla="*/ 150 h 195"/>
                                <a:gd name="T50" fmla="*/ 30 w 200"/>
                                <a:gd name="T51" fmla="*/ 165 h 195"/>
                                <a:gd name="T52" fmla="*/ 30 w 200"/>
                                <a:gd name="T53" fmla="*/ 165 h 195"/>
                                <a:gd name="T54" fmla="*/ 45 w 200"/>
                                <a:gd name="T55" fmla="*/ 180 h 195"/>
                                <a:gd name="T56" fmla="*/ 65 w 200"/>
                                <a:gd name="T57" fmla="*/ 190 h 195"/>
                                <a:gd name="T58" fmla="*/ 80 w 200"/>
                                <a:gd name="T59" fmla="*/ 195 h 195"/>
                                <a:gd name="T60" fmla="*/ 100 w 200"/>
                                <a:gd name="T61" fmla="*/ 195 h 195"/>
                                <a:gd name="T62" fmla="*/ 100 w 200"/>
                                <a:gd name="T63" fmla="*/ 195 h 195"/>
                                <a:gd name="T64" fmla="*/ 120 w 200"/>
                                <a:gd name="T65" fmla="*/ 195 h 195"/>
                                <a:gd name="T66" fmla="*/ 140 w 200"/>
                                <a:gd name="T67" fmla="*/ 190 h 195"/>
                                <a:gd name="T68" fmla="*/ 155 w 200"/>
                                <a:gd name="T69" fmla="*/ 180 h 195"/>
                                <a:gd name="T70" fmla="*/ 170 w 200"/>
                                <a:gd name="T71" fmla="*/ 165 h 195"/>
                                <a:gd name="T72" fmla="*/ 170 w 200"/>
                                <a:gd name="T73" fmla="*/ 165 h 195"/>
                                <a:gd name="T74" fmla="*/ 185 w 200"/>
                                <a:gd name="T75" fmla="*/ 150 h 195"/>
                                <a:gd name="T76" fmla="*/ 195 w 200"/>
                                <a:gd name="T77" fmla="*/ 135 h 195"/>
                                <a:gd name="T78" fmla="*/ 200 w 200"/>
                                <a:gd name="T79" fmla="*/ 115 h 195"/>
                                <a:gd name="T80" fmla="*/ 200 w 200"/>
                                <a:gd name="T81" fmla="*/ 95 h 195"/>
                                <a:gd name="T82" fmla="*/ 200 w 200"/>
                                <a:gd name="T83" fmla="*/ 95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200" h="195">
                                  <a:moveTo>
                                    <a:pt x="200" y="95"/>
                                  </a:moveTo>
                                  <a:lnTo>
                                    <a:pt x="200" y="95"/>
                                  </a:lnTo>
                                  <a:lnTo>
                                    <a:pt x="200" y="75"/>
                                  </a:lnTo>
                                  <a:lnTo>
                                    <a:pt x="195" y="60"/>
                                  </a:lnTo>
                                  <a:lnTo>
                                    <a:pt x="185" y="40"/>
                                  </a:lnTo>
                                  <a:lnTo>
                                    <a:pt x="170" y="25"/>
                                  </a:lnTo>
                                  <a:lnTo>
                                    <a:pt x="155" y="15"/>
                                  </a:lnTo>
                                  <a:lnTo>
                                    <a:pt x="140" y="5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100" y="0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45" y="15"/>
                                  </a:lnTo>
                                  <a:lnTo>
                                    <a:pt x="30" y="25"/>
                                  </a:lnTo>
                                  <a:lnTo>
                                    <a:pt x="20" y="40"/>
                                  </a:lnTo>
                                  <a:lnTo>
                                    <a:pt x="10" y="60"/>
                                  </a:lnTo>
                                  <a:lnTo>
                                    <a:pt x="5" y="75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10" y="135"/>
                                  </a:lnTo>
                                  <a:lnTo>
                                    <a:pt x="20" y="150"/>
                                  </a:lnTo>
                                  <a:lnTo>
                                    <a:pt x="30" y="165"/>
                                  </a:lnTo>
                                  <a:lnTo>
                                    <a:pt x="45" y="180"/>
                                  </a:lnTo>
                                  <a:lnTo>
                                    <a:pt x="65" y="190"/>
                                  </a:lnTo>
                                  <a:lnTo>
                                    <a:pt x="80" y="195"/>
                                  </a:lnTo>
                                  <a:lnTo>
                                    <a:pt x="100" y="195"/>
                                  </a:lnTo>
                                  <a:lnTo>
                                    <a:pt x="120" y="195"/>
                                  </a:lnTo>
                                  <a:lnTo>
                                    <a:pt x="140" y="190"/>
                                  </a:lnTo>
                                  <a:lnTo>
                                    <a:pt x="155" y="180"/>
                                  </a:lnTo>
                                  <a:lnTo>
                                    <a:pt x="170" y="165"/>
                                  </a:lnTo>
                                  <a:lnTo>
                                    <a:pt x="185" y="150"/>
                                  </a:lnTo>
                                  <a:lnTo>
                                    <a:pt x="195" y="135"/>
                                  </a:lnTo>
                                  <a:lnTo>
                                    <a:pt x="200" y="115"/>
                                  </a:lnTo>
                                  <a:lnTo>
                                    <a:pt x="200" y="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3343"/>
                          <wps:cNvSpPr>
                            <a:spLocks/>
                          </wps:cNvSpPr>
                          <wps:spPr bwMode="auto">
                            <a:xfrm>
                              <a:off x="2035" y="460"/>
                              <a:ext cx="205" cy="195"/>
                            </a:xfrm>
                            <a:custGeom>
                              <a:avLst/>
                              <a:gdLst>
                                <a:gd name="T0" fmla="*/ 100 w 205"/>
                                <a:gd name="T1" fmla="*/ 0 h 195"/>
                                <a:gd name="T2" fmla="*/ 100 w 205"/>
                                <a:gd name="T3" fmla="*/ 0 h 195"/>
                                <a:gd name="T4" fmla="*/ 85 w 205"/>
                                <a:gd name="T5" fmla="*/ 0 h 195"/>
                                <a:gd name="T6" fmla="*/ 70 w 205"/>
                                <a:gd name="T7" fmla="*/ 5 h 195"/>
                                <a:gd name="T8" fmla="*/ 60 w 205"/>
                                <a:gd name="T9" fmla="*/ 15 h 195"/>
                                <a:gd name="T10" fmla="*/ 50 w 205"/>
                                <a:gd name="T11" fmla="*/ 25 h 195"/>
                                <a:gd name="T12" fmla="*/ 50 w 205"/>
                                <a:gd name="T13" fmla="*/ 25 h 195"/>
                                <a:gd name="T14" fmla="*/ 40 w 205"/>
                                <a:gd name="T15" fmla="*/ 50 h 195"/>
                                <a:gd name="T16" fmla="*/ 35 w 205"/>
                                <a:gd name="T17" fmla="*/ 80 h 195"/>
                                <a:gd name="T18" fmla="*/ 35 w 205"/>
                                <a:gd name="T19" fmla="*/ 80 h 195"/>
                                <a:gd name="T20" fmla="*/ 30 w 205"/>
                                <a:gd name="T21" fmla="*/ 145 h 195"/>
                                <a:gd name="T22" fmla="*/ 30 w 205"/>
                                <a:gd name="T23" fmla="*/ 145 h 195"/>
                                <a:gd name="T24" fmla="*/ 15 w 205"/>
                                <a:gd name="T25" fmla="*/ 170 h 195"/>
                                <a:gd name="T26" fmla="*/ 10 w 205"/>
                                <a:gd name="T27" fmla="*/ 180 h 195"/>
                                <a:gd name="T28" fmla="*/ 0 w 205"/>
                                <a:gd name="T29" fmla="*/ 185 h 195"/>
                                <a:gd name="T30" fmla="*/ 0 w 205"/>
                                <a:gd name="T31" fmla="*/ 185 h 195"/>
                                <a:gd name="T32" fmla="*/ 50 w 205"/>
                                <a:gd name="T33" fmla="*/ 190 h 195"/>
                                <a:gd name="T34" fmla="*/ 100 w 205"/>
                                <a:gd name="T35" fmla="*/ 195 h 195"/>
                                <a:gd name="T36" fmla="*/ 155 w 205"/>
                                <a:gd name="T37" fmla="*/ 190 h 195"/>
                                <a:gd name="T38" fmla="*/ 205 w 205"/>
                                <a:gd name="T39" fmla="*/ 185 h 195"/>
                                <a:gd name="T40" fmla="*/ 205 w 205"/>
                                <a:gd name="T41" fmla="*/ 185 h 195"/>
                                <a:gd name="T42" fmla="*/ 190 w 205"/>
                                <a:gd name="T43" fmla="*/ 170 h 195"/>
                                <a:gd name="T44" fmla="*/ 175 w 205"/>
                                <a:gd name="T45" fmla="*/ 145 h 195"/>
                                <a:gd name="T46" fmla="*/ 175 w 205"/>
                                <a:gd name="T47" fmla="*/ 145 h 195"/>
                                <a:gd name="T48" fmla="*/ 165 w 205"/>
                                <a:gd name="T49" fmla="*/ 80 h 195"/>
                                <a:gd name="T50" fmla="*/ 165 w 205"/>
                                <a:gd name="T51" fmla="*/ 80 h 195"/>
                                <a:gd name="T52" fmla="*/ 160 w 205"/>
                                <a:gd name="T53" fmla="*/ 45 h 195"/>
                                <a:gd name="T54" fmla="*/ 145 w 205"/>
                                <a:gd name="T55" fmla="*/ 25 h 195"/>
                                <a:gd name="T56" fmla="*/ 145 w 205"/>
                                <a:gd name="T57" fmla="*/ 25 h 195"/>
                                <a:gd name="T58" fmla="*/ 140 w 205"/>
                                <a:gd name="T59" fmla="*/ 10 h 195"/>
                                <a:gd name="T60" fmla="*/ 130 w 205"/>
                                <a:gd name="T61" fmla="*/ 5 h 195"/>
                                <a:gd name="T62" fmla="*/ 115 w 205"/>
                                <a:gd name="T63" fmla="*/ 0 h 195"/>
                                <a:gd name="T64" fmla="*/ 100 w 205"/>
                                <a:gd name="T65" fmla="*/ 0 h 195"/>
                                <a:gd name="T66" fmla="*/ 100 w 205"/>
                                <a:gd name="T67" fmla="*/ 0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205" h="195">
                                  <a:moveTo>
                                    <a:pt x="100" y="0"/>
                                  </a:moveTo>
                                  <a:lnTo>
                                    <a:pt x="100" y="0"/>
                                  </a:lnTo>
                                  <a:lnTo>
                                    <a:pt x="85" y="0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60" y="15"/>
                                  </a:lnTo>
                                  <a:lnTo>
                                    <a:pt x="50" y="25"/>
                                  </a:lnTo>
                                  <a:lnTo>
                                    <a:pt x="40" y="50"/>
                                  </a:lnTo>
                                  <a:lnTo>
                                    <a:pt x="35" y="80"/>
                                  </a:lnTo>
                                  <a:lnTo>
                                    <a:pt x="30" y="145"/>
                                  </a:lnTo>
                                  <a:lnTo>
                                    <a:pt x="15" y="170"/>
                                  </a:lnTo>
                                  <a:lnTo>
                                    <a:pt x="10" y="180"/>
                                  </a:lnTo>
                                  <a:lnTo>
                                    <a:pt x="0" y="185"/>
                                  </a:lnTo>
                                  <a:lnTo>
                                    <a:pt x="50" y="190"/>
                                  </a:lnTo>
                                  <a:lnTo>
                                    <a:pt x="100" y="195"/>
                                  </a:lnTo>
                                  <a:lnTo>
                                    <a:pt x="155" y="190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0" y="170"/>
                                  </a:lnTo>
                                  <a:lnTo>
                                    <a:pt x="175" y="145"/>
                                  </a:lnTo>
                                  <a:lnTo>
                                    <a:pt x="165" y="80"/>
                                  </a:lnTo>
                                  <a:lnTo>
                                    <a:pt x="160" y="45"/>
                                  </a:lnTo>
                                  <a:lnTo>
                                    <a:pt x="145" y="25"/>
                                  </a:lnTo>
                                  <a:lnTo>
                                    <a:pt x="140" y="10"/>
                                  </a:lnTo>
                                  <a:lnTo>
                                    <a:pt x="130" y="5"/>
                                  </a:lnTo>
                                  <a:lnTo>
                                    <a:pt x="115" y="0"/>
                                  </a:lnTo>
                                  <a:lnTo>
                                    <a:pt x="10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3344"/>
                          <wps:cNvSpPr>
                            <a:spLocks/>
                          </wps:cNvSpPr>
                          <wps:spPr bwMode="auto">
                            <a:xfrm>
                              <a:off x="765" y="315"/>
                              <a:ext cx="505" cy="710"/>
                            </a:xfrm>
                            <a:custGeom>
                              <a:avLst/>
                              <a:gdLst>
                                <a:gd name="T0" fmla="*/ 190 w 505"/>
                                <a:gd name="T1" fmla="*/ 625 h 710"/>
                                <a:gd name="T2" fmla="*/ 125 w 505"/>
                                <a:gd name="T3" fmla="*/ 580 h 710"/>
                                <a:gd name="T4" fmla="*/ 70 w 505"/>
                                <a:gd name="T5" fmla="*/ 530 h 710"/>
                                <a:gd name="T6" fmla="*/ 35 w 505"/>
                                <a:gd name="T7" fmla="*/ 470 h 710"/>
                                <a:gd name="T8" fmla="*/ 15 w 505"/>
                                <a:gd name="T9" fmla="*/ 400 h 710"/>
                                <a:gd name="T10" fmla="*/ 10 w 505"/>
                                <a:gd name="T11" fmla="*/ 370 h 710"/>
                                <a:gd name="T12" fmla="*/ 10 w 505"/>
                                <a:gd name="T13" fmla="*/ 305 h 710"/>
                                <a:gd name="T14" fmla="*/ 25 w 505"/>
                                <a:gd name="T15" fmla="*/ 245 h 710"/>
                                <a:gd name="T16" fmla="*/ 50 w 505"/>
                                <a:gd name="T17" fmla="*/ 185 h 710"/>
                                <a:gd name="T18" fmla="*/ 70 w 505"/>
                                <a:gd name="T19" fmla="*/ 155 h 710"/>
                                <a:gd name="T20" fmla="*/ 110 w 505"/>
                                <a:gd name="T21" fmla="*/ 100 h 710"/>
                                <a:gd name="T22" fmla="*/ 160 w 505"/>
                                <a:gd name="T23" fmla="*/ 60 h 710"/>
                                <a:gd name="T24" fmla="*/ 215 w 505"/>
                                <a:gd name="T25" fmla="*/ 30 h 710"/>
                                <a:gd name="T26" fmla="*/ 280 w 505"/>
                                <a:gd name="T27" fmla="*/ 15 h 710"/>
                                <a:gd name="T28" fmla="*/ 335 w 505"/>
                                <a:gd name="T29" fmla="*/ 10 h 710"/>
                                <a:gd name="T30" fmla="*/ 445 w 505"/>
                                <a:gd name="T31" fmla="*/ 30 h 710"/>
                                <a:gd name="T32" fmla="*/ 505 w 505"/>
                                <a:gd name="T33" fmla="*/ 45 h 710"/>
                                <a:gd name="T34" fmla="*/ 450 w 505"/>
                                <a:gd name="T35" fmla="*/ 20 h 710"/>
                                <a:gd name="T36" fmla="*/ 335 w 505"/>
                                <a:gd name="T37" fmla="*/ 0 h 710"/>
                                <a:gd name="T38" fmla="*/ 275 w 505"/>
                                <a:gd name="T39" fmla="*/ 5 h 710"/>
                                <a:gd name="T40" fmla="*/ 210 w 505"/>
                                <a:gd name="T41" fmla="*/ 25 h 710"/>
                                <a:gd name="T42" fmla="*/ 155 w 505"/>
                                <a:gd name="T43" fmla="*/ 55 h 710"/>
                                <a:gd name="T44" fmla="*/ 105 w 505"/>
                                <a:gd name="T45" fmla="*/ 95 h 710"/>
                                <a:gd name="T46" fmla="*/ 60 w 505"/>
                                <a:gd name="T47" fmla="*/ 150 h 710"/>
                                <a:gd name="T48" fmla="*/ 45 w 505"/>
                                <a:gd name="T49" fmla="*/ 180 h 710"/>
                                <a:gd name="T50" fmla="*/ 15 w 505"/>
                                <a:gd name="T51" fmla="*/ 240 h 710"/>
                                <a:gd name="T52" fmla="*/ 5 w 505"/>
                                <a:gd name="T53" fmla="*/ 305 h 710"/>
                                <a:gd name="T54" fmla="*/ 0 w 505"/>
                                <a:gd name="T55" fmla="*/ 370 h 710"/>
                                <a:gd name="T56" fmla="*/ 5 w 505"/>
                                <a:gd name="T57" fmla="*/ 400 h 710"/>
                                <a:gd name="T58" fmla="*/ 30 w 505"/>
                                <a:gd name="T59" fmla="*/ 470 h 710"/>
                                <a:gd name="T60" fmla="*/ 65 w 505"/>
                                <a:gd name="T61" fmla="*/ 535 h 710"/>
                                <a:gd name="T62" fmla="*/ 120 w 505"/>
                                <a:gd name="T63" fmla="*/ 585 h 710"/>
                                <a:gd name="T64" fmla="*/ 185 w 505"/>
                                <a:gd name="T65" fmla="*/ 630 h 710"/>
                                <a:gd name="T66" fmla="*/ 250 w 505"/>
                                <a:gd name="T67" fmla="*/ 670 h 710"/>
                                <a:gd name="T68" fmla="*/ 305 w 505"/>
                                <a:gd name="T69" fmla="*/ 700 h 710"/>
                                <a:gd name="T70" fmla="*/ 250 w 505"/>
                                <a:gd name="T71" fmla="*/ 660 h 710"/>
                                <a:gd name="T72" fmla="*/ 190 w 505"/>
                                <a:gd name="T73" fmla="*/ 625 h 7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505" h="710">
                                  <a:moveTo>
                                    <a:pt x="190" y="625"/>
                                  </a:moveTo>
                                  <a:lnTo>
                                    <a:pt x="190" y="625"/>
                                  </a:lnTo>
                                  <a:lnTo>
                                    <a:pt x="155" y="605"/>
                                  </a:lnTo>
                                  <a:lnTo>
                                    <a:pt x="125" y="580"/>
                                  </a:lnTo>
                                  <a:lnTo>
                                    <a:pt x="95" y="555"/>
                                  </a:lnTo>
                                  <a:lnTo>
                                    <a:pt x="70" y="530"/>
                                  </a:lnTo>
                                  <a:lnTo>
                                    <a:pt x="50" y="500"/>
                                  </a:lnTo>
                                  <a:lnTo>
                                    <a:pt x="35" y="470"/>
                                  </a:lnTo>
                                  <a:lnTo>
                                    <a:pt x="25" y="435"/>
                                  </a:lnTo>
                                  <a:lnTo>
                                    <a:pt x="15" y="400"/>
                                  </a:lnTo>
                                  <a:lnTo>
                                    <a:pt x="10" y="370"/>
                                  </a:lnTo>
                                  <a:lnTo>
                                    <a:pt x="10" y="335"/>
                                  </a:lnTo>
                                  <a:lnTo>
                                    <a:pt x="10" y="305"/>
                                  </a:lnTo>
                                  <a:lnTo>
                                    <a:pt x="15" y="275"/>
                                  </a:lnTo>
                                  <a:lnTo>
                                    <a:pt x="25" y="245"/>
                                  </a:lnTo>
                                  <a:lnTo>
                                    <a:pt x="35" y="215"/>
                                  </a:lnTo>
                                  <a:lnTo>
                                    <a:pt x="50" y="185"/>
                                  </a:lnTo>
                                  <a:lnTo>
                                    <a:pt x="70" y="155"/>
                                  </a:lnTo>
                                  <a:lnTo>
                                    <a:pt x="90" y="125"/>
                                  </a:lnTo>
                                  <a:lnTo>
                                    <a:pt x="110" y="100"/>
                                  </a:lnTo>
                                  <a:lnTo>
                                    <a:pt x="135" y="80"/>
                                  </a:lnTo>
                                  <a:lnTo>
                                    <a:pt x="160" y="60"/>
                                  </a:lnTo>
                                  <a:lnTo>
                                    <a:pt x="185" y="45"/>
                                  </a:lnTo>
                                  <a:lnTo>
                                    <a:pt x="215" y="30"/>
                                  </a:lnTo>
                                  <a:lnTo>
                                    <a:pt x="245" y="20"/>
                                  </a:lnTo>
                                  <a:lnTo>
                                    <a:pt x="280" y="15"/>
                                  </a:lnTo>
                                  <a:lnTo>
                                    <a:pt x="335" y="10"/>
                                  </a:lnTo>
                                  <a:lnTo>
                                    <a:pt x="390" y="15"/>
                                  </a:lnTo>
                                  <a:lnTo>
                                    <a:pt x="445" y="30"/>
                                  </a:lnTo>
                                  <a:lnTo>
                                    <a:pt x="500" y="50"/>
                                  </a:lnTo>
                                  <a:lnTo>
                                    <a:pt x="505" y="45"/>
                                  </a:lnTo>
                                  <a:lnTo>
                                    <a:pt x="450" y="20"/>
                                  </a:lnTo>
                                  <a:lnTo>
                                    <a:pt x="390" y="5"/>
                                  </a:lnTo>
                                  <a:lnTo>
                                    <a:pt x="335" y="0"/>
                                  </a:lnTo>
                                  <a:lnTo>
                                    <a:pt x="275" y="5"/>
                                  </a:lnTo>
                                  <a:lnTo>
                                    <a:pt x="245" y="15"/>
                                  </a:lnTo>
                                  <a:lnTo>
                                    <a:pt x="210" y="25"/>
                                  </a:lnTo>
                                  <a:lnTo>
                                    <a:pt x="185" y="35"/>
                                  </a:lnTo>
                                  <a:lnTo>
                                    <a:pt x="155" y="55"/>
                                  </a:lnTo>
                                  <a:lnTo>
                                    <a:pt x="130" y="75"/>
                                  </a:lnTo>
                                  <a:lnTo>
                                    <a:pt x="105" y="95"/>
                                  </a:lnTo>
                                  <a:lnTo>
                                    <a:pt x="80" y="120"/>
                                  </a:lnTo>
                                  <a:lnTo>
                                    <a:pt x="60" y="150"/>
                                  </a:lnTo>
                                  <a:lnTo>
                                    <a:pt x="45" y="180"/>
                                  </a:lnTo>
                                  <a:lnTo>
                                    <a:pt x="30" y="210"/>
                                  </a:lnTo>
                                  <a:lnTo>
                                    <a:pt x="15" y="240"/>
                                  </a:lnTo>
                                  <a:lnTo>
                                    <a:pt x="10" y="275"/>
                                  </a:lnTo>
                                  <a:lnTo>
                                    <a:pt x="5" y="305"/>
                                  </a:lnTo>
                                  <a:lnTo>
                                    <a:pt x="0" y="335"/>
                                  </a:lnTo>
                                  <a:lnTo>
                                    <a:pt x="0" y="370"/>
                                  </a:lnTo>
                                  <a:lnTo>
                                    <a:pt x="5" y="400"/>
                                  </a:lnTo>
                                  <a:lnTo>
                                    <a:pt x="15" y="440"/>
                                  </a:lnTo>
                                  <a:lnTo>
                                    <a:pt x="30" y="470"/>
                                  </a:lnTo>
                                  <a:lnTo>
                                    <a:pt x="45" y="505"/>
                                  </a:lnTo>
                                  <a:lnTo>
                                    <a:pt x="65" y="535"/>
                                  </a:lnTo>
                                  <a:lnTo>
                                    <a:pt x="90" y="560"/>
                                  </a:lnTo>
                                  <a:lnTo>
                                    <a:pt x="120" y="585"/>
                                  </a:lnTo>
                                  <a:lnTo>
                                    <a:pt x="150" y="610"/>
                                  </a:lnTo>
                                  <a:lnTo>
                                    <a:pt x="185" y="630"/>
                                  </a:lnTo>
                                  <a:lnTo>
                                    <a:pt x="250" y="670"/>
                                  </a:lnTo>
                                  <a:lnTo>
                                    <a:pt x="305" y="710"/>
                                  </a:lnTo>
                                  <a:lnTo>
                                    <a:pt x="305" y="700"/>
                                  </a:lnTo>
                                  <a:lnTo>
                                    <a:pt x="250" y="660"/>
                                  </a:lnTo>
                                  <a:lnTo>
                                    <a:pt x="190" y="6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3345"/>
                          <wps:cNvSpPr>
                            <a:spLocks/>
                          </wps:cNvSpPr>
                          <wps:spPr bwMode="auto">
                            <a:xfrm>
                              <a:off x="540" y="1070"/>
                              <a:ext cx="820" cy="1590"/>
                            </a:xfrm>
                            <a:custGeom>
                              <a:avLst/>
                              <a:gdLst>
                                <a:gd name="T0" fmla="*/ 605 w 820"/>
                                <a:gd name="T1" fmla="*/ 10 h 1590"/>
                                <a:gd name="T2" fmla="*/ 655 w 820"/>
                                <a:gd name="T3" fmla="*/ 60 h 1590"/>
                                <a:gd name="T4" fmla="*/ 700 w 820"/>
                                <a:gd name="T5" fmla="*/ 110 h 1590"/>
                                <a:gd name="T6" fmla="*/ 780 w 820"/>
                                <a:gd name="T7" fmla="*/ 245 h 1590"/>
                                <a:gd name="T8" fmla="*/ 815 w 820"/>
                                <a:gd name="T9" fmla="*/ 390 h 1590"/>
                                <a:gd name="T10" fmla="*/ 815 w 820"/>
                                <a:gd name="T11" fmla="*/ 460 h 1590"/>
                                <a:gd name="T12" fmla="*/ 800 w 820"/>
                                <a:gd name="T13" fmla="*/ 530 h 1590"/>
                                <a:gd name="T14" fmla="*/ 745 w 820"/>
                                <a:gd name="T15" fmla="*/ 660 h 1590"/>
                                <a:gd name="T16" fmla="*/ 720 w 820"/>
                                <a:gd name="T17" fmla="*/ 690 h 1590"/>
                                <a:gd name="T18" fmla="*/ 635 w 820"/>
                                <a:gd name="T19" fmla="*/ 780 h 1590"/>
                                <a:gd name="T20" fmla="*/ 480 w 820"/>
                                <a:gd name="T21" fmla="*/ 880 h 1590"/>
                                <a:gd name="T22" fmla="*/ 385 w 820"/>
                                <a:gd name="T23" fmla="*/ 930 h 1590"/>
                                <a:gd name="T24" fmla="*/ 225 w 820"/>
                                <a:gd name="T25" fmla="*/ 1030 h 1590"/>
                                <a:gd name="T26" fmla="*/ 110 w 820"/>
                                <a:gd name="T27" fmla="*/ 1125 h 1590"/>
                                <a:gd name="T28" fmla="*/ 35 w 820"/>
                                <a:gd name="T29" fmla="*/ 1220 h 1590"/>
                                <a:gd name="T30" fmla="*/ 15 w 820"/>
                                <a:gd name="T31" fmla="*/ 1265 h 1590"/>
                                <a:gd name="T32" fmla="*/ 0 w 820"/>
                                <a:gd name="T33" fmla="*/ 1345 h 1590"/>
                                <a:gd name="T34" fmla="*/ 15 w 820"/>
                                <a:gd name="T35" fmla="*/ 1420 h 1590"/>
                                <a:gd name="T36" fmla="*/ 50 w 820"/>
                                <a:gd name="T37" fmla="*/ 1505 h 1590"/>
                                <a:gd name="T38" fmla="*/ 110 w 820"/>
                                <a:gd name="T39" fmla="*/ 1590 h 1590"/>
                                <a:gd name="T40" fmla="*/ 115 w 820"/>
                                <a:gd name="T41" fmla="*/ 1585 h 1590"/>
                                <a:gd name="T42" fmla="*/ 80 w 820"/>
                                <a:gd name="T43" fmla="*/ 1545 h 1590"/>
                                <a:gd name="T44" fmla="*/ 35 w 820"/>
                                <a:gd name="T45" fmla="*/ 1460 h 1590"/>
                                <a:gd name="T46" fmla="*/ 15 w 820"/>
                                <a:gd name="T47" fmla="*/ 1380 h 1590"/>
                                <a:gd name="T48" fmla="*/ 15 w 820"/>
                                <a:gd name="T49" fmla="*/ 1305 h 1590"/>
                                <a:gd name="T50" fmla="*/ 20 w 820"/>
                                <a:gd name="T51" fmla="*/ 1270 h 1590"/>
                                <a:gd name="T52" fmla="*/ 75 w 820"/>
                                <a:gd name="T53" fmla="*/ 1175 h 1590"/>
                                <a:gd name="T54" fmla="*/ 170 w 820"/>
                                <a:gd name="T55" fmla="*/ 1080 h 1590"/>
                                <a:gd name="T56" fmla="*/ 305 w 820"/>
                                <a:gd name="T57" fmla="*/ 985 h 1590"/>
                                <a:gd name="T58" fmla="*/ 480 w 820"/>
                                <a:gd name="T59" fmla="*/ 890 h 1590"/>
                                <a:gd name="T60" fmla="*/ 565 w 820"/>
                                <a:gd name="T61" fmla="*/ 840 h 1590"/>
                                <a:gd name="T62" fmla="*/ 670 w 820"/>
                                <a:gd name="T63" fmla="*/ 760 h 1590"/>
                                <a:gd name="T64" fmla="*/ 725 w 820"/>
                                <a:gd name="T65" fmla="*/ 695 h 1590"/>
                                <a:gd name="T66" fmla="*/ 750 w 820"/>
                                <a:gd name="T67" fmla="*/ 665 h 1590"/>
                                <a:gd name="T68" fmla="*/ 800 w 820"/>
                                <a:gd name="T69" fmla="*/ 565 h 1590"/>
                                <a:gd name="T70" fmla="*/ 815 w 820"/>
                                <a:gd name="T71" fmla="*/ 495 h 1590"/>
                                <a:gd name="T72" fmla="*/ 820 w 820"/>
                                <a:gd name="T73" fmla="*/ 385 h 1590"/>
                                <a:gd name="T74" fmla="*/ 810 w 820"/>
                                <a:gd name="T75" fmla="*/ 315 h 1590"/>
                                <a:gd name="T76" fmla="*/ 750 w 820"/>
                                <a:gd name="T77" fmla="*/ 175 h 1590"/>
                                <a:gd name="T78" fmla="*/ 705 w 820"/>
                                <a:gd name="T79" fmla="*/ 105 h 1590"/>
                                <a:gd name="T80" fmla="*/ 605 w 820"/>
                                <a:gd name="T81" fmla="*/ 0 h 15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820" h="1590">
                                  <a:moveTo>
                                    <a:pt x="605" y="0"/>
                                  </a:moveTo>
                                  <a:lnTo>
                                    <a:pt x="605" y="10"/>
                                  </a:lnTo>
                                  <a:lnTo>
                                    <a:pt x="655" y="60"/>
                                  </a:lnTo>
                                  <a:lnTo>
                                    <a:pt x="700" y="110"/>
                                  </a:lnTo>
                                  <a:lnTo>
                                    <a:pt x="745" y="180"/>
                                  </a:lnTo>
                                  <a:lnTo>
                                    <a:pt x="780" y="245"/>
                                  </a:lnTo>
                                  <a:lnTo>
                                    <a:pt x="800" y="315"/>
                                  </a:lnTo>
                                  <a:lnTo>
                                    <a:pt x="815" y="390"/>
                                  </a:lnTo>
                                  <a:lnTo>
                                    <a:pt x="815" y="460"/>
                                  </a:lnTo>
                                  <a:lnTo>
                                    <a:pt x="810" y="495"/>
                                  </a:lnTo>
                                  <a:lnTo>
                                    <a:pt x="800" y="530"/>
                                  </a:lnTo>
                                  <a:lnTo>
                                    <a:pt x="780" y="595"/>
                                  </a:lnTo>
                                  <a:lnTo>
                                    <a:pt x="745" y="660"/>
                                  </a:lnTo>
                                  <a:lnTo>
                                    <a:pt x="720" y="690"/>
                                  </a:lnTo>
                                  <a:lnTo>
                                    <a:pt x="695" y="725"/>
                                  </a:lnTo>
                                  <a:lnTo>
                                    <a:pt x="635" y="780"/>
                                  </a:lnTo>
                                  <a:lnTo>
                                    <a:pt x="560" y="835"/>
                                  </a:lnTo>
                                  <a:lnTo>
                                    <a:pt x="480" y="880"/>
                                  </a:lnTo>
                                  <a:lnTo>
                                    <a:pt x="385" y="930"/>
                                  </a:lnTo>
                                  <a:lnTo>
                                    <a:pt x="300" y="980"/>
                                  </a:lnTo>
                                  <a:lnTo>
                                    <a:pt x="225" y="1030"/>
                                  </a:lnTo>
                                  <a:lnTo>
                                    <a:pt x="160" y="1075"/>
                                  </a:lnTo>
                                  <a:lnTo>
                                    <a:pt x="110" y="1125"/>
                                  </a:lnTo>
                                  <a:lnTo>
                                    <a:pt x="70" y="1175"/>
                                  </a:lnTo>
                                  <a:lnTo>
                                    <a:pt x="35" y="1220"/>
                                  </a:lnTo>
                                  <a:lnTo>
                                    <a:pt x="15" y="1265"/>
                                  </a:lnTo>
                                  <a:lnTo>
                                    <a:pt x="5" y="1305"/>
                                  </a:lnTo>
                                  <a:lnTo>
                                    <a:pt x="0" y="1345"/>
                                  </a:lnTo>
                                  <a:lnTo>
                                    <a:pt x="5" y="1380"/>
                                  </a:lnTo>
                                  <a:lnTo>
                                    <a:pt x="15" y="1420"/>
                                  </a:lnTo>
                                  <a:lnTo>
                                    <a:pt x="30" y="1465"/>
                                  </a:lnTo>
                                  <a:lnTo>
                                    <a:pt x="50" y="1505"/>
                                  </a:lnTo>
                                  <a:lnTo>
                                    <a:pt x="75" y="1550"/>
                                  </a:lnTo>
                                  <a:lnTo>
                                    <a:pt x="110" y="1590"/>
                                  </a:lnTo>
                                  <a:lnTo>
                                    <a:pt x="110" y="1585"/>
                                  </a:lnTo>
                                  <a:lnTo>
                                    <a:pt x="115" y="1585"/>
                                  </a:lnTo>
                                  <a:lnTo>
                                    <a:pt x="80" y="1545"/>
                                  </a:lnTo>
                                  <a:lnTo>
                                    <a:pt x="55" y="1500"/>
                                  </a:lnTo>
                                  <a:lnTo>
                                    <a:pt x="35" y="1460"/>
                                  </a:lnTo>
                                  <a:lnTo>
                                    <a:pt x="20" y="1420"/>
                                  </a:lnTo>
                                  <a:lnTo>
                                    <a:pt x="15" y="1380"/>
                                  </a:lnTo>
                                  <a:lnTo>
                                    <a:pt x="10" y="1345"/>
                                  </a:lnTo>
                                  <a:lnTo>
                                    <a:pt x="15" y="1305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45" y="1225"/>
                                  </a:lnTo>
                                  <a:lnTo>
                                    <a:pt x="75" y="1175"/>
                                  </a:lnTo>
                                  <a:lnTo>
                                    <a:pt x="115" y="1130"/>
                                  </a:lnTo>
                                  <a:lnTo>
                                    <a:pt x="170" y="1080"/>
                                  </a:lnTo>
                                  <a:lnTo>
                                    <a:pt x="230" y="1035"/>
                                  </a:lnTo>
                                  <a:lnTo>
                                    <a:pt x="305" y="985"/>
                                  </a:lnTo>
                                  <a:lnTo>
                                    <a:pt x="390" y="935"/>
                                  </a:lnTo>
                                  <a:lnTo>
                                    <a:pt x="480" y="890"/>
                                  </a:lnTo>
                                  <a:lnTo>
                                    <a:pt x="565" y="840"/>
                                  </a:lnTo>
                                  <a:lnTo>
                                    <a:pt x="640" y="785"/>
                                  </a:lnTo>
                                  <a:lnTo>
                                    <a:pt x="670" y="760"/>
                                  </a:lnTo>
                                  <a:lnTo>
                                    <a:pt x="700" y="730"/>
                                  </a:lnTo>
                                  <a:lnTo>
                                    <a:pt x="725" y="695"/>
                                  </a:lnTo>
                                  <a:lnTo>
                                    <a:pt x="750" y="665"/>
                                  </a:lnTo>
                                  <a:lnTo>
                                    <a:pt x="785" y="600"/>
                                  </a:lnTo>
                                  <a:lnTo>
                                    <a:pt x="800" y="565"/>
                                  </a:lnTo>
                                  <a:lnTo>
                                    <a:pt x="810" y="530"/>
                                  </a:lnTo>
                                  <a:lnTo>
                                    <a:pt x="815" y="495"/>
                                  </a:lnTo>
                                  <a:lnTo>
                                    <a:pt x="820" y="460"/>
                                  </a:lnTo>
                                  <a:lnTo>
                                    <a:pt x="820" y="385"/>
                                  </a:lnTo>
                                  <a:lnTo>
                                    <a:pt x="810" y="315"/>
                                  </a:lnTo>
                                  <a:lnTo>
                                    <a:pt x="785" y="245"/>
                                  </a:lnTo>
                                  <a:lnTo>
                                    <a:pt x="750" y="175"/>
                                  </a:lnTo>
                                  <a:lnTo>
                                    <a:pt x="705" y="105"/>
                                  </a:lnTo>
                                  <a:lnTo>
                                    <a:pt x="655" y="50"/>
                                  </a:lnTo>
                                  <a:lnTo>
                                    <a:pt x="6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3346"/>
                          <wps:cNvSpPr>
                            <a:spLocks/>
                          </wps:cNvSpPr>
                          <wps:spPr bwMode="auto">
                            <a:xfrm>
                              <a:off x="900" y="230"/>
                              <a:ext cx="45" cy="4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20 h 45"/>
                                <a:gd name="T2" fmla="*/ 20 w 45"/>
                                <a:gd name="T3" fmla="*/ 45 h 45"/>
                                <a:gd name="T4" fmla="*/ 45 w 45"/>
                                <a:gd name="T5" fmla="*/ 35 h 45"/>
                                <a:gd name="T6" fmla="*/ 35 w 45"/>
                                <a:gd name="T7" fmla="*/ 0 h 45"/>
                                <a:gd name="T8" fmla="*/ 0 w 45"/>
                                <a:gd name="T9" fmla="*/ 20 h 45"/>
                                <a:gd name="T10" fmla="*/ 0 w 45"/>
                                <a:gd name="T11" fmla="*/ 2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5">
                                  <a:moveTo>
                                    <a:pt x="0" y="20"/>
                                  </a:moveTo>
                                  <a:lnTo>
                                    <a:pt x="20" y="45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35" y="0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3347"/>
                          <wps:cNvSpPr>
                            <a:spLocks/>
                          </wps:cNvSpPr>
                          <wps:spPr bwMode="auto">
                            <a:xfrm>
                              <a:off x="920" y="265"/>
                              <a:ext cx="45" cy="80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80 h 80"/>
                                <a:gd name="T2" fmla="*/ 25 w 45"/>
                                <a:gd name="T3" fmla="*/ 0 h 80"/>
                                <a:gd name="T4" fmla="*/ 0 w 45"/>
                                <a:gd name="T5" fmla="*/ 10 h 80"/>
                                <a:gd name="T6" fmla="*/ 45 w 45"/>
                                <a:gd name="T7" fmla="*/ 80 h 80"/>
                                <a:gd name="T8" fmla="*/ 45 w 45"/>
                                <a:gd name="T9" fmla="*/ 8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80">
                                  <a:moveTo>
                                    <a:pt x="45" y="80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45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3348"/>
                          <wps:cNvSpPr>
                            <a:spLocks/>
                          </wps:cNvSpPr>
                          <wps:spPr bwMode="auto">
                            <a:xfrm>
                              <a:off x="725" y="455"/>
                              <a:ext cx="75" cy="55"/>
                            </a:xfrm>
                            <a:custGeom>
                              <a:avLst/>
                              <a:gdLst>
                                <a:gd name="T0" fmla="*/ 75 w 75"/>
                                <a:gd name="T1" fmla="*/ 55 h 55"/>
                                <a:gd name="T2" fmla="*/ 15 w 75"/>
                                <a:gd name="T3" fmla="*/ 0 h 55"/>
                                <a:gd name="T4" fmla="*/ 0 w 75"/>
                                <a:gd name="T5" fmla="*/ 20 h 55"/>
                                <a:gd name="T6" fmla="*/ 75 w 75"/>
                                <a:gd name="T7" fmla="*/ 55 h 55"/>
                                <a:gd name="T8" fmla="*/ 75 w 75"/>
                                <a:gd name="T9" fmla="*/ 55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55">
                                  <a:moveTo>
                                    <a:pt x="75" y="55"/>
                                  </a:moveTo>
                                  <a:lnTo>
                                    <a:pt x="15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75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3349"/>
                          <wps:cNvSpPr>
                            <a:spLocks/>
                          </wps:cNvSpPr>
                          <wps:spPr bwMode="auto">
                            <a:xfrm>
                              <a:off x="695" y="430"/>
                              <a:ext cx="45" cy="45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25 h 45"/>
                                <a:gd name="T2" fmla="*/ 20 w 45"/>
                                <a:gd name="T3" fmla="*/ 0 h 45"/>
                                <a:gd name="T4" fmla="*/ 0 w 45"/>
                                <a:gd name="T5" fmla="*/ 35 h 45"/>
                                <a:gd name="T6" fmla="*/ 30 w 45"/>
                                <a:gd name="T7" fmla="*/ 45 h 45"/>
                                <a:gd name="T8" fmla="*/ 45 w 45"/>
                                <a:gd name="T9" fmla="*/ 25 h 45"/>
                                <a:gd name="T10" fmla="*/ 45 w 45"/>
                                <a:gd name="T11" fmla="*/ 2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5">
                                  <a:moveTo>
                                    <a:pt x="45" y="25"/>
                                  </a:moveTo>
                                  <a:lnTo>
                                    <a:pt x="20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5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3350"/>
                          <wps:cNvSpPr>
                            <a:spLocks/>
                          </wps:cNvSpPr>
                          <wps:spPr bwMode="auto">
                            <a:xfrm>
                              <a:off x="1160" y="205"/>
                              <a:ext cx="40" cy="40"/>
                            </a:xfrm>
                            <a:custGeom>
                              <a:avLst/>
                              <a:gdLst>
                                <a:gd name="T0" fmla="*/ 25 w 40"/>
                                <a:gd name="T1" fmla="*/ 40 h 40"/>
                                <a:gd name="T2" fmla="*/ 40 w 40"/>
                                <a:gd name="T3" fmla="*/ 10 h 40"/>
                                <a:gd name="T4" fmla="*/ 5 w 40"/>
                                <a:gd name="T5" fmla="*/ 0 h 40"/>
                                <a:gd name="T6" fmla="*/ 0 w 40"/>
                                <a:gd name="T7" fmla="*/ 35 h 40"/>
                                <a:gd name="T8" fmla="*/ 25 w 40"/>
                                <a:gd name="T9" fmla="*/ 40 h 40"/>
                                <a:gd name="T10" fmla="*/ 25 w 40"/>
                                <a:gd name="T11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0">
                                  <a:moveTo>
                                    <a:pt x="25" y="40"/>
                                  </a:moveTo>
                                  <a:lnTo>
                                    <a:pt x="40" y="10"/>
                                  </a:lnTo>
                                  <a:lnTo>
                                    <a:pt x="5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25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3351"/>
                          <wps:cNvSpPr>
                            <a:spLocks/>
                          </wps:cNvSpPr>
                          <wps:spPr bwMode="auto">
                            <a:xfrm>
                              <a:off x="1160" y="240"/>
                              <a:ext cx="25" cy="80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0 h 80"/>
                                <a:gd name="T2" fmla="*/ 0 w 25"/>
                                <a:gd name="T3" fmla="*/ 80 h 80"/>
                                <a:gd name="T4" fmla="*/ 25 w 25"/>
                                <a:gd name="T5" fmla="*/ 5 h 80"/>
                                <a:gd name="T6" fmla="*/ 0 w 25"/>
                                <a:gd name="T7" fmla="*/ 0 h 80"/>
                                <a:gd name="T8" fmla="*/ 0 w 25"/>
                                <a:gd name="T9" fmla="*/ 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80">
                                  <a:moveTo>
                                    <a:pt x="0" y="0"/>
                                  </a:moveTo>
                                  <a:lnTo>
                                    <a:pt x="0" y="80"/>
                                  </a:lnTo>
                                  <a:lnTo>
                                    <a:pt x="25" y="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3352"/>
                          <wps:cNvSpPr>
                            <a:spLocks/>
                          </wps:cNvSpPr>
                          <wps:spPr bwMode="auto">
                            <a:xfrm>
                              <a:off x="1015" y="205"/>
                              <a:ext cx="40" cy="35"/>
                            </a:xfrm>
                            <a:custGeom>
                              <a:avLst/>
                              <a:gdLst>
                                <a:gd name="T0" fmla="*/ 10 w 40"/>
                                <a:gd name="T1" fmla="*/ 35 h 35"/>
                                <a:gd name="T2" fmla="*/ 35 w 40"/>
                                <a:gd name="T3" fmla="*/ 35 h 35"/>
                                <a:gd name="T4" fmla="*/ 40 w 40"/>
                                <a:gd name="T5" fmla="*/ 0 h 35"/>
                                <a:gd name="T6" fmla="*/ 0 w 40"/>
                                <a:gd name="T7" fmla="*/ 0 h 35"/>
                                <a:gd name="T8" fmla="*/ 10 w 40"/>
                                <a:gd name="T9" fmla="*/ 35 h 35"/>
                                <a:gd name="T10" fmla="*/ 10 w 40"/>
                                <a:gd name="T11" fmla="*/ 35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35">
                                  <a:moveTo>
                                    <a:pt x="10" y="35"/>
                                  </a:moveTo>
                                  <a:lnTo>
                                    <a:pt x="35" y="35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3353"/>
                          <wps:cNvSpPr>
                            <a:spLocks/>
                          </wps:cNvSpPr>
                          <wps:spPr bwMode="auto">
                            <a:xfrm>
                              <a:off x="1025" y="240"/>
                              <a:ext cx="25" cy="80"/>
                            </a:xfrm>
                            <a:custGeom>
                              <a:avLst/>
                              <a:gdLst>
                                <a:gd name="T0" fmla="*/ 25 w 25"/>
                                <a:gd name="T1" fmla="*/ 0 h 80"/>
                                <a:gd name="T2" fmla="*/ 0 w 25"/>
                                <a:gd name="T3" fmla="*/ 0 h 80"/>
                                <a:gd name="T4" fmla="*/ 20 w 25"/>
                                <a:gd name="T5" fmla="*/ 80 h 80"/>
                                <a:gd name="T6" fmla="*/ 25 w 25"/>
                                <a:gd name="T7" fmla="*/ 0 h 80"/>
                                <a:gd name="T8" fmla="*/ 25 w 25"/>
                                <a:gd name="T9" fmla="*/ 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80">
                                  <a:moveTo>
                                    <a:pt x="2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0" y="80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3354"/>
                          <wps:cNvSpPr>
                            <a:spLocks/>
                          </wps:cNvSpPr>
                          <wps:spPr bwMode="auto">
                            <a:xfrm>
                              <a:off x="1300" y="1230"/>
                              <a:ext cx="80" cy="35"/>
                            </a:xfrm>
                            <a:custGeom>
                              <a:avLst/>
                              <a:gdLst>
                                <a:gd name="T0" fmla="*/ 80 w 80"/>
                                <a:gd name="T1" fmla="*/ 25 h 35"/>
                                <a:gd name="T2" fmla="*/ 70 w 80"/>
                                <a:gd name="T3" fmla="*/ 0 h 35"/>
                                <a:gd name="T4" fmla="*/ 0 w 80"/>
                                <a:gd name="T5" fmla="*/ 35 h 35"/>
                                <a:gd name="T6" fmla="*/ 80 w 80"/>
                                <a:gd name="T7" fmla="*/ 25 h 35"/>
                                <a:gd name="T8" fmla="*/ 80 w 80"/>
                                <a:gd name="T9" fmla="*/ 25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0" h="35">
                                  <a:moveTo>
                                    <a:pt x="80" y="25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8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3355"/>
                          <wps:cNvSpPr>
                            <a:spLocks/>
                          </wps:cNvSpPr>
                          <wps:spPr bwMode="auto">
                            <a:xfrm>
                              <a:off x="1370" y="1215"/>
                              <a:ext cx="45" cy="4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5 h 40"/>
                                <a:gd name="T2" fmla="*/ 10 w 45"/>
                                <a:gd name="T3" fmla="*/ 40 h 40"/>
                                <a:gd name="T4" fmla="*/ 45 w 45"/>
                                <a:gd name="T5" fmla="*/ 35 h 40"/>
                                <a:gd name="T6" fmla="*/ 30 w 45"/>
                                <a:gd name="T7" fmla="*/ 0 h 40"/>
                                <a:gd name="T8" fmla="*/ 0 w 45"/>
                                <a:gd name="T9" fmla="*/ 15 h 40"/>
                                <a:gd name="T10" fmla="*/ 0 w 45"/>
                                <a:gd name="T11" fmla="*/ 15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0">
                                  <a:moveTo>
                                    <a:pt x="0" y="15"/>
                                  </a:moveTo>
                                  <a:lnTo>
                                    <a:pt x="10" y="40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3356"/>
                          <wps:cNvSpPr>
                            <a:spLocks/>
                          </wps:cNvSpPr>
                          <wps:spPr bwMode="auto">
                            <a:xfrm>
                              <a:off x="1215" y="1075"/>
                              <a:ext cx="65" cy="70"/>
                            </a:xfrm>
                            <a:custGeom>
                              <a:avLst/>
                              <a:gdLst>
                                <a:gd name="T0" fmla="*/ 65 w 65"/>
                                <a:gd name="T1" fmla="*/ 20 h 70"/>
                                <a:gd name="T2" fmla="*/ 45 w 65"/>
                                <a:gd name="T3" fmla="*/ 0 h 70"/>
                                <a:gd name="T4" fmla="*/ 0 w 65"/>
                                <a:gd name="T5" fmla="*/ 70 h 70"/>
                                <a:gd name="T6" fmla="*/ 65 w 65"/>
                                <a:gd name="T7" fmla="*/ 20 h 70"/>
                                <a:gd name="T8" fmla="*/ 65 w 65"/>
                                <a:gd name="T9" fmla="*/ 20 h 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70">
                                  <a:moveTo>
                                    <a:pt x="65" y="20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65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3357"/>
                          <wps:cNvSpPr>
                            <a:spLocks/>
                          </wps:cNvSpPr>
                          <wps:spPr bwMode="auto">
                            <a:xfrm>
                              <a:off x="1260" y="1050"/>
                              <a:ext cx="50" cy="45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25 h 45"/>
                                <a:gd name="T2" fmla="*/ 20 w 50"/>
                                <a:gd name="T3" fmla="*/ 45 h 45"/>
                                <a:gd name="T4" fmla="*/ 50 w 50"/>
                                <a:gd name="T5" fmla="*/ 20 h 45"/>
                                <a:gd name="T6" fmla="*/ 20 w 50"/>
                                <a:gd name="T7" fmla="*/ 0 h 45"/>
                                <a:gd name="T8" fmla="*/ 0 w 50"/>
                                <a:gd name="T9" fmla="*/ 25 h 45"/>
                                <a:gd name="T10" fmla="*/ 0 w 50"/>
                                <a:gd name="T11" fmla="*/ 2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0" h="45">
                                  <a:moveTo>
                                    <a:pt x="0" y="25"/>
                                  </a:moveTo>
                                  <a:lnTo>
                                    <a:pt x="20" y="45"/>
                                  </a:lnTo>
                                  <a:lnTo>
                                    <a:pt x="50" y="20"/>
                                  </a:lnTo>
                                  <a:lnTo>
                                    <a:pt x="20" y="0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3358"/>
                          <wps:cNvSpPr>
                            <a:spLocks/>
                          </wps:cNvSpPr>
                          <wps:spPr bwMode="auto">
                            <a:xfrm>
                              <a:off x="1425" y="1370"/>
                              <a:ext cx="40" cy="40"/>
                            </a:xfrm>
                            <a:custGeom>
                              <a:avLst/>
                              <a:gdLst>
                                <a:gd name="T0" fmla="*/ 35 w 40"/>
                                <a:gd name="T1" fmla="*/ 0 h 40"/>
                                <a:gd name="T2" fmla="*/ 0 w 40"/>
                                <a:gd name="T3" fmla="*/ 10 h 40"/>
                                <a:gd name="T4" fmla="*/ 5 w 40"/>
                                <a:gd name="T5" fmla="*/ 35 h 40"/>
                                <a:gd name="T6" fmla="*/ 40 w 40"/>
                                <a:gd name="T7" fmla="*/ 40 h 40"/>
                                <a:gd name="T8" fmla="*/ 35 w 40"/>
                                <a:gd name="T9" fmla="*/ 0 h 40"/>
                                <a:gd name="T10" fmla="*/ 35 w 40"/>
                                <a:gd name="T11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0">
                                  <a:moveTo>
                                    <a:pt x="35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5" y="35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3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3359"/>
                          <wps:cNvSpPr>
                            <a:spLocks/>
                          </wps:cNvSpPr>
                          <wps:spPr bwMode="auto">
                            <a:xfrm>
                              <a:off x="1345" y="1380"/>
                              <a:ext cx="85" cy="25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15 h 25"/>
                                <a:gd name="T2" fmla="*/ 85 w 85"/>
                                <a:gd name="T3" fmla="*/ 25 h 25"/>
                                <a:gd name="T4" fmla="*/ 80 w 85"/>
                                <a:gd name="T5" fmla="*/ 0 h 25"/>
                                <a:gd name="T6" fmla="*/ 0 w 85"/>
                                <a:gd name="T7" fmla="*/ 15 h 25"/>
                                <a:gd name="T8" fmla="*/ 0 w 85"/>
                                <a:gd name="T9" fmla="*/ 15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5" h="25">
                                  <a:moveTo>
                                    <a:pt x="0" y="15"/>
                                  </a:moveTo>
                                  <a:lnTo>
                                    <a:pt x="85" y="25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3360"/>
                          <wps:cNvSpPr>
                            <a:spLocks/>
                          </wps:cNvSpPr>
                          <wps:spPr bwMode="auto">
                            <a:xfrm>
                              <a:off x="1430" y="1550"/>
                              <a:ext cx="40" cy="4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5 h 40"/>
                                <a:gd name="T2" fmla="*/ 30 w 40"/>
                                <a:gd name="T3" fmla="*/ 40 h 40"/>
                                <a:gd name="T4" fmla="*/ 40 w 40"/>
                                <a:gd name="T5" fmla="*/ 5 h 40"/>
                                <a:gd name="T6" fmla="*/ 10 w 40"/>
                                <a:gd name="T7" fmla="*/ 0 h 40"/>
                                <a:gd name="T8" fmla="*/ 0 w 40"/>
                                <a:gd name="T9" fmla="*/ 25 h 40"/>
                                <a:gd name="T10" fmla="*/ 0 w 40"/>
                                <a:gd name="T11" fmla="*/ 25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0">
                                  <a:moveTo>
                                    <a:pt x="0" y="25"/>
                                  </a:moveTo>
                                  <a:lnTo>
                                    <a:pt x="30" y="40"/>
                                  </a:lnTo>
                                  <a:lnTo>
                                    <a:pt x="40" y="5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3361"/>
                          <wps:cNvSpPr>
                            <a:spLocks/>
                          </wps:cNvSpPr>
                          <wps:spPr bwMode="auto">
                            <a:xfrm>
                              <a:off x="1360" y="1535"/>
                              <a:ext cx="80" cy="40"/>
                            </a:xfrm>
                            <a:custGeom>
                              <a:avLst/>
                              <a:gdLst>
                                <a:gd name="T0" fmla="*/ 70 w 80"/>
                                <a:gd name="T1" fmla="*/ 40 h 40"/>
                                <a:gd name="T2" fmla="*/ 80 w 80"/>
                                <a:gd name="T3" fmla="*/ 15 h 40"/>
                                <a:gd name="T4" fmla="*/ 0 w 80"/>
                                <a:gd name="T5" fmla="*/ 0 h 40"/>
                                <a:gd name="T6" fmla="*/ 70 w 80"/>
                                <a:gd name="T7" fmla="*/ 40 h 40"/>
                                <a:gd name="T8" fmla="*/ 70 w 80"/>
                                <a:gd name="T9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0" h="40">
                                  <a:moveTo>
                                    <a:pt x="70" y="40"/>
                                  </a:moveTo>
                                  <a:lnTo>
                                    <a:pt x="80" y="1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3362"/>
                          <wps:cNvSpPr>
                            <a:spLocks/>
                          </wps:cNvSpPr>
                          <wps:spPr bwMode="auto">
                            <a:xfrm>
                              <a:off x="1310" y="1700"/>
                              <a:ext cx="80" cy="40"/>
                            </a:xfrm>
                            <a:custGeom>
                              <a:avLst/>
                              <a:gdLst>
                                <a:gd name="T0" fmla="*/ 70 w 80"/>
                                <a:gd name="T1" fmla="*/ 40 h 40"/>
                                <a:gd name="T2" fmla="*/ 80 w 80"/>
                                <a:gd name="T3" fmla="*/ 15 h 40"/>
                                <a:gd name="T4" fmla="*/ 0 w 80"/>
                                <a:gd name="T5" fmla="*/ 0 h 40"/>
                                <a:gd name="T6" fmla="*/ 70 w 80"/>
                                <a:gd name="T7" fmla="*/ 40 h 40"/>
                                <a:gd name="T8" fmla="*/ 70 w 80"/>
                                <a:gd name="T9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0" h="40">
                                  <a:moveTo>
                                    <a:pt x="70" y="40"/>
                                  </a:moveTo>
                                  <a:lnTo>
                                    <a:pt x="80" y="1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3363"/>
                          <wps:cNvSpPr>
                            <a:spLocks/>
                          </wps:cNvSpPr>
                          <wps:spPr bwMode="auto">
                            <a:xfrm>
                              <a:off x="1380" y="1715"/>
                              <a:ext cx="45" cy="40"/>
                            </a:xfrm>
                            <a:custGeom>
                              <a:avLst/>
                              <a:gdLst>
                                <a:gd name="T0" fmla="*/ 10 w 45"/>
                                <a:gd name="T1" fmla="*/ 0 h 40"/>
                                <a:gd name="T2" fmla="*/ 0 w 45"/>
                                <a:gd name="T3" fmla="*/ 25 h 40"/>
                                <a:gd name="T4" fmla="*/ 35 w 45"/>
                                <a:gd name="T5" fmla="*/ 40 h 40"/>
                                <a:gd name="T6" fmla="*/ 45 w 45"/>
                                <a:gd name="T7" fmla="*/ 5 h 40"/>
                                <a:gd name="T8" fmla="*/ 10 w 45"/>
                                <a:gd name="T9" fmla="*/ 0 h 40"/>
                                <a:gd name="T10" fmla="*/ 10 w 45"/>
                                <a:gd name="T11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0">
                                  <a:moveTo>
                                    <a:pt x="10" y="0"/>
                                  </a:moveTo>
                                  <a:lnTo>
                                    <a:pt x="0" y="25"/>
                                  </a:lnTo>
                                  <a:lnTo>
                                    <a:pt x="35" y="4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1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3364"/>
                          <wps:cNvSpPr>
                            <a:spLocks/>
                          </wps:cNvSpPr>
                          <wps:spPr bwMode="auto">
                            <a:xfrm>
                              <a:off x="1220" y="1815"/>
                              <a:ext cx="45" cy="80"/>
                            </a:xfrm>
                            <a:custGeom>
                              <a:avLst/>
                              <a:gdLst>
                                <a:gd name="T0" fmla="*/ 25 w 45"/>
                                <a:gd name="T1" fmla="*/ 80 h 80"/>
                                <a:gd name="T2" fmla="*/ 45 w 45"/>
                                <a:gd name="T3" fmla="*/ 70 h 80"/>
                                <a:gd name="T4" fmla="*/ 0 w 45"/>
                                <a:gd name="T5" fmla="*/ 0 h 80"/>
                                <a:gd name="T6" fmla="*/ 25 w 45"/>
                                <a:gd name="T7" fmla="*/ 80 h 80"/>
                                <a:gd name="T8" fmla="*/ 25 w 45"/>
                                <a:gd name="T9" fmla="*/ 8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80">
                                  <a:moveTo>
                                    <a:pt x="25" y="80"/>
                                  </a:moveTo>
                                  <a:lnTo>
                                    <a:pt x="45" y="7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3365"/>
                          <wps:cNvSpPr>
                            <a:spLocks/>
                          </wps:cNvSpPr>
                          <wps:spPr bwMode="auto">
                            <a:xfrm>
                              <a:off x="1245" y="1885"/>
                              <a:ext cx="40" cy="45"/>
                            </a:xfrm>
                            <a:custGeom>
                              <a:avLst/>
                              <a:gdLst>
                                <a:gd name="T0" fmla="*/ 20 w 40"/>
                                <a:gd name="T1" fmla="*/ 0 h 45"/>
                                <a:gd name="T2" fmla="*/ 0 w 40"/>
                                <a:gd name="T3" fmla="*/ 10 h 45"/>
                                <a:gd name="T4" fmla="*/ 10 w 40"/>
                                <a:gd name="T5" fmla="*/ 45 h 45"/>
                                <a:gd name="T6" fmla="*/ 40 w 40"/>
                                <a:gd name="T7" fmla="*/ 25 h 45"/>
                                <a:gd name="T8" fmla="*/ 20 w 40"/>
                                <a:gd name="T9" fmla="*/ 0 h 45"/>
                                <a:gd name="T10" fmla="*/ 20 w 40"/>
                                <a:gd name="T11" fmla="*/ 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5">
                                  <a:moveTo>
                                    <a:pt x="20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10" y="45"/>
                                  </a:lnTo>
                                  <a:lnTo>
                                    <a:pt x="40" y="25"/>
                                  </a:lnTo>
                                  <a:lnTo>
                                    <a:pt x="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3366"/>
                          <wps:cNvSpPr>
                            <a:spLocks/>
                          </wps:cNvSpPr>
                          <wps:spPr bwMode="auto">
                            <a:xfrm>
                              <a:off x="855" y="925"/>
                              <a:ext cx="55" cy="7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60 h 70"/>
                                <a:gd name="T2" fmla="*/ 20 w 55"/>
                                <a:gd name="T3" fmla="*/ 70 h 70"/>
                                <a:gd name="T4" fmla="*/ 55 w 55"/>
                                <a:gd name="T5" fmla="*/ 0 h 70"/>
                                <a:gd name="T6" fmla="*/ 0 w 55"/>
                                <a:gd name="T7" fmla="*/ 60 h 70"/>
                                <a:gd name="T8" fmla="*/ 0 w 55"/>
                                <a:gd name="T9" fmla="*/ 60 h 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70">
                                  <a:moveTo>
                                    <a:pt x="0" y="60"/>
                                  </a:moveTo>
                                  <a:lnTo>
                                    <a:pt x="20" y="70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3367"/>
                          <wps:cNvSpPr>
                            <a:spLocks/>
                          </wps:cNvSpPr>
                          <wps:spPr bwMode="auto">
                            <a:xfrm>
                              <a:off x="830" y="985"/>
                              <a:ext cx="45" cy="45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10 h 45"/>
                                <a:gd name="T2" fmla="*/ 25 w 45"/>
                                <a:gd name="T3" fmla="*/ 0 h 45"/>
                                <a:gd name="T4" fmla="*/ 0 w 45"/>
                                <a:gd name="T5" fmla="*/ 25 h 45"/>
                                <a:gd name="T6" fmla="*/ 30 w 45"/>
                                <a:gd name="T7" fmla="*/ 45 h 45"/>
                                <a:gd name="T8" fmla="*/ 45 w 45"/>
                                <a:gd name="T9" fmla="*/ 10 h 45"/>
                                <a:gd name="T10" fmla="*/ 45 w 45"/>
                                <a:gd name="T11" fmla="*/ 1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5">
                                  <a:moveTo>
                                    <a:pt x="45" y="10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5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3368"/>
                          <wps:cNvSpPr>
                            <a:spLocks/>
                          </wps:cNvSpPr>
                          <wps:spPr bwMode="auto">
                            <a:xfrm>
                              <a:off x="955" y="1045"/>
                              <a:ext cx="40" cy="45"/>
                            </a:xfrm>
                            <a:custGeom>
                              <a:avLst/>
                              <a:gdLst>
                                <a:gd name="T0" fmla="*/ 40 w 40"/>
                                <a:gd name="T1" fmla="*/ 10 h 45"/>
                                <a:gd name="T2" fmla="*/ 20 w 40"/>
                                <a:gd name="T3" fmla="*/ 0 h 45"/>
                                <a:gd name="T4" fmla="*/ 0 w 40"/>
                                <a:gd name="T5" fmla="*/ 35 h 45"/>
                                <a:gd name="T6" fmla="*/ 35 w 40"/>
                                <a:gd name="T7" fmla="*/ 45 h 45"/>
                                <a:gd name="T8" fmla="*/ 40 w 40"/>
                                <a:gd name="T9" fmla="*/ 10 h 45"/>
                                <a:gd name="T10" fmla="*/ 40 w 40"/>
                                <a:gd name="T11" fmla="*/ 1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5">
                                  <a:moveTo>
                                    <a:pt x="40" y="10"/>
                                  </a:moveTo>
                                  <a:lnTo>
                                    <a:pt x="20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35" y="45"/>
                                  </a:lnTo>
                                  <a:lnTo>
                                    <a:pt x="4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3369"/>
                          <wps:cNvSpPr>
                            <a:spLocks/>
                          </wps:cNvSpPr>
                          <wps:spPr bwMode="auto">
                            <a:xfrm>
                              <a:off x="975" y="975"/>
                              <a:ext cx="35" cy="80"/>
                            </a:xfrm>
                            <a:custGeom>
                              <a:avLst/>
                              <a:gdLst>
                                <a:gd name="T0" fmla="*/ 0 w 35"/>
                                <a:gd name="T1" fmla="*/ 70 h 80"/>
                                <a:gd name="T2" fmla="*/ 20 w 35"/>
                                <a:gd name="T3" fmla="*/ 80 h 80"/>
                                <a:gd name="T4" fmla="*/ 35 w 35"/>
                                <a:gd name="T5" fmla="*/ 0 h 80"/>
                                <a:gd name="T6" fmla="*/ 0 w 35"/>
                                <a:gd name="T7" fmla="*/ 70 h 80"/>
                                <a:gd name="T8" fmla="*/ 0 w 35"/>
                                <a:gd name="T9" fmla="*/ 7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5" h="80">
                                  <a:moveTo>
                                    <a:pt x="0" y="70"/>
                                  </a:moveTo>
                                  <a:lnTo>
                                    <a:pt x="20" y="80"/>
                                  </a:lnTo>
                                  <a:lnTo>
                                    <a:pt x="35" y="0"/>
                                  </a:lnTo>
                                  <a:lnTo>
                                    <a:pt x="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3370"/>
                          <wps:cNvSpPr>
                            <a:spLocks/>
                          </wps:cNvSpPr>
                          <wps:spPr bwMode="auto">
                            <a:xfrm>
                              <a:off x="755" y="1990"/>
                              <a:ext cx="55" cy="75"/>
                            </a:xfrm>
                            <a:custGeom>
                              <a:avLst/>
                              <a:gdLst>
                                <a:gd name="T0" fmla="*/ 20 w 55"/>
                                <a:gd name="T1" fmla="*/ 0 h 75"/>
                                <a:gd name="T2" fmla="*/ 0 w 55"/>
                                <a:gd name="T3" fmla="*/ 15 h 75"/>
                                <a:gd name="T4" fmla="*/ 55 w 55"/>
                                <a:gd name="T5" fmla="*/ 75 h 75"/>
                                <a:gd name="T6" fmla="*/ 20 w 55"/>
                                <a:gd name="T7" fmla="*/ 0 h 75"/>
                                <a:gd name="T8" fmla="*/ 20 w 55"/>
                                <a:gd name="T9" fmla="*/ 0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75">
                                  <a:moveTo>
                                    <a:pt x="20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55" y="75"/>
                                  </a:lnTo>
                                  <a:lnTo>
                                    <a:pt x="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3371"/>
                          <wps:cNvSpPr>
                            <a:spLocks/>
                          </wps:cNvSpPr>
                          <wps:spPr bwMode="auto">
                            <a:xfrm>
                              <a:off x="730" y="1960"/>
                              <a:ext cx="45" cy="45"/>
                            </a:xfrm>
                            <a:custGeom>
                              <a:avLst/>
                              <a:gdLst>
                                <a:gd name="T0" fmla="*/ 25 w 45"/>
                                <a:gd name="T1" fmla="*/ 45 h 45"/>
                                <a:gd name="T2" fmla="*/ 45 w 45"/>
                                <a:gd name="T3" fmla="*/ 30 h 45"/>
                                <a:gd name="T4" fmla="*/ 30 w 45"/>
                                <a:gd name="T5" fmla="*/ 0 h 45"/>
                                <a:gd name="T6" fmla="*/ 0 w 45"/>
                                <a:gd name="T7" fmla="*/ 20 h 45"/>
                                <a:gd name="T8" fmla="*/ 25 w 45"/>
                                <a:gd name="T9" fmla="*/ 45 h 45"/>
                                <a:gd name="T10" fmla="*/ 25 w 45"/>
                                <a:gd name="T11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45">
                                  <a:moveTo>
                                    <a:pt x="25" y="45"/>
                                  </a:moveTo>
                                  <a:lnTo>
                                    <a:pt x="45" y="3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25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3372"/>
                          <wps:cNvSpPr>
                            <a:spLocks/>
                          </wps:cNvSpPr>
                          <wps:spPr bwMode="auto">
                            <a:xfrm>
                              <a:off x="565" y="2095"/>
                              <a:ext cx="45" cy="50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30 h 50"/>
                                <a:gd name="T2" fmla="*/ 20 w 45"/>
                                <a:gd name="T3" fmla="*/ 0 h 50"/>
                                <a:gd name="T4" fmla="*/ 0 w 45"/>
                                <a:gd name="T5" fmla="*/ 30 h 50"/>
                                <a:gd name="T6" fmla="*/ 25 w 45"/>
                                <a:gd name="T7" fmla="*/ 50 h 50"/>
                                <a:gd name="T8" fmla="*/ 45 w 45"/>
                                <a:gd name="T9" fmla="*/ 30 h 50"/>
                                <a:gd name="T10" fmla="*/ 45 w 45"/>
                                <a:gd name="T11" fmla="*/ 30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50">
                                  <a:moveTo>
                                    <a:pt x="45" y="30"/>
                                  </a:moveTo>
                                  <a:lnTo>
                                    <a:pt x="20" y="0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25" y="50"/>
                                  </a:lnTo>
                                  <a:lnTo>
                                    <a:pt x="4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3373"/>
                          <wps:cNvSpPr>
                            <a:spLocks/>
                          </wps:cNvSpPr>
                          <wps:spPr bwMode="auto">
                            <a:xfrm>
                              <a:off x="590" y="2125"/>
                              <a:ext cx="70" cy="65"/>
                            </a:xfrm>
                            <a:custGeom>
                              <a:avLst/>
                              <a:gdLst>
                                <a:gd name="T0" fmla="*/ 20 w 70"/>
                                <a:gd name="T1" fmla="*/ 0 h 65"/>
                                <a:gd name="T2" fmla="*/ 0 w 70"/>
                                <a:gd name="T3" fmla="*/ 20 h 65"/>
                                <a:gd name="T4" fmla="*/ 70 w 70"/>
                                <a:gd name="T5" fmla="*/ 65 h 65"/>
                                <a:gd name="T6" fmla="*/ 20 w 70"/>
                                <a:gd name="T7" fmla="*/ 0 h 65"/>
                                <a:gd name="T8" fmla="*/ 20 w 70"/>
                                <a:gd name="T9" fmla="*/ 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65">
                                  <a:moveTo>
                                    <a:pt x="20" y="0"/>
                                  </a:moveTo>
                                  <a:lnTo>
                                    <a:pt x="0" y="20"/>
                                  </a:lnTo>
                                  <a:lnTo>
                                    <a:pt x="70" y="65"/>
                                  </a:lnTo>
                                  <a:lnTo>
                                    <a:pt x="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3374"/>
                          <wps:cNvSpPr>
                            <a:spLocks/>
                          </wps:cNvSpPr>
                          <wps:spPr bwMode="auto">
                            <a:xfrm>
                              <a:off x="450" y="2265"/>
                              <a:ext cx="40" cy="45"/>
                            </a:xfrm>
                            <a:custGeom>
                              <a:avLst/>
                              <a:gdLst>
                                <a:gd name="T0" fmla="*/ 35 w 40"/>
                                <a:gd name="T1" fmla="*/ 45 h 45"/>
                                <a:gd name="T2" fmla="*/ 40 w 40"/>
                                <a:gd name="T3" fmla="*/ 20 h 45"/>
                                <a:gd name="T4" fmla="*/ 10 w 40"/>
                                <a:gd name="T5" fmla="*/ 0 h 45"/>
                                <a:gd name="T6" fmla="*/ 0 w 40"/>
                                <a:gd name="T7" fmla="*/ 35 h 45"/>
                                <a:gd name="T8" fmla="*/ 35 w 40"/>
                                <a:gd name="T9" fmla="*/ 45 h 45"/>
                                <a:gd name="T10" fmla="*/ 35 w 40"/>
                                <a:gd name="T11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5">
                                  <a:moveTo>
                                    <a:pt x="35" y="45"/>
                                  </a:moveTo>
                                  <a:lnTo>
                                    <a:pt x="40" y="2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35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3375"/>
                          <wps:cNvSpPr>
                            <a:spLocks/>
                          </wps:cNvSpPr>
                          <wps:spPr bwMode="auto">
                            <a:xfrm>
                              <a:off x="485" y="2285"/>
                              <a:ext cx="75" cy="40"/>
                            </a:xfrm>
                            <a:custGeom>
                              <a:avLst/>
                              <a:gdLst>
                                <a:gd name="T0" fmla="*/ 5 w 75"/>
                                <a:gd name="T1" fmla="*/ 0 h 40"/>
                                <a:gd name="T2" fmla="*/ 0 w 75"/>
                                <a:gd name="T3" fmla="*/ 25 h 40"/>
                                <a:gd name="T4" fmla="*/ 75 w 75"/>
                                <a:gd name="T5" fmla="*/ 40 h 40"/>
                                <a:gd name="T6" fmla="*/ 5 w 75"/>
                                <a:gd name="T7" fmla="*/ 0 h 40"/>
                                <a:gd name="T8" fmla="*/ 5 w 75"/>
                                <a:gd name="T9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40">
                                  <a:moveTo>
                                    <a:pt x="5" y="0"/>
                                  </a:moveTo>
                                  <a:lnTo>
                                    <a:pt x="0" y="25"/>
                                  </a:lnTo>
                                  <a:lnTo>
                                    <a:pt x="75" y="40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3376"/>
                          <wps:cNvSpPr>
                            <a:spLocks/>
                          </wps:cNvSpPr>
                          <wps:spPr bwMode="auto">
                            <a:xfrm>
                              <a:off x="480" y="2485"/>
                              <a:ext cx="80" cy="40"/>
                            </a:xfrm>
                            <a:custGeom>
                              <a:avLst/>
                              <a:gdLst>
                                <a:gd name="T0" fmla="*/ 80 w 80"/>
                                <a:gd name="T1" fmla="*/ 0 h 40"/>
                                <a:gd name="T2" fmla="*/ 0 w 80"/>
                                <a:gd name="T3" fmla="*/ 15 h 40"/>
                                <a:gd name="T4" fmla="*/ 5 w 80"/>
                                <a:gd name="T5" fmla="*/ 40 h 40"/>
                                <a:gd name="T6" fmla="*/ 80 w 80"/>
                                <a:gd name="T7" fmla="*/ 0 h 40"/>
                                <a:gd name="T8" fmla="*/ 80 w 80"/>
                                <a:gd name="T9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80" h="40">
                                  <a:moveTo>
                                    <a:pt x="80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5" y="40"/>
                                  </a:lnTo>
                                  <a:lnTo>
                                    <a:pt x="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3377"/>
                          <wps:cNvSpPr>
                            <a:spLocks/>
                          </wps:cNvSpPr>
                          <wps:spPr bwMode="auto">
                            <a:xfrm>
                              <a:off x="445" y="2500"/>
                              <a:ext cx="40" cy="40"/>
                            </a:xfrm>
                            <a:custGeom>
                              <a:avLst/>
                              <a:gdLst>
                                <a:gd name="T0" fmla="*/ 40 w 40"/>
                                <a:gd name="T1" fmla="*/ 25 h 40"/>
                                <a:gd name="T2" fmla="*/ 35 w 40"/>
                                <a:gd name="T3" fmla="*/ 0 h 40"/>
                                <a:gd name="T4" fmla="*/ 0 w 40"/>
                                <a:gd name="T5" fmla="*/ 5 h 40"/>
                                <a:gd name="T6" fmla="*/ 10 w 40"/>
                                <a:gd name="T7" fmla="*/ 40 h 40"/>
                                <a:gd name="T8" fmla="*/ 40 w 40"/>
                                <a:gd name="T9" fmla="*/ 25 h 40"/>
                                <a:gd name="T10" fmla="*/ 40 w 40"/>
                                <a:gd name="T11" fmla="*/ 25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0">
                                  <a:moveTo>
                                    <a:pt x="40" y="25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0" y="40"/>
                                  </a:lnTo>
                                  <a:lnTo>
                                    <a:pt x="4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3378"/>
                          <wps:cNvSpPr>
                            <a:spLocks/>
                          </wps:cNvSpPr>
                          <wps:spPr bwMode="auto">
                            <a:xfrm>
                              <a:off x="840" y="2645"/>
                              <a:ext cx="515" cy="370"/>
                            </a:xfrm>
                            <a:custGeom>
                              <a:avLst/>
                              <a:gdLst>
                                <a:gd name="T0" fmla="*/ 0 w 515"/>
                                <a:gd name="T1" fmla="*/ 0 h 370"/>
                                <a:gd name="T2" fmla="*/ 45 w 515"/>
                                <a:gd name="T3" fmla="*/ 370 h 370"/>
                                <a:gd name="T4" fmla="*/ 515 w 515"/>
                                <a:gd name="T5" fmla="*/ 365 h 370"/>
                                <a:gd name="T6" fmla="*/ 515 w 515"/>
                                <a:gd name="T7" fmla="*/ 0 h 370"/>
                                <a:gd name="T8" fmla="*/ 0 w 515"/>
                                <a:gd name="T9" fmla="*/ 0 h 370"/>
                                <a:gd name="T10" fmla="*/ 0 w 515"/>
                                <a:gd name="T11" fmla="*/ 0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15" h="370">
                                  <a:moveTo>
                                    <a:pt x="0" y="0"/>
                                  </a:moveTo>
                                  <a:lnTo>
                                    <a:pt x="45" y="370"/>
                                  </a:lnTo>
                                  <a:lnTo>
                                    <a:pt x="515" y="365"/>
                                  </a:lnTo>
                                  <a:lnTo>
                                    <a:pt x="51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  <a:gs pos="50000">
                                  <a:schemeClr val="accent3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8900000" scaled="1"/>
                            </a:gra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chemeClr val="accent3">
                                      <a:lumMod val="60000"/>
                                      <a:lumOff val="4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3379"/>
                          <wps:cNvSpPr>
                            <a:spLocks/>
                          </wps:cNvSpPr>
                          <wps:spPr bwMode="auto">
                            <a:xfrm>
                              <a:off x="860" y="2760"/>
                              <a:ext cx="495" cy="110"/>
                            </a:xfrm>
                            <a:custGeom>
                              <a:avLst/>
                              <a:gdLst>
                                <a:gd name="T0" fmla="*/ 0 w 495"/>
                                <a:gd name="T1" fmla="*/ 35 h 110"/>
                                <a:gd name="T2" fmla="*/ 5 w 495"/>
                                <a:gd name="T3" fmla="*/ 110 h 110"/>
                                <a:gd name="T4" fmla="*/ 495 w 495"/>
                                <a:gd name="T5" fmla="*/ 95 h 110"/>
                                <a:gd name="T6" fmla="*/ 495 w 495"/>
                                <a:gd name="T7" fmla="*/ 0 h 110"/>
                                <a:gd name="T8" fmla="*/ 0 w 495"/>
                                <a:gd name="T9" fmla="*/ 35 h 110"/>
                                <a:gd name="T10" fmla="*/ 0 w 495"/>
                                <a:gd name="T11" fmla="*/ 35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95" h="110">
                                  <a:moveTo>
                                    <a:pt x="0" y="35"/>
                                  </a:moveTo>
                                  <a:lnTo>
                                    <a:pt x="5" y="110"/>
                                  </a:lnTo>
                                  <a:lnTo>
                                    <a:pt x="495" y="95"/>
                                  </a:lnTo>
                                  <a:lnTo>
                                    <a:pt x="495" y="0"/>
                                  </a:lnTo>
                                  <a:lnTo>
                                    <a:pt x="0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3380"/>
                          <wps:cNvSpPr>
                            <a:spLocks/>
                          </wps:cNvSpPr>
                          <wps:spPr bwMode="auto">
                            <a:xfrm>
                              <a:off x="1045" y="2645"/>
                              <a:ext cx="135" cy="370"/>
                            </a:xfrm>
                            <a:custGeom>
                              <a:avLst/>
                              <a:gdLst>
                                <a:gd name="T0" fmla="*/ 115 w 135"/>
                                <a:gd name="T1" fmla="*/ 0 h 370"/>
                                <a:gd name="T2" fmla="*/ 0 w 135"/>
                                <a:gd name="T3" fmla="*/ 0 h 370"/>
                                <a:gd name="T4" fmla="*/ 40 w 135"/>
                                <a:gd name="T5" fmla="*/ 370 h 370"/>
                                <a:gd name="T6" fmla="*/ 135 w 135"/>
                                <a:gd name="T7" fmla="*/ 370 h 370"/>
                                <a:gd name="T8" fmla="*/ 115 w 135"/>
                                <a:gd name="T9" fmla="*/ 0 h 370"/>
                                <a:gd name="T10" fmla="*/ 115 w 135"/>
                                <a:gd name="T11" fmla="*/ 0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5" h="370">
                                  <a:moveTo>
                                    <a:pt x="11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135" y="370"/>
                                  </a:lnTo>
                                  <a:lnTo>
                                    <a:pt x="1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3381"/>
                          <wps:cNvSpPr>
                            <a:spLocks/>
                          </wps:cNvSpPr>
                          <wps:spPr bwMode="auto">
                            <a:xfrm>
                              <a:off x="785" y="2560"/>
                              <a:ext cx="315" cy="85"/>
                            </a:xfrm>
                            <a:custGeom>
                              <a:avLst/>
                              <a:gdLst>
                                <a:gd name="T0" fmla="*/ 30 w 315"/>
                                <a:gd name="T1" fmla="*/ 0 h 85"/>
                                <a:gd name="T2" fmla="*/ 0 w 315"/>
                                <a:gd name="T3" fmla="*/ 50 h 85"/>
                                <a:gd name="T4" fmla="*/ 315 w 315"/>
                                <a:gd name="T5" fmla="*/ 85 h 85"/>
                                <a:gd name="T6" fmla="*/ 30 w 315"/>
                                <a:gd name="T7" fmla="*/ 0 h 85"/>
                                <a:gd name="T8" fmla="*/ 30 w 315"/>
                                <a:gd name="T9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15" h="85">
                                  <a:moveTo>
                                    <a:pt x="30" y="0"/>
                                  </a:moveTo>
                                  <a:lnTo>
                                    <a:pt x="0" y="50"/>
                                  </a:lnTo>
                                  <a:lnTo>
                                    <a:pt x="315" y="85"/>
                                  </a:lnTo>
                                  <a:lnTo>
                                    <a:pt x="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3382"/>
                          <wps:cNvSpPr>
                            <a:spLocks/>
                          </wps:cNvSpPr>
                          <wps:spPr bwMode="auto">
                            <a:xfrm>
                              <a:off x="1100" y="2535"/>
                              <a:ext cx="285" cy="110"/>
                            </a:xfrm>
                            <a:custGeom>
                              <a:avLst/>
                              <a:gdLst>
                                <a:gd name="T0" fmla="*/ 285 w 285"/>
                                <a:gd name="T1" fmla="*/ 45 h 110"/>
                                <a:gd name="T2" fmla="*/ 275 w 285"/>
                                <a:gd name="T3" fmla="*/ 0 h 110"/>
                                <a:gd name="T4" fmla="*/ 0 w 285"/>
                                <a:gd name="T5" fmla="*/ 110 h 110"/>
                                <a:gd name="T6" fmla="*/ 285 w 285"/>
                                <a:gd name="T7" fmla="*/ 45 h 110"/>
                                <a:gd name="T8" fmla="*/ 285 w 285"/>
                                <a:gd name="T9" fmla="*/ 45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5" h="110">
                                  <a:moveTo>
                                    <a:pt x="285" y="45"/>
                                  </a:moveTo>
                                  <a:lnTo>
                                    <a:pt x="275" y="0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285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3383"/>
                          <wps:cNvSpPr>
                            <a:spLocks/>
                          </wps:cNvSpPr>
                          <wps:spPr bwMode="auto">
                            <a:xfrm>
                              <a:off x="1100" y="2310"/>
                              <a:ext cx="280" cy="335"/>
                            </a:xfrm>
                            <a:custGeom>
                              <a:avLst/>
                              <a:gdLst>
                                <a:gd name="T0" fmla="*/ 0 w 280"/>
                                <a:gd name="T1" fmla="*/ 335 h 335"/>
                                <a:gd name="T2" fmla="*/ 0 w 280"/>
                                <a:gd name="T3" fmla="*/ 335 h 335"/>
                                <a:gd name="T4" fmla="*/ 0 w 280"/>
                                <a:gd name="T5" fmla="*/ 335 h 335"/>
                                <a:gd name="T6" fmla="*/ 0 w 280"/>
                                <a:gd name="T7" fmla="*/ 335 h 335"/>
                                <a:gd name="T8" fmla="*/ 55 w 280"/>
                                <a:gd name="T9" fmla="*/ 225 h 335"/>
                                <a:gd name="T10" fmla="*/ 75 w 280"/>
                                <a:gd name="T11" fmla="*/ 185 h 335"/>
                                <a:gd name="T12" fmla="*/ 100 w 280"/>
                                <a:gd name="T13" fmla="*/ 150 h 335"/>
                                <a:gd name="T14" fmla="*/ 120 w 280"/>
                                <a:gd name="T15" fmla="*/ 125 h 335"/>
                                <a:gd name="T16" fmla="*/ 140 w 280"/>
                                <a:gd name="T17" fmla="*/ 105 h 335"/>
                                <a:gd name="T18" fmla="*/ 160 w 280"/>
                                <a:gd name="T19" fmla="*/ 100 h 335"/>
                                <a:gd name="T20" fmla="*/ 175 w 280"/>
                                <a:gd name="T21" fmla="*/ 100 h 335"/>
                                <a:gd name="T22" fmla="*/ 175 w 280"/>
                                <a:gd name="T23" fmla="*/ 100 h 335"/>
                                <a:gd name="T24" fmla="*/ 185 w 280"/>
                                <a:gd name="T25" fmla="*/ 105 h 335"/>
                                <a:gd name="T26" fmla="*/ 185 w 280"/>
                                <a:gd name="T27" fmla="*/ 120 h 335"/>
                                <a:gd name="T28" fmla="*/ 180 w 280"/>
                                <a:gd name="T29" fmla="*/ 140 h 335"/>
                                <a:gd name="T30" fmla="*/ 160 w 280"/>
                                <a:gd name="T31" fmla="*/ 165 h 335"/>
                                <a:gd name="T32" fmla="*/ 100 w 280"/>
                                <a:gd name="T33" fmla="*/ 235 h 335"/>
                                <a:gd name="T34" fmla="*/ 0 w 280"/>
                                <a:gd name="T35" fmla="*/ 335 h 335"/>
                                <a:gd name="T36" fmla="*/ 0 w 280"/>
                                <a:gd name="T37" fmla="*/ 335 h 335"/>
                                <a:gd name="T38" fmla="*/ 85 w 280"/>
                                <a:gd name="T39" fmla="*/ 270 h 335"/>
                                <a:gd name="T40" fmla="*/ 155 w 280"/>
                                <a:gd name="T41" fmla="*/ 215 h 335"/>
                                <a:gd name="T42" fmla="*/ 210 w 280"/>
                                <a:gd name="T43" fmla="*/ 165 h 335"/>
                                <a:gd name="T44" fmla="*/ 245 w 280"/>
                                <a:gd name="T45" fmla="*/ 120 h 335"/>
                                <a:gd name="T46" fmla="*/ 270 w 280"/>
                                <a:gd name="T47" fmla="*/ 85 h 335"/>
                                <a:gd name="T48" fmla="*/ 275 w 280"/>
                                <a:gd name="T49" fmla="*/ 65 h 335"/>
                                <a:gd name="T50" fmla="*/ 280 w 280"/>
                                <a:gd name="T51" fmla="*/ 50 h 335"/>
                                <a:gd name="T52" fmla="*/ 275 w 280"/>
                                <a:gd name="T53" fmla="*/ 40 h 335"/>
                                <a:gd name="T54" fmla="*/ 270 w 280"/>
                                <a:gd name="T55" fmla="*/ 25 h 335"/>
                                <a:gd name="T56" fmla="*/ 260 w 280"/>
                                <a:gd name="T57" fmla="*/ 15 h 335"/>
                                <a:gd name="T58" fmla="*/ 250 w 280"/>
                                <a:gd name="T59" fmla="*/ 5 h 335"/>
                                <a:gd name="T60" fmla="*/ 250 w 280"/>
                                <a:gd name="T61" fmla="*/ 5 h 335"/>
                                <a:gd name="T62" fmla="*/ 230 w 280"/>
                                <a:gd name="T63" fmla="*/ 0 h 335"/>
                                <a:gd name="T64" fmla="*/ 210 w 280"/>
                                <a:gd name="T65" fmla="*/ 0 h 335"/>
                                <a:gd name="T66" fmla="*/ 190 w 280"/>
                                <a:gd name="T67" fmla="*/ 0 h 335"/>
                                <a:gd name="T68" fmla="*/ 170 w 280"/>
                                <a:gd name="T69" fmla="*/ 5 h 335"/>
                                <a:gd name="T70" fmla="*/ 150 w 280"/>
                                <a:gd name="T71" fmla="*/ 15 h 335"/>
                                <a:gd name="T72" fmla="*/ 135 w 280"/>
                                <a:gd name="T73" fmla="*/ 25 h 335"/>
                                <a:gd name="T74" fmla="*/ 100 w 280"/>
                                <a:gd name="T75" fmla="*/ 60 h 335"/>
                                <a:gd name="T76" fmla="*/ 75 w 280"/>
                                <a:gd name="T77" fmla="*/ 105 h 335"/>
                                <a:gd name="T78" fmla="*/ 45 w 280"/>
                                <a:gd name="T79" fmla="*/ 170 h 335"/>
                                <a:gd name="T80" fmla="*/ 20 w 280"/>
                                <a:gd name="T81" fmla="*/ 245 h 335"/>
                                <a:gd name="T82" fmla="*/ 0 w 280"/>
                                <a:gd name="T83" fmla="*/ 335 h 335"/>
                                <a:gd name="T84" fmla="*/ 0 w 280"/>
                                <a:gd name="T85" fmla="*/ 335 h 3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280" h="335">
                                  <a:moveTo>
                                    <a:pt x="0" y="335"/>
                                  </a:moveTo>
                                  <a:lnTo>
                                    <a:pt x="0" y="335"/>
                                  </a:lnTo>
                                  <a:lnTo>
                                    <a:pt x="55" y="225"/>
                                  </a:lnTo>
                                  <a:lnTo>
                                    <a:pt x="75" y="185"/>
                                  </a:lnTo>
                                  <a:lnTo>
                                    <a:pt x="100" y="150"/>
                                  </a:lnTo>
                                  <a:lnTo>
                                    <a:pt x="120" y="125"/>
                                  </a:lnTo>
                                  <a:lnTo>
                                    <a:pt x="140" y="105"/>
                                  </a:lnTo>
                                  <a:lnTo>
                                    <a:pt x="160" y="100"/>
                                  </a:lnTo>
                                  <a:lnTo>
                                    <a:pt x="175" y="100"/>
                                  </a:lnTo>
                                  <a:lnTo>
                                    <a:pt x="185" y="105"/>
                                  </a:lnTo>
                                  <a:lnTo>
                                    <a:pt x="185" y="120"/>
                                  </a:lnTo>
                                  <a:lnTo>
                                    <a:pt x="180" y="140"/>
                                  </a:lnTo>
                                  <a:lnTo>
                                    <a:pt x="160" y="165"/>
                                  </a:lnTo>
                                  <a:lnTo>
                                    <a:pt x="100" y="235"/>
                                  </a:lnTo>
                                  <a:lnTo>
                                    <a:pt x="0" y="335"/>
                                  </a:lnTo>
                                  <a:lnTo>
                                    <a:pt x="85" y="270"/>
                                  </a:lnTo>
                                  <a:lnTo>
                                    <a:pt x="155" y="215"/>
                                  </a:lnTo>
                                  <a:lnTo>
                                    <a:pt x="210" y="165"/>
                                  </a:lnTo>
                                  <a:lnTo>
                                    <a:pt x="245" y="120"/>
                                  </a:lnTo>
                                  <a:lnTo>
                                    <a:pt x="270" y="85"/>
                                  </a:lnTo>
                                  <a:lnTo>
                                    <a:pt x="275" y="65"/>
                                  </a:lnTo>
                                  <a:lnTo>
                                    <a:pt x="280" y="50"/>
                                  </a:lnTo>
                                  <a:lnTo>
                                    <a:pt x="275" y="40"/>
                                  </a:lnTo>
                                  <a:lnTo>
                                    <a:pt x="270" y="25"/>
                                  </a:lnTo>
                                  <a:lnTo>
                                    <a:pt x="260" y="15"/>
                                  </a:lnTo>
                                  <a:lnTo>
                                    <a:pt x="250" y="5"/>
                                  </a:lnTo>
                                  <a:lnTo>
                                    <a:pt x="230" y="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190" y="0"/>
                                  </a:lnTo>
                                  <a:lnTo>
                                    <a:pt x="170" y="5"/>
                                  </a:lnTo>
                                  <a:lnTo>
                                    <a:pt x="150" y="15"/>
                                  </a:lnTo>
                                  <a:lnTo>
                                    <a:pt x="135" y="25"/>
                                  </a:lnTo>
                                  <a:lnTo>
                                    <a:pt x="100" y="60"/>
                                  </a:lnTo>
                                  <a:lnTo>
                                    <a:pt x="75" y="105"/>
                                  </a:lnTo>
                                  <a:lnTo>
                                    <a:pt x="45" y="170"/>
                                  </a:lnTo>
                                  <a:lnTo>
                                    <a:pt x="20" y="245"/>
                                  </a:lnTo>
                                  <a:lnTo>
                                    <a:pt x="0" y="3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3384"/>
                          <wps:cNvSpPr>
                            <a:spLocks/>
                          </wps:cNvSpPr>
                          <wps:spPr bwMode="auto">
                            <a:xfrm>
                              <a:off x="850" y="2355"/>
                              <a:ext cx="250" cy="290"/>
                            </a:xfrm>
                            <a:custGeom>
                              <a:avLst/>
                              <a:gdLst>
                                <a:gd name="T0" fmla="*/ 250 w 250"/>
                                <a:gd name="T1" fmla="*/ 290 h 290"/>
                                <a:gd name="T2" fmla="*/ 250 w 250"/>
                                <a:gd name="T3" fmla="*/ 290 h 290"/>
                                <a:gd name="T4" fmla="*/ 160 w 250"/>
                                <a:gd name="T5" fmla="*/ 205 h 290"/>
                                <a:gd name="T6" fmla="*/ 105 w 250"/>
                                <a:gd name="T7" fmla="*/ 145 h 290"/>
                                <a:gd name="T8" fmla="*/ 85 w 250"/>
                                <a:gd name="T9" fmla="*/ 120 h 290"/>
                                <a:gd name="T10" fmla="*/ 80 w 250"/>
                                <a:gd name="T11" fmla="*/ 105 h 290"/>
                                <a:gd name="T12" fmla="*/ 80 w 250"/>
                                <a:gd name="T13" fmla="*/ 95 h 290"/>
                                <a:gd name="T14" fmla="*/ 90 w 250"/>
                                <a:gd name="T15" fmla="*/ 90 h 290"/>
                                <a:gd name="T16" fmla="*/ 90 w 250"/>
                                <a:gd name="T17" fmla="*/ 90 h 290"/>
                                <a:gd name="T18" fmla="*/ 100 w 250"/>
                                <a:gd name="T19" fmla="*/ 90 h 290"/>
                                <a:gd name="T20" fmla="*/ 120 w 250"/>
                                <a:gd name="T21" fmla="*/ 95 h 290"/>
                                <a:gd name="T22" fmla="*/ 135 w 250"/>
                                <a:gd name="T23" fmla="*/ 110 h 290"/>
                                <a:gd name="T24" fmla="*/ 155 w 250"/>
                                <a:gd name="T25" fmla="*/ 130 h 290"/>
                                <a:gd name="T26" fmla="*/ 200 w 250"/>
                                <a:gd name="T27" fmla="*/ 195 h 290"/>
                                <a:gd name="T28" fmla="*/ 250 w 250"/>
                                <a:gd name="T29" fmla="*/ 290 h 290"/>
                                <a:gd name="T30" fmla="*/ 250 w 250"/>
                                <a:gd name="T31" fmla="*/ 290 h 290"/>
                                <a:gd name="T32" fmla="*/ 250 w 250"/>
                                <a:gd name="T33" fmla="*/ 290 h 290"/>
                                <a:gd name="T34" fmla="*/ 250 w 250"/>
                                <a:gd name="T35" fmla="*/ 290 h 290"/>
                                <a:gd name="T36" fmla="*/ 225 w 250"/>
                                <a:gd name="T37" fmla="*/ 210 h 290"/>
                                <a:gd name="T38" fmla="*/ 200 w 250"/>
                                <a:gd name="T39" fmla="*/ 145 h 290"/>
                                <a:gd name="T40" fmla="*/ 175 w 250"/>
                                <a:gd name="T41" fmla="*/ 95 h 290"/>
                                <a:gd name="T42" fmla="*/ 150 w 250"/>
                                <a:gd name="T43" fmla="*/ 55 h 290"/>
                                <a:gd name="T44" fmla="*/ 120 w 250"/>
                                <a:gd name="T45" fmla="*/ 25 h 290"/>
                                <a:gd name="T46" fmla="*/ 90 w 250"/>
                                <a:gd name="T47" fmla="*/ 5 h 290"/>
                                <a:gd name="T48" fmla="*/ 70 w 250"/>
                                <a:gd name="T49" fmla="*/ 5 h 290"/>
                                <a:gd name="T50" fmla="*/ 55 w 250"/>
                                <a:gd name="T51" fmla="*/ 0 h 290"/>
                                <a:gd name="T52" fmla="*/ 20 w 250"/>
                                <a:gd name="T53" fmla="*/ 10 h 290"/>
                                <a:gd name="T54" fmla="*/ 20 w 250"/>
                                <a:gd name="T55" fmla="*/ 10 h 290"/>
                                <a:gd name="T56" fmla="*/ 10 w 250"/>
                                <a:gd name="T57" fmla="*/ 15 h 290"/>
                                <a:gd name="T58" fmla="*/ 5 w 250"/>
                                <a:gd name="T59" fmla="*/ 25 h 290"/>
                                <a:gd name="T60" fmla="*/ 0 w 250"/>
                                <a:gd name="T61" fmla="*/ 35 h 290"/>
                                <a:gd name="T62" fmla="*/ 0 w 250"/>
                                <a:gd name="T63" fmla="*/ 45 h 290"/>
                                <a:gd name="T64" fmla="*/ 5 w 250"/>
                                <a:gd name="T65" fmla="*/ 75 h 290"/>
                                <a:gd name="T66" fmla="*/ 25 w 250"/>
                                <a:gd name="T67" fmla="*/ 105 h 290"/>
                                <a:gd name="T68" fmla="*/ 65 w 250"/>
                                <a:gd name="T69" fmla="*/ 145 h 290"/>
                                <a:gd name="T70" fmla="*/ 110 w 250"/>
                                <a:gd name="T71" fmla="*/ 185 h 290"/>
                                <a:gd name="T72" fmla="*/ 175 w 250"/>
                                <a:gd name="T73" fmla="*/ 235 h 290"/>
                                <a:gd name="T74" fmla="*/ 250 w 250"/>
                                <a:gd name="T75" fmla="*/ 290 h 290"/>
                                <a:gd name="T76" fmla="*/ 250 w 250"/>
                                <a:gd name="T77" fmla="*/ 290 h 2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250" h="290">
                                  <a:moveTo>
                                    <a:pt x="250" y="290"/>
                                  </a:moveTo>
                                  <a:lnTo>
                                    <a:pt x="250" y="290"/>
                                  </a:lnTo>
                                  <a:lnTo>
                                    <a:pt x="160" y="205"/>
                                  </a:lnTo>
                                  <a:lnTo>
                                    <a:pt x="105" y="145"/>
                                  </a:lnTo>
                                  <a:lnTo>
                                    <a:pt x="85" y="120"/>
                                  </a:lnTo>
                                  <a:lnTo>
                                    <a:pt x="80" y="105"/>
                                  </a:lnTo>
                                  <a:lnTo>
                                    <a:pt x="80" y="95"/>
                                  </a:lnTo>
                                  <a:lnTo>
                                    <a:pt x="90" y="90"/>
                                  </a:lnTo>
                                  <a:lnTo>
                                    <a:pt x="100" y="90"/>
                                  </a:lnTo>
                                  <a:lnTo>
                                    <a:pt x="120" y="95"/>
                                  </a:lnTo>
                                  <a:lnTo>
                                    <a:pt x="135" y="110"/>
                                  </a:lnTo>
                                  <a:lnTo>
                                    <a:pt x="155" y="130"/>
                                  </a:lnTo>
                                  <a:lnTo>
                                    <a:pt x="200" y="195"/>
                                  </a:lnTo>
                                  <a:lnTo>
                                    <a:pt x="250" y="290"/>
                                  </a:lnTo>
                                  <a:lnTo>
                                    <a:pt x="225" y="210"/>
                                  </a:lnTo>
                                  <a:lnTo>
                                    <a:pt x="200" y="145"/>
                                  </a:lnTo>
                                  <a:lnTo>
                                    <a:pt x="175" y="95"/>
                                  </a:lnTo>
                                  <a:lnTo>
                                    <a:pt x="150" y="55"/>
                                  </a:lnTo>
                                  <a:lnTo>
                                    <a:pt x="120" y="25"/>
                                  </a:lnTo>
                                  <a:lnTo>
                                    <a:pt x="90" y="5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5" y="25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5" y="75"/>
                                  </a:lnTo>
                                  <a:lnTo>
                                    <a:pt x="25" y="105"/>
                                  </a:lnTo>
                                  <a:lnTo>
                                    <a:pt x="65" y="145"/>
                                  </a:lnTo>
                                  <a:lnTo>
                                    <a:pt x="110" y="185"/>
                                  </a:lnTo>
                                  <a:lnTo>
                                    <a:pt x="175" y="235"/>
                                  </a:lnTo>
                                  <a:lnTo>
                                    <a:pt x="250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3385"/>
                          <wps:cNvSpPr>
                            <a:spLocks/>
                          </wps:cNvSpPr>
                          <wps:spPr bwMode="auto">
                            <a:xfrm>
                              <a:off x="465" y="2755"/>
                              <a:ext cx="285" cy="165"/>
                            </a:xfrm>
                            <a:custGeom>
                              <a:avLst/>
                              <a:gdLst>
                                <a:gd name="T0" fmla="*/ 85 w 285"/>
                                <a:gd name="T1" fmla="*/ 80 h 165"/>
                                <a:gd name="T2" fmla="*/ 85 w 285"/>
                                <a:gd name="T3" fmla="*/ 80 h 165"/>
                                <a:gd name="T4" fmla="*/ 60 w 285"/>
                                <a:gd name="T5" fmla="*/ 65 h 165"/>
                                <a:gd name="T6" fmla="*/ 35 w 285"/>
                                <a:gd name="T7" fmla="*/ 60 h 165"/>
                                <a:gd name="T8" fmla="*/ 20 w 285"/>
                                <a:gd name="T9" fmla="*/ 60 h 165"/>
                                <a:gd name="T10" fmla="*/ 5 w 285"/>
                                <a:gd name="T11" fmla="*/ 75 h 165"/>
                                <a:gd name="T12" fmla="*/ 5 w 285"/>
                                <a:gd name="T13" fmla="*/ 75 h 165"/>
                                <a:gd name="T14" fmla="*/ 5 w 285"/>
                                <a:gd name="T15" fmla="*/ 80 h 165"/>
                                <a:gd name="T16" fmla="*/ 0 w 285"/>
                                <a:gd name="T17" fmla="*/ 90 h 165"/>
                                <a:gd name="T18" fmla="*/ 10 w 285"/>
                                <a:gd name="T19" fmla="*/ 105 h 165"/>
                                <a:gd name="T20" fmla="*/ 30 w 285"/>
                                <a:gd name="T21" fmla="*/ 120 h 165"/>
                                <a:gd name="T22" fmla="*/ 65 w 285"/>
                                <a:gd name="T23" fmla="*/ 135 h 165"/>
                                <a:gd name="T24" fmla="*/ 65 w 285"/>
                                <a:gd name="T25" fmla="*/ 135 h 165"/>
                                <a:gd name="T26" fmla="*/ 110 w 285"/>
                                <a:gd name="T27" fmla="*/ 150 h 165"/>
                                <a:gd name="T28" fmla="*/ 155 w 285"/>
                                <a:gd name="T29" fmla="*/ 165 h 165"/>
                                <a:gd name="T30" fmla="*/ 220 w 285"/>
                                <a:gd name="T31" fmla="*/ 145 h 165"/>
                                <a:gd name="T32" fmla="*/ 220 w 285"/>
                                <a:gd name="T33" fmla="*/ 145 h 165"/>
                                <a:gd name="T34" fmla="*/ 245 w 285"/>
                                <a:gd name="T35" fmla="*/ 135 h 165"/>
                                <a:gd name="T36" fmla="*/ 265 w 285"/>
                                <a:gd name="T37" fmla="*/ 120 h 165"/>
                                <a:gd name="T38" fmla="*/ 280 w 285"/>
                                <a:gd name="T39" fmla="*/ 110 h 165"/>
                                <a:gd name="T40" fmla="*/ 285 w 285"/>
                                <a:gd name="T41" fmla="*/ 100 h 165"/>
                                <a:gd name="T42" fmla="*/ 285 w 285"/>
                                <a:gd name="T43" fmla="*/ 100 h 165"/>
                                <a:gd name="T44" fmla="*/ 280 w 285"/>
                                <a:gd name="T45" fmla="*/ 90 h 165"/>
                                <a:gd name="T46" fmla="*/ 270 w 285"/>
                                <a:gd name="T47" fmla="*/ 85 h 165"/>
                                <a:gd name="T48" fmla="*/ 250 w 285"/>
                                <a:gd name="T49" fmla="*/ 90 h 165"/>
                                <a:gd name="T50" fmla="*/ 230 w 285"/>
                                <a:gd name="T51" fmla="*/ 100 h 165"/>
                                <a:gd name="T52" fmla="*/ 175 w 285"/>
                                <a:gd name="T53" fmla="*/ 125 h 165"/>
                                <a:gd name="T54" fmla="*/ 175 w 285"/>
                                <a:gd name="T55" fmla="*/ 125 h 165"/>
                                <a:gd name="T56" fmla="*/ 225 w 285"/>
                                <a:gd name="T57" fmla="*/ 80 h 165"/>
                                <a:gd name="T58" fmla="*/ 225 w 285"/>
                                <a:gd name="T59" fmla="*/ 80 h 165"/>
                                <a:gd name="T60" fmla="*/ 240 w 285"/>
                                <a:gd name="T61" fmla="*/ 55 h 165"/>
                                <a:gd name="T62" fmla="*/ 250 w 285"/>
                                <a:gd name="T63" fmla="*/ 35 h 165"/>
                                <a:gd name="T64" fmla="*/ 250 w 285"/>
                                <a:gd name="T65" fmla="*/ 20 h 165"/>
                                <a:gd name="T66" fmla="*/ 240 w 285"/>
                                <a:gd name="T67" fmla="*/ 10 h 165"/>
                                <a:gd name="T68" fmla="*/ 240 w 285"/>
                                <a:gd name="T69" fmla="*/ 10 h 165"/>
                                <a:gd name="T70" fmla="*/ 230 w 285"/>
                                <a:gd name="T71" fmla="*/ 5 h 165"/>
                                <a:gd name="T72" fmla="*/ 215 w 285"/>
                                <a:gd name="T73" fmla="*/ 15 h 165"/>
                                <a:gd name="T74" fmla="*/ 200 w 285"/>
                                <a:gd name="T75" fmla="*/ 30 h 165"/>
                                <a:gd name="T76" fmla="*/ 190 w 285"/>
                                <a:gd name="T77" fmla="*/ 55 h 165"/>
                                <a:gd name="T78" fmla="*/ 190 w 285"/>
                                <a:gd name="T79" fmla="*/ 55 h 165"/>
                                <a:gd name="T80" fmla="*/ 175 w 285"/>
                                <a:gd name="T81" fmla="*/ 85 h 165"/>
                                <a:gd name="T82" fmla="*/ 160 w 285"/>
                                <a:gd name="T83" fmla="*/ 125 h 165"/>
                                <a:gd name="T84" fmla="*/ 160 w 285"/>
                                <a:gd name="T85" fmla="*/ 125 h 165"/>
                                <a:gd name="T86" fmla="*/ 165 w 285"/>
                                <a:gd name="T87" fmla="*/ 85 h 165"/>
                                <a:gd name="T88" fmla="*/ 165 w 285"/>
                                <a:gd name="T89" fmla="*/ 55 h 165"/>
                                <a:gd name="T90" fmla="*/ 165 w 285"/>
                                <a:gd name="T91" fmla="*/ 55 h 165"/>
                                <a:gd name="T92" fmla="*/ 160 w 285"/>
                                <a:gd name="T93" fmla="*/ 25 h 165"/>
                                <a:gd name="T94" fmla="*/ 155 w 285"/>
                                <a:gd name="T95" fmla="*/ 10 h 165"/>
                                <a:gd name="T96" fmla="*/ 145 w 285"/>
                                <a:gd name="T97" fmla="*/ 0 h 165"/>
                                <a:gd name="T98" fmla="*/ 130 w 285"/>
                                <a:gd name="T99" fmla="*/ 0 h 165"/>
                                <a:gd name="T100" fmla="*/ 130 w 285"/>
                                <a:gd name="T101" fmla="*/ 0 h 165"/>
                                <a:gd name="T102" fmla="*/ 120 w 285"/>
                                <a:gd name="T103" fmla="*/ 5 h 165"/>
                                <a:gd name="T104" fmla="*/ 110 w 285"/>
                                <a:gd name="T105" fmla="*/ 15 h 165"/>
                                <a:gd name="T106" fmla="*/ 110 w 285"/>
                                <a:gd name="T107" fmla="*/ 35 h 165"/>
                                <a:gd name="T108" fmla="*/ 115 w 285"/>
                                <a:gd name="T109" fmla="*/ 65 h 165"/>
                                <a:gd name="T110" fmla="*/ 115 w 285"/>
                                <a:gd name="T111" fmla="*/ 65 h 165"/>
                                <a:gd name="T112" fmla="*/ 125 w 285"/>
                                <a:gd name="T113" fmla="*/ 95 h 165"/>
                                <a:gd name="T114" fmla="*/ 135 w 285"/>
                                <a:gd name="T115" fmla="*/ 125 h 165"/>
                                <a:gd name="T116" fmla="*/ 135 w 285"/>
                                <a:gd name="T117" fmla="*/ 125 h 165"/>
                                <a:gd name="T118" fmla="*/ 110 w 285"/>
                                <a:gd name="T119" fmla="*/ 100 h 165"/>
                                <a:gd name="T120" fmla="*/ 85 w 285"/>
                                <a:gd name="T121" fmla="*/ 80 h 165"/>
                                <a:gd name="T122" fmla="*/ 85 w 285"/>
                                <a:gd name="T123" fmla="*/ 8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285" h="165">
                                  <a:moveTo>
                                    <a:pt x="85" y="80"/>
                                  </a:moveTo>
                                  <a:lnTo>
                                    <a:pt x="85" y="80"/>
                                  </a:lnTo>
                                  <a:lnTo>
                                    <a:pt x="60" y="65"/>
                                  </a:lnTo>
                                  <a:lnTo>
                                    <a:pt x="35" y="60"/>
                                  </a:lnTo>
                                  <a:lnTo>
                                    <a:pt x="20" y="60"/>
                                  </a:lnTo>
                                  <a:lnTo>
                                    <a:pt x="5" y="75"/>
                                  </a:lnTo>
                                  <a:lnTo>
                                    <a:pt x="5" y="80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10" y="105"/>
                                  </a:lnTo>
                                  <a:lnTo>
                                    <a:pt x="30" y="120"/>
                                  </a:lnTo>
                                  <a:lnTo>
                                    <a:pt x="65" y="135"/>
                                  </a:lnTo>
                                  <a:lnTo>
                                    <a:pt x="110" y="150"/>
                                  </a:lnTo>
                                  <a:lnTo>
                                    <a:pt x="155" y="165"/>
                                  </a:lnTo>
                                  <a:lnTo>
                                    <a:pt x="220" y="145"/>
                                  </a:lnTo>
                                  <a:lnTo>
                                    <a:pt x="245" y="135"/>
                                  </a:lnTo>
                                  <a:lnTo>
                                    <a:pt x="265" y="120"/>
                                  </a:lnTo>
                                  <a:lnTo>
                                    <a:pt x="280" y="110"/>
                                  </a:lnTo>
                                  <a:lnTo>
                                    <a:pt x="285" y="100"/>
                                  </a:lnTo>
                                  <a:lnTo>
                                    <a:pt x="280" y="90"/>
                                  </a:lnTo>
                                  <a:lnTo>
                                    <a:pt x="270" y="85"/>
                                  </a:lnTo>
                                  <a:lnTo>
                                    <a:pt x="250" y="90"/>
                                  </a:lnTo>
                                  <a:lnTo>
                                    <a:pt x="230" y="100"/>
                                  </a:lnTo>
                                  <a:lnTo>
                                    <a:pt x="175" y="125"/>
                                  </a:lnTo>
                                  <a:lnTo>
                                    <a:pt x="225" y="80"/>
                                  </a:lnTo>
                                  <a:lnTo>
                                    <a:pt x="240" y="55"/>
                                  </a:lnTo>
                                  <a:lnTo>
                                    <a:pt x="250" y="35"/>
                                  </a:lnTo>
                                  <a:lnTo>
                                    <a:pt x="250" y="20"/>
                                  </a:lnTo>
                                  <a:lnTo>
                                    <a:pt x="240" y="10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15" y="15"/>
                                  </a:lnTo>
                                  <a:lnTo>
                                    <a:pt x="200" y="30"/>
                                  </a:lnTo>
                                  <a:lnTo>
                                    <a:pt x="190" y="55"/>
                                  </a:lnTo>
                                  <a:lnTo>
                                    <a:pt x="175" y="85"/>
                                  </a:lnTo>
                                  <a:lnTo>
                                    <a:pt x="160" y="125"/>
                                  </a:lnTo>
                                  <a:lnTo>
                                    <a:pt x="165" y="85"/>
                                  </a:lnTo>
                                  <a:lnTo>
                                    <a:pt x="165" y="55"/>
                                  </a:lnTo>
                                  <a:lnTo>
                                    <a:pt x="160" y="25"/>
                                  </a:lnTo>
                                  <a:lnTo>
                                    <a:pt x="155" y="10"/>
                                  </a:lnTo>
                                  <a:lnTo>
                                    <a:pt x="145" y="0"/>
                                  </a:lnTo>
                                  <a:lnTo>
                                    <a:pt x="130" y="0"/>
                                  </a:lnTo>
                                  <a:lnTo>
                                    <a:pt x="120" y="5"/>
                                  </a:lnTo>
                                  <a:lnTo>
                                    <a:pt x="110" y="15"/>
                                  </a:lnTo>
                                  <a:lnTo>
                                    <a:pt x="110" y="35"/>
                                  </a:lnTo>
                                  <a:lnTo>
                                    <a:pt x="115" y="65"/>
                                  </a:lnTo>
                                  <a:lnTo>
                                    <a:pt x="125" y="95"/>
                                  </a:lnTo>
                                  <a:lnTo>
                                    <a:pt x="135" y="125"/>
                                  </a:lnTo>
                                  <a:lnTo>
                                    <a:pt x="110" y="100"/>
                                  </a:lnTo>
                                  <a:lnTo>
                                    <a:pt x="85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3386"/>
                          <wps:cNvSpPr>
                            <a:spLocks/>
                          </wps:cNvSpPr>
                          <wps:spPr bwMode="auto">
                            <a:xfrm>
                              <a:off x="310" y="2890"/>
                              <a:ext cx="625" cy="155"/>
                            </a:xfrm>
                            <a:custGeom>
                              <a:avLst/>
                              <a:gdLst>
                                <a:gd name="T0" fmla="*/ 625 w 625"/>
                                <a:gd name="T1" fmla="*/ 155 h 155"/>
                                <a:gd name="T2" fmla="*/ 625 w 625"/>
                                <a:gd name="T3" fmla="*/ 0 h 155"/>
                                <a:gd name="T4" fmla="*/ 0 w 625"/>
                                <a:gd name="T5" fmla="*/ 25 h 155"/>
                                <a:gd name="T6" fmla="*/ 20 w 625"/>
                                <a:gd name="T7" fmla="*/ 155 h 155"/>
                                <a:gd name="T8" fmla="*/ 625 w 625"/>
                                <a:gd name="T9" fmla="*/ 155 h 155"/>
                                <a:gd name="T10" fmla="*/ 625 w 625"/>
                                <a:gd name="T11" fmla="*/ 155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5" h="155">
                                  <a:moveTo>
                                    <a:pt x="625" y="155"/>
                                  </a:moveTo>
                                  <a:lnTo>
                                    <a:pt x="625" y="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20" y="155"/>
                                  </a:lnTo>
                                  <a:lnTo>
                                    <a:pt x="625" y="155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accent2">
                                    <a:lumMod val="60000"/>
                                    <a:lumOff val="40000"/>
                                  </a:schemeClr>
                                </a:gs>
                                <a:gs pos="5000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2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8900000" scaled="1"/>
                            </a:gra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chemeClr val="accent2">
                                      <a:lumMod val="60000"/>
                                      <a:lumOff val="4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3387"/>
                          <wps:cNvSpPr>
                            <a:spLocks/>
                          </wps:cNvSpPr>
                          <wps:spPr bwMode="auto">
                            <a:xfrm>
                              <a:off x="575" y="2900"/>
                              <a:ext cx="100" cy="145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5 h 145"/>
                                <a:gd name="T2" fmla="*/ 10 w 100"/>
                                <a:gd name="T3" fmla="*/ 145 h 145"/>
                                <a:gd name="T4" fmla="*/ 100 w 100"/>
                                <a:gd name="T5" fmla="*/ 145 h 145"/>
                                <a:gd name="T6" fmla="*/ 100 w 100"/>
                                <a:gd name="T7" fmla="*/ 0 h 145"/>
                                <a:gd name="T8" fmla="*/ 0 w 100"/>
                                <a:gd name="T9" fmla="*/ 5 h 145"/>
                                <a:gd name="T10" fmla="*/ 0 w 100"/>
                                <a:gd name="T11" fmla="*/ 5 h 1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145">
                                  <a:moveTo>
                                    <a:pt x="0" y="5"/>
                                  </a:moveTo>
                                  <a:lnTo>
                                    <a:pt x="10" y="145"/>
                                  </a:lnTo>
                                  <a:lnTo>
                                    <a:pt x="100" y="145"/>
                                  </a:lnTo>
                                  <a:lnTo>
                                    <a:pt x="100" y="0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3388"/>
                        <wpg:cNvGrpSpPr>
                          <a:grpSpLocks/>
                        </wpg:cNvGrpSpPr>
                        <wpg:grpSpPr bwMode="auto">
                          <a:xfrm>
                            <a:off x="9016" y="3486"/>
                            <a:ext cx="1387" cy="1767"/>
                            <a:chOff x="10" y="10"/>
                            <a:chExt cx="2506" cy="3196"/>
                          </a:xfrm>
                        </wpg:grpSpPr>
                        <wps:wsp>
                          <wps:cNvPr id="107" name="Rectangle 3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" y="270"/>
                              <a:ext cx="2506" cy="29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50000"/>
                                      <a:lumOff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3390"/>
                          <wps:cNvSpPr>
                            <a:spLocks/>
                          </wps:cNvSpPr>
                          <wps:spPr bwMode="auto">
                            <a:xfrm>
                              <a:off x="10" y="1956"/>
                              <a:ext cx="2506" cy="1250"/>
                            </a:xfrm>
                            <a:custGeom>
                              <a:avLst/>
                              <a:gdLst>
                                <a:gd name="T0" fmla="*/ 1341 w 2506"/>
                                <a:gd name="T1" fmla="*/ 235 h 1250"/>
                                <a:gd name="T2" fmla="*/ 1341 w 2506"/>
                                <a:gd name="T3" fmla="*/ 235 h 1250"/>
                                <a:gd name="T4" fmla="*/ 1256 w 2506"/>
                                <a:gd name="T5" fmla="*/ 225 h 1250"/>
                                <a:gd name="T6" fmla="*/ 1170 w 2506"/>
                                <a:gd name="T7" fmla="*/ 210 h 1250"/>
                                <a:gd name="T8" fmla="*/ 1005 w 2506"/>
                                <a:gd name="T9" fmla="*/ 175 h 1250"/>
                                <a:gd name="T10" fmla="*/ 845 w 2506"/>
                                <a:gd name="T11" fmla="*/ 135 h 1250"/>
                                <a:gd name="T12" fmla="*/ 680 w 2506"/>
                                <a:gd name="T13" fmla="*/ 85 h 1250"/>
                                <a:gd name="T14" fmla="*/ 680 w 2506"/>
                                <a:gd name="T15" fmla="*/ 85 h 1250"/>
                                <a:gd name="T16" fmla="*/ 600 w 2506"/>
                                <a:gd name="T17" fmla="*/ 60 h 1250"/>
                                <a:gd name="T18" fmla="*/ 515 w 2506"/>
                                <a:gd name="T19" fmla="*/ 40 h 1250"/>
                                <a:gd name="T20" fmla="*/ 430 w 2506"/>
                                <a:gd name="T21" fmla="*/ 20 h 1250"/>
                                <a:gd name="T22" fmla="*/ 340 w 2506"/>
                                <a:gd name="T23" fmla="*/ 5 h 1250"/>
                                <a:gd name="T24" fmla="*/ 255 w 2506"/>
                                <a:gd name="T25" fmla="*/ 0 h 1250"/>
                                <a:gd name="T26" fmla="*/ 165 w 2506"/>
                                <a:gd name="T27" fmla="*/ 0 h 1250"/>
                                <a:gd name="T28" fmla="*/ 80 w 2506"/>
                                <a:gd name="T29" fmla="*/ 15 h 1250"/>
                                <a:gd name="T30" fmla="*/ 40 w 2506"/>
                                <a:gd name="T31" fmla="*/ 25 h 1250"/>
                                <a:gd name="T32" fmla="*/ 0 w 2506"/>
                                <a:gd name="T33" fmla="*/ 40 h 1250"/>
                                <a:gd name="T34" fmla="*/ 0 w 2506"/>
                                <a:gd name="T35" fmla="*/ 1250 h 1250"/>
                                <a:gd name="T36" fmla="*/ 2506 w 2506"/>
                                <a:gd name="T37" fmla="*/ 1250 h 1250"/>
                                <a:gd name="T38" fmla="*/ 2506 w 2506"/>
                                <a:gd name="T39" fmla="*/ 175 h 1250"/>
                                <a:gd name="T40" fmla="*/ 2506 w 2506"/>
                                <a:gd name="T41" fmla="*/ 175 h 1250"/>
                                <a:gd name="T42" fmla="*/ 2491 w 2506"/>
                                <a:gd name="T43" fmla="*/ 170 h 1250"/>
                                <a:gd name="T44" fmla="*/ 2476 w 2506"/>
                                <a:gd name="T45" fmla="*/ 165 h 1250"/>
                                <a:gd name="T46" fmla="*/ 2441 w 2506"/>
                                <a:gd name="T47" fmla="*/ 145 h 1250"/>
                                <a:gd name="T48" fmla="*/ 2401 w 2506"/>
                                <a:gd name="T49" fmla="*/ 120 h 1250"/>
                                <a:gd name="T50" fmla="*/ 2356 w 2506"/>
                                <a:gd name="T51" fmla="*/ 95 h 1250"/>
                                <a:gd name="T52" fmla="*/ 2306 w 2506"/>
                                <a:gd name="T53" fmla="*/ 75 h 1250"/>
                                <a:gd name="T54" fmla="*/ 2276 w 2506"/>
                                <a:gd name="T55" fmla="*/ 65 h 1250"/>
                                <a:gd name="T56" fmla="*/ 2241 w 2506"/>
                                <a:gd name="T57" fmla="*/ 60 h 1250"/>
                                <a:gd name="T58" fmla="*/ 2206 w 2506"/>
                                <a:gd name="T59" fmla="*/ 55 h 1250"/>
                                <a:gd name="T60" fmla="*/ 2171 w 2506"/>
                                <a:gd name="T61" fmla="*/ 55 h 1250"/>
                                <a:gd name="T62" fmla="*/ 2131 w 2506"/>
                                <a:gd name="T63" fmla="*/ 60 h 1250"/>
                                <a:gd name="T64" fmla="*/ 2086 w 2506"/>
                                <a:gd name="T65" fmla="*/ 70 h 1250"/>
                                <a:gd name="T66" fmla="*/ 2086 w 2506"/>
                                <a:gd name="T67" fmla="*/ 70 h 1250"/>
                                <a:gd name="T68" fmla="*/ 1981 w 2506"/>
                                <a:gd name="T69" fmla="*/ 100 h 1250"/>
                                <a:gd name="T70" fmla="*/ 1886 w 2506"/>
                                <a:gd name="T71" fmla="*/ 135 h 1250"/>
                                <a:gd name="T72" fmla="*/ 1716 w 2506"/>
                                <a:gd name="T73" fmla="*/ 195 h 1250"/>
                                <a:gd name="T74" fmla="*/ 1631 w 2506"/>
                                <a:gd name="T75" fmla="*/ 220 h 1250"/>
                                <a:gd name="T76" fmla="*/ 1541 w 2506"/>
                                <a:gd name="T77" fmla="*/ 235 h 1250"/>
                                <a:gd name="T78" fmla="*/ 1496 w 2506"/>
                                <a:gd name="T79" fmla="*/ 240 h 1250"/>
                                <a:gd name="T80" fmla="*/ 1446 w 2506"/>
                                <a:gd name="T81" fmla="*/ 245 h 1250"/>
                                <a:gd name="T82" fmla="*/ 1396 w 2506"/>
                                <a:gd name="T83" fmla="*/ 240 h 1250"/>
                                <a:gd name="T84" fmla="*/ 1341 w 2506"/>
                                <a:gd name="T85" fmla="*/ 235 h 1250"/>
                                <a:gd name="T86" fmla="*/ 1341 w 2506"/>
                                <a:gd name="T87" fmla="*/ 235 h 1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2506" h="1250">
                                  <a:moveTo>
                                    <a:pt x="1341" y="235"/>
                                  </a:moveTo>
                                  <a:lnTo>
                                    <a:pt x="1341" y="235"/>
                                  </a:lnTo>
                                  <a:lnTo>
                                    <a:pt x="1256" y="225"/>
                                  </a:lnTo>
                                  <a:lnTo>
                                    <a:pt x="1170" y="210"/>
                                  </a:lnTo>
                                  <a:lnTo>
                                    <a:pt x="1005" y="175"/>
                                  </a:lnTo>
                                  <a:lnTo>
                                    <a:pt x="845" y="135"/>
                                  </a:lnTo>
                                  <a:lnTo>
                                    <a:pt x="680" y="85"/>
                                  </a:lnTo>
                                  <a:lnTo>
                                    <a:pt x="600" y="60"/>
                                  </a:lnTo>
                                  <a:lnTo>
                                    <a:pt x="515" y="40"/>
                                  </a:lnTo>
                                  <a:lnTo>
                                    <a:pt x="430" y="20"/>
                                  </a:lnTo>
                                  <a:lnTo>
                                    <a:pt x="340" y="5"/>
                                  </a:lnTo>
                                  <a:lnTo>
                                    <a:pt x="255" y="0"/>
                                  </a:lnTo>
                                  <a:lnTo>
                                    <a:pt x="165" y="0"/>
                                  </a:lnTo>
                                  <a:lnTo>
                                    <a:pt x="80" y="15"/>
                                  </a:lnTo>
                                  <a:lnTo>
                                    <a:pt x="40" y="25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0" y="1250"/>
                                  </a:lnTo>
                                  <a:lnTo>
                                    <a:pt x="2506" y="1250"/>
                                  </a:lnTo>
                                  <a:lnTo>
                                    <a:pt x="2506" y="175"/>
                                  </a:lnTo>
                                  <a:lnTo>
                                    <a:pt x="2491" y="170"/>
                                  </a:lnTo>
                                  <a:lnTo>
                                    <a:pt x="2476" y="165"/>
                                  </a:lnTo>
                                  <a:lnTo>
                                    <a:pt x="2441" y="145"/>
                                  </a:lnTo>
                                  <a:lnTo>
                                    <a:pt x="2401" y="120"/>
                                  </a:lnTo>
                                  <a:lnTo>
                                    <a:pt x="2356" y="95"/>
                                  </a:lnTo>
                                  <a:lnTo>
                                    <a:pt x="2306" y="75"/>
                                  </a:lnTo>
                                  <a:lnTo>
                                    <a:pt x="2276" y="65"/>
                                  </a:lnTo>
                                  <a:lnTo>
                                    <a:pt x="2241" y="60"/>
                                  </a:lnTo>
                                  <a:lnTo>
                                    <a:pt x="2206" y="55"/>
                                  </a:lnTo>
                                  <a:lnTo>
                                    <a:pt x="2171" y="55"/>
                                  </a:lnTo>
                                  <a:lnTo>
                                    <a:pt x="2131" y="60"/>
                                  </a:lnTo>
                                  <a:lnTo>
                                    <a:pt x="2086" y="70"/>
                                  </a:lnTo>
                                  <a:lnTo>
                                    <a:pt x="1981" y="100"/>
                                  </a:lnTo>
                                  <a:lnTo>
                                    <a:pt x="1886" y="135"/>
                                  </a:lnTo>
                                  <a:lnTo>
                                    <a:pt x="1716" y="195"/>
                                  </a:lnTo>
                                  <a:lnTo>
                                    <a:pt x="1631" y="220"/>
                                  </a:lnTo>
                                  <a:lnTo>
                                    <a:pt x="1541" y="235"/>
                                  </a:lnTo>
                                  <a:lnTo>
                                    <a:pt x="1496" y="240"/>
                                  </a:lnTo>
                                  <a:lnTo>
                                    <a:pt x="1446" y="245"/>
                                  </a:lnTo>
                                  <a:lnTo>
                                    <a:pt x="1396" y="240"/>
                                  </a:lnTo>
                                  <a:lnTo>
                                    <a:pt x="1341" y="23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50000"/>
                                      <a:lumOff val="5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3391"/>
                          <wps:cNvSpPr>
                            <a:spLocks/>
                          </wps:cNvSpPr>
                          <wps:spPr bwMode="auto">
                            <a:xfrm>
                              <a:off x="145" y="2586"/>
                              <a:ext cx="2371" cy="620"/>
                            </a:xfrm>
                            <a:custGeom>
                              <a:avLst/>
                              <a:gdLst>
                                <a:gd name="T0" fmla="*/ 0 w 2371"/>
                                <a:gd name="T1" fmla="*/ 415 h 620"/>
                                <a:gd name="T2" fmla="*/ 0 w 2371"/>
                                <a:gd name="T3" fmla="*/ 415 h 620"/>
                                <a:gd name="T4" fmla="*/ 0 w 2371"/>
                                <a:gd name="T5" fmla="*/ 440 h 620"/>
                                <a:gd name="T6" fmla="*/ 10 w 2371"/>
                                <a:gd name="T7" fmla="*/ 470 h 620"/>
                                <a:gd name="T8" fmla="*/ 30 w 2371"/>
                                <a:gd name="T9" fmla="*/ 495 h 620"/>
                                <a:gd name="T10" fmla="*/ 50 w 2371"/>
                                <a:gd name="T11" fmla="*/ 520 h 620"/>
                                <a:gd name="T12" fmla="*/ 80 w 2371"/>
                                <a:gd name="T13" fmla="*/ 545 h 620"/>
                                <a:gd name="T14" fmla="*/ 115 w 2371"/>
                                <a:gd name="T15" fmla="*/ 570 h 620"/>
                                <a:gd name="T16" fmla="*/ 160 w 2371"/>
                                <a:gd name="T17" fmla="*/ 595 h 620"/>
                                <a:gd name="T18" fmla="*/ 205 w 2371"/>
                                <a:gd name="T19" fmla="*/ 620 h 620"/>
                                <a:gd name="T20" fmla="*/ 2371 w 2371"/>
                                <a:gd name="T21" fmla="*/ 620 h 620"/>
                                <a:gd name="T22" fmla="*/ 2371 w 2371"/>
                                <a:gd name="T23" fmla="*/ 55 h 620"/>
                                <a:gd name="T24" fmla="*/ 2371 w 2371"/>
                                <a:gd name="T25" fmla="*/ 55 h 620"/>
                                <a:gd name="T26" fmla="*/ 2191 w 2371"/>
                                <a:gd name="T27" fmla="*/ 30 h 620"/>
                                <a:gd name="T28" fmla="*/ 2001 w 2371"/>
                                <a:gd name="T29" fmla="*/ 15 h 620"/>
                                <a:gd name="T30" fmla="*/ 1801 w 2371"/>
                                <a:gd name="T31" fmla="*/ 5 h 620"/>
                                <a:gd name="T32" fmla="*/ 1596 w 2371"/>
                                <a:gd name="T33" fmla="*/ 0 h 620"/>
                                <a:gd name="T34" fmla="*/ 1596 w 2371"/>
                                <a:gd name="T35" fmla="*/ 0 h 620"/>
                                <a:gd name="T36" fmla="*/ 1431 w 2371"/>
                                <a:gd name="T37" fmla="*/ 5 h 620"/>
                                <a:gd name="T38" fmla="*/ 1276 w 2371"/>
                                <a:gd name="T39" fmla="*/ 10 h 620"/>
                                <a:gd name="T40" fmla="*/ 1121 w 2371"/>
                                <a:gd name="T41" fmla="*/ 20 h 620"/>
                                <a:gd name="T42" fmla="*/ 975 w 2371"/>
                                <a:gd name="T43" fmla="*/ 35 h 620"/>
                                <a:gd name="T44" fmla="*/ 835 w 2371"/>
                                <a:gd name="T45" fmla="*/ 50 h 620"/>
                                <a:gd name="T46" fmla="*/ 700 w 2371"/>
                                <a:gd name="T47" fmla="*/ 70 h 620"/>
                                <a:gd name="T48" fmla="*/ 580 w 2371"/>
                                <a:gd name="T49" fmla="*/ 95 h 620"/>
                                <a:gd name="T50" fmla="*/ 465 w 2371"/>
                                <a:gd name="T51" fmla="*/ 120 h 620"/>
                                <a:gd name="T52" fmla="*/ 365 w 2371"/>
                                <a:gd name="T53" fmla="*/ 150 h 620"/>
                                <a:gd name="T54" fmla="*/ 270 w 2371"/>
                                <a:gd name="T55" fmla="*/ 185 h 620"/>
                                <a:gd name="T56" fmla="*/ 190 w 2371"/>
                                <a:gd name="T57" fmla="*/ 220 h 620"/>
                                <a:gd name="T58" fmla="*/ 125 w 2371"/>
                                <a:gd name="T59" fmla="*/ 255 h 620"/>
                                <a:gd name="T60" fmla="*/ 70 w 2371"/>
                                <a:gd name="T61" fmla="*/ 290 h 620"/>
                                <a:gd name="T62" fmla="*/ 30 w 2371"/>
                                <a:gd name="T63" fmla="*/ 330 h 620"/>
                                <a:gd name="T64" fmla="*/ 15 w 2371"/>
                                <a:gd name="T65" fmla="*/ 350 h 620"/>
                                <a:gd name="T66" fmla="*/ 5 w 2371"/>
                                <a:gd name="T67" fmla="*/ 375 h 620"/>
                                <a:gd name="T68" fmla="*/ 0 w 2371"/>
                                <a:gd name="T69" fmla="*/ 395 h 620"/>
                                <a:gd name="T70" fmla="*/ 0 w 2371"/>
                                <a:gd name="T71" fmla="*/ 415 h 620"/>
                                <a:gd name="T72" fmla="*/ 0 w 2371"/>
                                <a:gd name="T73" fmla="*/ 415 h 6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2371" h="620">
                                  <a:moveTo>
                                    <a:pt x="0" y="415"/>
                                  </a:moveTo>
                                  <a:lnTo>
                                    <a:pt x="0" y="415"/>
                                  </a:lnTo>
                                  <a:lnTo>
                                    <a:pt x="0" y="440"/>
                                  </a:lnTo>
                                  <a:lnTo>
                                    <a:pt x="10" y="470"/>
                                  </a:lnTo>
                                  <a:lnTo>
                                    <a:pt x="30" y="495"/>
                                  </a:lnTo>
                                  <a:lnTo>
                                    <a:pt x="50" y="520"/>
                                  </a:lnTo>
                                  <a:lnTo>
                                    <a:pt x="80" y="545"/>
                                  </a:lnTo>
                                  <a:lnTo>
                                    <a:pt x="115" y="570"/>
                                  </a:lnTo>
                                  <a:lnTo>
                                    <a:pt x="160" y="595"/>
                                  </a:lnTo>
                                  <a:lnTo>
                                    <a:pt x="205" y="620"/>
                                  </a:lnTo>
                                  <a:lnTo>
                                    <a:pt x="2371" y="620"/>
                                  </a:lnTo>
                                  <a:lnTo>
                                    <a:pt x="2371" y="55"/>
                                  </a:lnTo>
                                  <a:lnTo>
                                    <a:pt x="2191" y="30"/>
                                  </a:lnTo>
                                  <a:lnTo>
                                    <a:pt x="2001" y="15"/>
                                  </a:lnTo>
                                  <a:lnTo>
                                    <a:pt x="1801" y="5"/>
                                  </a:lnTo>
                                  <a:lnTo>
                                    <a:pt x="1596" y="0"/>
                                  </a:lnTo>
                                  <a:lnTo>
                                    <a:pt x="1431" y="5"/>
                                  </a:lnTo>
                                  <a:lnTo>
                                    <a:pt x="1276" y="10"/>
                                  </a:lnTo>
                                  <a:lnTo>
                                    <a:pt x="1121" y="20"/>
                                  </a:lnTo>
                                  <a:lnTo>
                                    <a:pt x="975" y="35"/>
                                  </a:lnTo>
                                  <a:lnTo>
                                    <a:pt x="835" y="50"/>
                                  </a:lnTo>
                                  <a:lnTo>
                                    <a:pt x="700" y="70"/>
                                  </a:lnTo>
                                  <a:lnTo>
                                    <a:pt x="580" y="95"/>
                                  </a:lnTo>
                                  <a:lnTo>
                                    <a:pt x="465" y="120"/>
                                  </a:lnTo>
                                  <a:lnTo>
                                    <a:pt x="365" y="150"/>
                                  </a:lnTo>
                                  <a:lnTo>
                                    <a:pt x="270" y="185"/>
                                  </a:lnTo>
                                  <a:lnTo>
                                    <a:pt x="190" y="220"/>
                                  </a:lnTo>
                                  <a:lnTo>
                                    <a:pt x="125" y="255"/>
                                  </a:lnTo>
                                  <a:lnTo>
                                    <a:pt x="70" y="290"/>
                                  </a:lnTo>
                                  <a:lnTo>
                                    <a:pt x="30" y="330"/>
                                  </a:lnTo>
                                  <a:lnTo>
                                    <a:pt x="15" y="350"/>
                                  </a:lnTo>
                                  <a:lnTo>
                                    <a:pt x="5" y="375"/>
                                  </a:lnTo>
                                  <a:lnTo>
                                    <a:pt x="0" y="395"/>
                                  </a:lnTo>
                                  <a:lnTo>
                                    <a:pt x="0" y="4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chemeClr val="accent6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6">
                                        <a:lumMod val="50000"/>
                                        <a:lumOff val="0"/>
                                        <a:alpha val="74998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3392"/>
                          <wps:cNvSpPr>
                            <a:spLocks/>
                          </wps:cNvSpPr>
                          <wps:spPr bwMode="auto">
                            <a:xfrm>
                              <a:off x="1105" y="15"/>
                              <a:ext cx="926" cy="2681"/>
                            </a:xfrm>
                            <a:custGeom>
                              <a:avLst/>
                              <a:gdLst>
                                <a:gd name="T0" fmla="*/ 0 w 926"/>
                                <a:gd name="T1" fmla="*/ 0 h 2681"/>
                                <a:gd name="T2" fmla="*/ 0 w 926"/>
                                <a:gd name="T3" fmla="*/ 70 h 2681"/>
                                <a:gd name="T4" fmla="*/ 866 w 926"/>
                                <a:gd name="T5" fmla="*/ 2676 h 2681"/>
                                <a:gd name="T6" fmla="*/ 866 w 926"/>
                                <a:gd name="T7" fmla="*/ 2676 h 2681"/>
                                <a:gd name="T8" fmla="*/ 896 w 926"/>
                                <a:gd name="T9" fmla="*/ 2681 h 2681"/>
                                <a:gd name="T10" fmla="*/ 926 w 926"/>
                                <a:gd name="T11" fmla="*/ 2681 h 2681"/>
                                <a:gd name="T12" fmla="*/ 50 w 926"/>
                                <a:gd name="T13" fmla="*/ 50 h 2681"/>
                                <a:gd name="T14" fmla="*/ 0 w 926"/>
                                <a:gd name="T15" fmla="*/ 0 h 2681"/>
                                <a:gd name="T16" fmla="*/ 0 w 926"/>
                                <a:gd name="T17" fmla="*/ 0 h 26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926" h="2681">
                                  <a:moveTo>
                                    <a:pt x="0" y="0"/>
                                  </a:moveTo>
                                  <a:lnTo>
                                    <a:pt x="0" y="70"/>
                                  </a:lnTo>
                                  <a:lnTo>
                                    <a:pt x="866" y="2676"/>
                                  </a:lnTo>
                                  <a:lnTo>
                                    <a:pt x="896" y="2681"/>
                                  </a:lnTo>
                                  <a:lnTo>
                                    <a:pt x="926" y="2681"/>
                                  </a:lnTo>
                                  <a:lnTo>
                                    <a:pt x="50" y="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accent6">
                                      <a:lumMod val="20000"/>
                                      <a:lumOff val="80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3393"/>
                          <wps:cNvSpPr>
                            <a:spLocks/>
                          </wps:cNvSpPr>
                          <wps:spPr bwMode="auto">
                            <a:xfrm>
                              <a:off x="725" y="2431"/>
                              <a:ext cx="941" cy="610"/>
                            </a:xfrm>
                            <a:custGeom>
                              <a:avLst/>
                              <a:gdLst>
                                <a:gd name="T0" fmla="*/ 561 w 941"/>
                                <a:gd name="T1" fmla="*/ 610 h 610"/>
                                <a:gd name="T2" fmla="*/ 661 w 941"/>
                                <a:gd name="T3" fmla="*/ 395 h 610"/>
                                <a:gd name="T4" fmla="*/ 941 w 941"/>
                                <a:gd name="T5" fmla="*/ 465 h 610"/>
                                <a:gd name="T6" fmla="*/ 821 w 941"/>
                                <a:gd name="T7" fmla="*/ 145 h 610"/>
                                <a:gd name="T8" fmla="*/ 305 w 941"/>
                                <a:gd name="T9" fmla="*/ 0 h 610"/>
                                <a:gd name="T10" fmla="*/ 0 w 941"/>
                                <a:gd name="T11" fmla="*/ 435 h 610"/>
                                <a:gd name="T12" fmla="*/ 561 w 941"/>
                                <a:gd name="T13" fmla="*/ 610 h 610"/>
                                <a:gd name="T14" fmla="*/ 561 w 941"/>
                                <a:gd name="T15" fmla="*/ 610 h 6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41" h="610">
                                  <a:moveTo>
                                    <a:pt x="561" y="610"/>
                                  </a:moveTo>
                                  <a:lnTo>
                                    <a:pt x="661" y="395"/>
                                  </a:lnTo>
                                  <a:lnTo>
                                    <a:pt x="941" y="465"/>
                                  </a:lnTo>
                                  <a:lnTo>
                                    <a:pt x="821" y="145"/>
                                  </a:lnTo>
                                  <a:lnTo>
                                    <a:pt x="305" y="0"/>
                                  </a:lnTo>
                                  <a:lnTo>
                                    <a:pt x="0" y="435"/>
                                  </a:lnTo>
                                  <a:lnTo>
                                    <a:pt x="561" y="6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3394"/>
                          <wps:cNvSpPr>
                            <a:spLocks/>
                          </wps:cNvSpPr>
                          <wps:spPr bwMode="auto">
                            <a:xfrm>
                              <a:off x="1286" y="2576"/>
                              <a:ext cx="450" cy="465"/>
                            </a:xfrm>
                            <a:custGeom>
                              <a:avLst/>
                              <a:gdLst>
                                <a:gd name="T0" fmla="*/ 260 w 450"/>
                                <a:gd name="T1" fmla="*/ 0 h 465"/>
                                <a:gd name="T2" fmla="*/ 160 w 450"/>
                                <a:gd name="T3" fmla="*/ 110 h 465"/>
                                <a:gd name="T4" fmla="*/ 0 w 450"/>
                                <a:gd name="T5" fmla="*/ 465 h 465"/>
                                <a:gd name="T6" fmla="*/ 75 w 450"/>
                                <a:gd name="T7" fmla="*/ 450 h 465"/>
                                <a:gd name="T8" fmla="*/ 240 w 450"/>
                                <a:gd name="T9" fmla="*/ 70 h 465"/>
                                <a:gd name="T10" fmla="*/ 380 w 450"/>
                                <a:gd name="T11" fmla="*/ 320 h 465"/>
                                <a:gd name="T12" fmla="*/ 450 w 450"/>
                                <a:gd name="T13" fmla="*/ 290 h 465"/>
                                <a:gd name="T14" fmla="*/ 260 w 450"/>
                                <a:gd name="T15" fmla="*/ 0 h 465"/>
                                <a:gd name="T16" fmla="*/ 260 w 450"/>
                                <a:gd name="T17" fmla="*/ 0 h 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0" h="465">
                                  <a:moveTo>
                                    <a:pt x="260" y="0"/>
                                  </a:moveTo>
                                  <a:lnTo>
                                    <a:pt x="160" y="110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75" y="450"/>
                                  </a:lnTo>
                                  <a:lnTo>
                                    <a:pt x="240" y="70"/>
                                  </a:lnTo>
                                  <a:lnTo>
                                    <a:pt x="380" y="320"/>
                                  </a:lnTo>
                                  <a:lnTo>
                                    <a:pt x="450" y="290"/>
                                  </a:lnTo>
                                  <a:lnTo>
                                    <a:pt x="2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3395"/>
                          <wps:cNvSpPr>
                            <a:spLocks/>
                          </wps:cNvSpPr>
                          <wps:spPr bwMode="auto">
                            <a:xfrm>
                              <a:off x="230" y="1505"/>
                              <a:ext cx="1861" cy="1371"/>
                            </a:xfrm>
                            <a:custGeom>
                              <a:avLst/>
                              <a:gdLst>
                                <a:gd name="T0" fmla="*/ 1116 w 1861"/>
                                <a:gd name="T1" fmla="*/ 0 h 1371"/>
                                <a:gd name="T2" fmla="*/ 1116 w 1861"/>
                                <a:gd name="T3" fmla="*/ 0 h 1371"/>
                                <a:gd name="T4" fmla="*/ 1086 w 1861"/>
                                <a:gd name="T5" fmla="*/ 95 h 1371"/>
                                <a:gd name="T6" fmla="*/ 1051 w 1861"/>
                                <a:gd name="T7" fmla="*/ 191 h 1371"/>
                                <a:gd name="T8" fmla="*/ 1010 w 1861"/>
                                <a:gd name="T9" fmla="*/ 281 h 1371"/>
                                <a:gd name="T10" fmla="*/ 965 w 1861"/>
                                <a:gd name="T11" fmla="*/ 366 h 1371"/>
                                <a:gd name="T12" fmla="*/ 915 w 1861"/>
                                <a:gd name="T13" fmla="*/ 446 h 1371"/>
                                <a:gd name="T14" fmla="*/ 855 w 1861"/>
                                <a:gd name="T15" fmla="*/ 526 h 1371"/>
                                <a:gd name="T16" fmla="*/ 795 w 1861"/>
                                <a:gd name="T17" fmla="*/ 606 h 1371"/>
                                <a:gd name="T18" fmla="*/ 730 w 1861"/>
                                <a:gd name="T19" fmla="*/ 676 h 1371"/>
                                <a:gd name="T20" fmla="*/ 655 w 1861"/>
                                <a:gd name="T21" fmla="*/ 746 h 1371"/>
                                <a:gd name="T22" fmla="*/ 575 w 1861"/>
                                <a:gd name="T23" fmla="*/ 811 h 1371"/>
                                <a:gd name="T24" fmla="*/ 495 w 1861"/>
                                <a:gd name="T25" fmla="*/ 876 h 1371"/>
                                <a:gd name="T26" fmla="*/ 405 w 1861"/>
                                <a:gd name="T27" fmla="*/ 936 h 1371"/>
                                <a:gd name="T28" fmla="*/ 310 w 1861"/>
                                <a:gd name="T29" fmla="*/ 991 h 1371"/>
                                <a:gd name="T30" fmla="*/ 215 w 1861"/>
                                <a:gd name="T31" fmla="*/ 1046 h 1371"/>
                                <a:gd name="T32" fmla="*/ 110 w 1861"/>
                                <a:gd name="T33" fmla="*/ 1096 h 1371"/>
                                <a:gd name="T34" fmla="*/ 0 w 1861"/>
                                <a:gd name="T35" fmla="*/ 1141 h 1371"/>
                                <a:gd name="T36" fmla="*/ 710 w 1861"/>
                                <a:gd name="T37" fmla="*/ 1371 h 1371"/>
                                <a:gd name="T38" fmla="*/ 710 w 1861"/>
                                <a:gd name="T39" fmla="*/ 1371 h 1371"/>
                                <a:gd name="T40" fmla="*/ 865 w 1861"/>
                                <a:gd name="T41" fmla="*/ 1326 h 1371"/>
                                <a:gd name="T42" fmla="*/ 1010 w 1861"/>
                                <a:gd name="T43" fmla="*/ 1276 h 1371"/>
                                <a:gd name="T44" fmla="*/ 1146 w 1861"/>
                                <a:gd name="T45" fmla="*/ 1216 h 1371"/>
                                <a:gd name="T46" fmla="*/ 1266 w 1861"/>
                                <a:gd name="T47" fmla="*/ 1156 h 1371"/>
                                <a:gd name="T48" fmla="*/ 1376 w 1861"/>
                                <a:gd name="T49" fmla="*/ 1091 h 1371"/>
                                <a:gd name="T50" fmla="*/ 1476 w 1861"/>
                                <a:gd name="T51" fmla="*/ 1021 h 1371"/>
                                <a:gd name="T52" fmla="*/ 1561 w 1861"/>
                                <a:gd name="T53" fmla="*/ 946 h 1371"/>
                                <a:gd name="T54" fmla="*/ 1636 w 1861"/>
                                <a:gd name="T55" fmla="*/ 866 h 1371"/>
                                <a:gd name="T56" fmla="*/ 1701 w 1861"/>
                                <a:gd name="T57" fmla="*/ 781 h 1371"/>
                                <a:gd name="T58" fmla="*/ 1731 w 1861"/>
                                <a:gd name="T59" fmla="*/ 741 h 1371"/>
                                <a:gd name="T60" fmla="*/ 1756 w 1861"/>
                                <a:gd name="T61" fmla="*/ 696 h 1371"/>
                                <a:gd name="T62" fmla="*/ 1781 w 1861"/>
                                <a:gd name="T63" fmla="*/ 646 h 1371"/>
                                <a:gd name="T64" fmla="*/ 1801 w 1861"/>
                                <a:gd name="T65" fmla="*/ 601 h 1371"/>
                                <a:gd name="T66" fmla="*/ 1816 w 1861"/>
                                <a:gd name="T67" fmla="*/ 551 h 1371"/>
                                <a:gd name="T68" fmla="*/ 1831 w 1861"/>
                                <a:gd name="T69" fmla="*/ 501 h 1371"/>
                                <a:gd name="T70" fmla="*/ 1851 w 1861"/>
                                <a:gd name="T71" fmla="*/ 396 h 1371"/>
                                <a:gd name="T72" fmla="*/ 1861 w 1861"/>
                                <a:gd name="T73" fmla="*/ 286 h 1371"/>
                                <a:gd name="T74" fmla="*/ 1856 w 1861"/>
                                <a:gd name="T75" fmla="*/ 176 h 1371"/>
                                <a:gd name="T76" fmla="*/ 1841 w 1861"/>
                                <a:gd name="T77" fmla="*/ 55 h 1371"/>
                                <a:gd name="T78" fmla="*/ 1116 w 1861"/>
                                <a:gd name="T79" fmla="*/ 0 h 1371"/>
                                <a:gd name="T80" fmla="*/ 1116 w 1861"/>
                                <a:gd name="T81" fmla="*/ 0 h 1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1861" h="1371">
                                  <a:moveTo>
                                    <a:pt x="1116" y="0"/>
                                  </a:moveTo>
                                  <a:lnTo>
                                    <a:pt x="1116" y="0"/>
                                  </a:lnTo>
                                  <a:lnTo>
                                    <a:pt x="1086" y="95"/>
                                  </a:lnTo>
                                  <a:lnTo>
                                    <a:pt x="1051" y="191"/>
                                  </a:lnTo>
                                  <a:lnTo>
                                    <a:pt x="1010" y="281"/>
                                  </a:lnTo>
                                  <a:lnTo>
                                    <a:pt x="965" y="366"/>
                                  </a:lnTo>
                                  <a:lnTo>
                                    <a:pt x="915" y="446"/>
                                  </a:lnTo>
                                  <a:lnTo>
                                    <a:pt x="855" y="526"/>
                                  </a:lnTo>
                                  <a:lnTo>
                                    <a:pt x="795" y="606"/>
                                  </a:lnTo>
                                  <a:lnTo>
                                    <a:pt x="730" y="676"/>
                                  </a:lnTo>
                                  <a:lnTo>
                                    <a:pt x="655" y="746"/>
                                  </a:lnTo>
                                  <a:lnTo>
                                    <a:pt x="575" y="811"/>
                                  </a:lnTo>
                                  <a:lnTo>
                                    <a:pt x="495" y="876"/>
                                  </a:lnTo>
                                  <a:lnTo>
                                    <a:pt x="405" y="936"/>
                                  </a:lnTo>
                                  <a:lnTo>
                                    <a:pt x="310" y="991"/>
                                  </a:lnTo>
                                  <a:lnTo>
                                    <a:pt x="215" y="1046"/>
                                  </a:lnTo>
                                  <a:lnTo>
                                    <a:pt x="110" y="1096"/>
                                  </a:lnTo>
                                  <a:lnTo>
                                    <a:pt x="0" y="1141"/>
                                  </a:lnTo>
                                  <a:lnTo>
                                    <a:pt x="710" y="1371"/>
                                  </a:lnTo>
                                  <a:lnTo>
                                    <a:pt x="865" y="1326"/>
                                  </a:lnTo>
                                  <a:lnTo>
                                    <a:pt x="1010" y="1276"/>
                                  </a:lnTo>
                                  <a:lnTo>
                                    <a:pt x="1146" y="1216"/>
                                  </a:lnTo>
                                  <a:lnTo>
                                    <a:pt x="1266" y="1156"/>
                                  </a:lnTo>
                                  <a:lnTo>
                                    <a:pt x="1376" y="1091"/>
                                  </a:lnTo>
                                  <a:lnTo>
                                    <a:pt x="1476" y="1021"/>
                                  </a:lnTo>
                                  <a:lnTo>
                                    <a:pt x="1561" y="946"/>
                                  </a:lnTo>
                                  <a:lnTo>
                                    <a:pt x="1636" y="866"/>
                                  </a:lnTo>
                                  <a:lnTo>
                                    <a:pt x="1701" y="781"/>
                                  </a:lnTo>
                                  <a:lnTo>
                                    <a:pt x="1731" y="741"/>
                                  </a:lnTo>
                                  <a:lnTo>
                                    <a:pt x="1756" y="696"/>
                                  </a:lnTo>
                                  <a:lnTo>
                                    <a:pt x="1781" y="646"/>
                                  </a:lnTo>
                                  <a:lnTo>
                                    <a:pt x="1801" y="601"/>
                                  </a:lnTo>
                                  <a:lnTo>
                                    <a:pt x="1816" y="551"/>
                                  </a:lnTo>
                                  <a:lnTo>
                                    <a:pt x="1831" y="501"/>
                                  </a:lnTo>
                                  <a:lnTo>
                                    <a:pt x="1851" y="396"/>
                                  </a:lnTo>
                                  <a:lnTo>
                                    <a:pt x="1861" y="286"/>
                                  </a:lnTo>
                                  <a:lnTo>
                                    <a:pt x="1856" y="176"/>
                                  </a:lnTo>
                                  <a:lnTo>
                                    <a:pt x="1841" y="55"/>
                                  </a:lnTo>
                                  <a:lnTo>
                                    <a:pt x="111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3396"/>
                          <wps:cNvSpPr>
                            <a:spLocks/>
                          </wps:cNvSpPr>
                          <wps:spPr bwMode="auto">
                            <a:xfrm>
                              <a:off x="940" y="1560"/>
                              <a:ext cx="1151" cy="1316"/>
                            </a:xfrm>
                            <a:custGeom>
                              <a:avLst/>
                              <a:gdLst>
                                <a:gd name="T0" fmla="*/ 0 w 1151"/>
                                <a:gd name="T1" fmla="*/ 1316 h 1316"/>
                                <a:gd name="T2" fmla="*/ 0 w 1151"/>
                                <a:gd name="T3" fmla="*/ 1316 h 1316"/>
                                <a:gd name="T4" fmla="*/ 155 w 1151"/>
                                <a:gd name="T5" fmla="*/ 1271 h 1316"/>
                                <a:gd name="T6" fmla="*/ 300 w 1151"/>
                                <a:gd name="T7" fmla="*/ 1221 h 1316"/>
                                <a:gd name="T8" fmla="*/ 436 w 1151"/>
                                <a:gd name="T9" fmla="*/ 1161 h 1316"/>
                                <a:gd name="T10" fmla="*/ 556 w 1151"/>
                                <a:gd name="T11" fmla="*/ 1101 h 1316"/>
                                <a:gd name="T12" fmla="*/ 666 w 1151"/>
                                <a:gd name="T13" fmla="*/ 1036 h 1316"/>
                                <a:gd name="T14" fmla="*/ 766 w 1151"/>
                                <a:gd name="T15" fmla="*/ 966 h 1316"/>
                                <a:gd name="T16" fmla="*/ 851 w 1151"/>
                                <a:gd name="T17" fmla="*/ 891 h 1316"/>
                                <a:gd name="T18" fmla="*/ 926 w 1151"/>
                                <a:gd name="T19" fmla="*/ 811 h 1316"/>
                                <a:gd name="T20" fmla="*/ 991 w 1151"/>
                                <a:gd name="T21" fmla="*/ 726 h 1316"/>
                                <a:gd name="T22" fmla="*/ 1021 w 1151"/>
                                <a:gd name="T23" fmla="*/ 686 h 1316"/>
                                <a:gd name="T24" fmla="*/ 1046 w 1151"/>
                                <a:gd name="T25" fmla="*/ 641 h 1316"/>
                                <a:gd name="T26" fmla="*/ 1071 w 1151"/>
                                <a:gd name="T27" fmla="*/ 591 h 1316"/>
                                <a:gd name="T28" fmla="*/ 1091 w 1151"/>
                                <a:gd name="T29" fmla="*/ 546 h 1316"/>
                                <a:gd name="T30" fmla="*/ 1106 w 1151"/>
                                <a:gd name="T31" fmla="*/ 496 h 1316"/>
                                <a:gd name="T32" fmla="*/ 1121 w 1151"/>
                                <a:gd name="T33" fmla="*/ 446 h 1316"/>
                                <a:gd name="T34" fmla="*/ 1141 w 1151"/>
                                <a:gd name="T35" fmla="*/ 341 h 1316"/>
                                <a:gd name="T36" fmla="*/ 1151 w 1151"/>
                                <a:gd name="T37" fmla="*/ 231 h 1316"/>
                                <a:gd name="T38" fmla="*/ 1146 w 1151"/>
                                <a:gd name="T39" fmla="*/ 121 h 1316"/>
                                <a:gd name="T40" fmla="*/ 1131 w 1151"/>
                                <a:gd name="T41" fmla="*/ 0 h 1316"/>
                                <a:gd name="T42" fmla="*/ 1131 w 1151"/>
                                <a:gd name="T43" fmla="*/ 0 h 1316"/>
                                <a:gd name="T44" fmla="*/ 1116 w 1151"/>
                                <a:gd name="T45" fmla="*/ 116 h 1316"/>
                                <a:gd name="T46" fmla="*/ 1096 w 1151"/>
                                <a:gd name="T47" fmla="*/ 226 h 1316"/>
                                <a:gd name="T48" fmla="*/ 1066 w 1151"/>
                                <a:gd name="T49" fmla="*/ 331 h 1316"/>
                                <a:gd name="T50" fmla="*/ 1026 w 1151"/>
                                <a:gd name="T51" fmla="*/ 431 h 1316"/>
                                <a:gd name="T52" fmla="*/ 986 w 1151"/>
                                <a:gd name="T53" fmla="*/ 526 h 1316"/>
                                <a:gd name="T54" fmla="*/ 931 w 1151"/>
                                <a:gd name="T55" fmla="*/ 621 h 1316"/>
                                <a:gd name="T56" fmla="*/ 871 w 1151"/>
                                <a:gd name="T57" fmla="*/ 706 h 1316"/>
                                <a:gd name="T58" fmla="*/ 806 w 1151"/>
                                <a:gd name="T59" fmla="*/ 791 h 1316"/>
                                <a:gd name="T60" fmla="*/ 731 w 1151"/>
                                <a:gd name="T61" fmla="*/ 871 h 1316"/>
                                <a:gd name="T62" fmla="*/ 651 w 1151"/>
                                <a:gd name="T63" fmla="*/ 946 h 1316"/>
                                <a:gd name="T64" fmla="*/ 561 w 1151"/>
                                <a:gd name="T65" fmla="*/ 1021 h 1316"/>
                                <a:gd name="T66" fmla="*/ 461 w 1151"/>
                                <a:gd name="T67" fmla="*/ 1086 h 1316"/>
                                <a:gd name="T68" fmla="*/ 361 w 1151"/>
                                <a:gd name="T69" fmla="*/ 1151 h 1316"/>
                                <a:gd name="T70" fmla="*/ 245 w 1151"/>
                                <a:gd name="T71" fmla="*/ 1211 h 1316"/>
                                <a:gd name="T72" fmla="*/ 125 w 1151"/>
                                <a:gd name="T73" fmla="*/ 1266 h 1316"/>
                                <a:gd name="T74" fmla="*/ 0 w 1151"/>
                                <a:gd name="T75" fmla="*/ 1316 h 1316"/>
                                <a:gd name="T76" fmla="*/ 0 w 1151"/>
                                <a:gd name="T77" fmla="*/ 1316 h 1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1" h="1316">
                                  <a:moveTo>
                                    <a:pt x="0" y="1316"/>
                                  </a:moveTo>
                                  <a:lnTo>
                                    <a:pt x="0" y="1316"/>
                                  </a:lnTo>
                                  <a:lnTo>
                                    <a:pt x="155" y="1271"/>
                                  </a:lnTo>
                                  <a:lnTo>
                                    <a:pt x="300" y="1221"/>
                                  </a:lnTo>
                                  <a:lnTo>
                                    <a:pt x="436" y="1161"/>
                                  </a:lnTo>
                                  <a:lnTo>
                                    <a:pt x="556" y="1101"/>
                                  </a:lnTo>
                                  <a:lnTo>
                                    <a:pt x="666" y="1036"/>
                                  </a:lnTo>
                                  <a:lnTo>
                                    <a:pt x="766" y="966"/>
                                  </a:lnTo>
                                  <a:lnTo>
                                    <a:pt x="851" y="891"/>
                                  </a:lnTo>
                                  <a:lnTo>
                                    <a:pt x="926" y="811"/>
                                  </a:lnTo>
                                  <a:lnTo>
                                    <a:pt x="991" y="726"/>
                                  </a:lnTo>
                                  <a:lnTo>
                                    <a:pt x="1021" y="686"/>
                                  </a:lnTo>
                                  <a:lnTo>
                                    <a:pt x="1046" y="641"/>
                                  </a:lnTo>
                                  <a:lnTo>
                                    <a:pt x="1071" y="591"/>
                                  </a:lnTo>
                                  <a:lnTo>
                                    <a:pt x="1091" y="546"/>
                                  </a:lnTo>
                                  <a:lnTo>
                                    <a:pt x="1106" y="496"/>
                                  </a:lnTo>
                                  <a:lnTo>
                                    <a:pt x="1121" y="446"/>
                                  </a:lnTo>
                                  <a:lnTo>
                                    <a:pt x="1141" y="341"/>
                                  </a:lnTo>
                                  <a:lnTo>
                                    <a:pt x="1151" y="231"/>
                                  </a:lnTo>
                                  <a:lnTo>
                                    <a:pt x="1146" y="121"/>
                                  </a:lnTo>
                                  <a:lnTo>
                                    <a:pt x="1131" y="0"/>
                                  </a:lnTo>
                                  <a:lnTo>
                                    <a:pt x="1116" y="116"/>
                                  </a:lnTo>
                                  <a:lnTo>
                                    <a:pt x="1096" y="226"/>
                                  </a:lnTo>
                                  <a:lnTo>
                                    <a:pt x="1066" y="331"/>
                                  </a:lnTo>
                                  <a:lnTo>
                                    <a:pt x="1026" y="431"/>
                                  </a:lnTo>
                                  <a:lnTo>
                                    <a:pt x="986" y="526"/>
                                  </a:lnTo>
                                  <a:lnTo>
                                    <a:pt x="931" y="621"/>
                                  </a:lnTo>
                                  <a:lnTo>
                                    <a:pt x="871" y="706"/>
                                  </a:lnTo>
                                  <a:lnTo>
                                    <a:pt x="806" y="791"/>
                                  </a:lnTo>
                                  <a:lnTo>
                                    <a:pt x="731" y="871"/>
                                  </a:lnTo>
                                  <a:lnTo>
                                    <a:pt x="651" y="946"/>
                                  </a:lnTo>
                                  <a:lnTo>
                                    <a:pt x="561" y="1021"/>
                                  </a:lnTo>
                                  <a:lnTo>
                                    <a:pt x="461" y="1086"/>
                                  </a:lnTo>
                                  <a:lnTo>
                                    <a:pt x="361" y="1151"/>
                                  </a:lnTo>
                                  <a:lnTo>
                                    <a:pt x="245" y="1211"/>
                                  </a:lnTo>
                                  <a:lnTo>
                                    <a:pt x="125" y="1266"/>
                                  </a:lnTo>
                                  <a:lnTo>
                                    <a:pt x="0" y="13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3397"/>
                          <wps:cNvSpPr>
                            <a:spLocks/>
                          </wps:cNvSpPr>
                          <wps:spPr bwMode="auto">
                            <a:xfrm>
                              <a:off x="1195" y="1651"/>
                              <a:ext cx="846" cy="360"/>
                            </a:xfrm>
                            <a:custGeom>
                              <a:avLst/>
                              <a:gdLst>
                                <a:gd name="T0" fmla="*/ 101 w 846"/>
                                <a:gd name="T1" fmla="*/ 0 h 360"/>
                                <a:gd name="T2" fmla="*/ 101 w 846"/>
                                <a:gd name="T3" fmla="*/ 0 h 360"/>
                                <a:gd name="T4" fmla="*/ 55 w 846"/>
                                <a:gd name="T5" fmla="*/ 110 h 360"/>
                                <a:gd name="T6" fmla="*/ 0 w 846"/>
                                <a:gd name="T7" fmla="*/ 215 h 360"/>
                                <a:gd name="T8" fmla="*/ 766 w 846"/>
                                <a:gd name="T9" fmla="*/ 360 h 360"/>
                                <a:gd name="T10" fmla="*/ 766 w 846"/>
                                <a:gd name="T11" fmla="*/ 360 h 360"/>
                                <a:gd name="T12" fmla="*/ 791 w 846"/>
                                <a:gd name="T13" fmla="*/ 295 h 360"/>
                                <a:gd name="T14" fmla="*/ 811 w 846"/>
                                <a:gd name="T15" fmla="*/ 235 h 360"/>
                                <a:gd name="T16" fmla="*/ 831 w 846"/>
                                <a:gd name="T17" fmla="*/ 170 h 360"/>
                                <a:gd name="T18" fmla="*/ 846 w 846"/>
                                <a:gd name="T19" fmla="*/ 100 h 360"/>
                                <a:gd name="T20" fmla="*/ 846 w 846"/>
                                <a:gd name="T21" fmla="*/ 100 h 360"/>
                                <a:gd name="T22" fmla="*/ 101 w 846"/>
                                <a:gd name="T23" fmla="*/ 0 h 360"/>
                                <a:gd name="T24" fmla="*/ 101 w 846"/>
                                <a:gd name="T25" fmla="*/ 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46" h="360">
                                  <a:moveTo>
                                    <a:pt x="101" y="0"/>
                                  </a:moveTo>
                                  <a:lnTo>
                                    <a:pt x="101" y="0"/>
                                  </a:lnTo>
                                  <a:lnTo>
                                    <a:pt x="55" y="110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766" y="360"/>
                                  </a:lnTo>
                                  <a:lnTo>
                                    <a:pt x="791" y="295"/>
                                  </a:lnTo>
                                  <a:lnTo>
                                    <a:pt x="811" y="235"/>
                                  </a:lnTo>
                                  <a:lnTo>
                                    <a:pt x="831" y="170"/>
                                  </a:lnTo>
                                  <a:lnTo>
                                    <a:pt x="846" y="100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3398"/>
                          <wps:cNvSpPr>
                            <a:spLocks/>
                          </wps:cNvSpPr>
                          <wps:spPr bwMode="auto">
                            <a:xfrm>
                              <a:off x="1961" y="1751"/>
                              <a:ext cx="130" cy="345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260 h 345"/>
                                <a:gd name="T2" fmla="*/ 0 w 130"/>
                                <a:gd name="T3" fmla="*/ 260 h 345"/>
                                <a:gd name="T4" fmla="*/ 70 w 130"/>
                                <a:gd name="T5" fmla="*/ 345 h 345"/>
                                <a:gd name="T6" fmla="*/ 70 w 130"/>
                                <a:gd name="T7" fmla="*/ 345 h 345"/>
                                <a:gd name="T8" fmla="*/ 95 w 130"/>
                                <a:gd name="T9" fmla="*/ 275 h 345"/>
                                <a:gd name="T10" fmla="*/ 110 w 130"/>
                                <a:gd name="T11" fmla="*/ 200 h 345"/>
                                <a:gd name="T12" fmla="*/ 120 w 130"/>
                                <a:gd name="T13" fmla="*/ 125 h 345"/>
                                <a:gd name="T14" fmla="*/ 130 w 130"/>
                                <a:gd name="T15" fmla="*/ 45 h 345"/>
                                <a:gd name="T16" fmla="*/ 80 w 130"/>
                                <a:gd name="T17" fmla="*/ 0 h 345"/>
                                <a:gd name="T18" fmla="*/ 80 w 130"/>
                                <a:gd name="T19" fmla="*/ 0 h 345"/>
                                <a:gd name="T20" fmla="*/ 65 w 130"/>
                                <a:gd name="T21" fmla="*/ 70 h 345"/>
                                <a:gd name="T22" fmla="*/ 45 w 130"/>
                                <a:gd name="T23" fmla="*/ 135 h 345"/>
                                <a:gd name="T24" fmla="*/ 25 w 130"/>
                                <a:gd name="T25" fmla="*/ 195 h 345"/>
                                <a:gd name="T26" fmla="*/ 0 w 130"/>
                                <a:gd name="T27" fmla="*/ 260 h 345"/>
                                <a:gd name="T28" fmla="*/ 0 w 130"/>
                                <a:gd name="T29" fmla="*/ 260 h 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30" h="345">
                                  <a:moveTo>
                                    <a:pt x="0" y="260"/>
                                  </a:moveTo>
                                  <a:lnTo>
                                    <a:pt x="0" y="260"/>
                                  </a:lnTo>
                                  <a:lnTo>
                                    <a:pt x="70" y="345"/>
                                  </a:lnTo>
                                  <a:lnTo>
                                    <a:pt x="95" y="275"/>
                                  </a:lnTo>
                                  <a:lnTo>
                                    <a:pt x="110" y="200"/>
                                  </a:lnTo>
                                  <a:lnTo>
                                    <a:pt x="120" y="125"/>
                                  </a:lnTo>
                                  <a:lnTo>
                                    <a:pt x="130" y="45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65" y="70"/>
                                  </a:lnTo>
                                  <a:lnTo>
                                    <a:pt x="45" y="135"/>
                                  </a:lnTo>
                                  <a:lnTo>
                                    <a:pt x="25" y="195"/>
                                  </a:lnTo>
                                  <a:lnTo>
                                    <a:pt x="0" y="2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3399"/>
                          <wps:cNvSpPr>
                            <a:spLocks/>
                          </wps:cNvSpPr>
                          <wps:spPr bwMode="auto">
                            <a:xfrm>
                              <a:off x="1646" y="2251"/>
                              <a:ext cx="245" cy="295"/>
                            </a:xfrm>
                            <a:custGeom>
                              <a:avLst/>
                              <a:gdLst>
                                <a:gd name="T0" fmla="*/ 245 w 245"/>
                                <a:gd name="T1" fmla="*/ 90 h 295"/>
                                <a:gd name="T2" fmla="*/ 175 w 245"/>
                                <a:gd name="T3" fmla="*/ 0 h 295"/>
                                <a:gd name="T4" fmla="*/ 175 w 245"/>
                                <a:gd name="T5" fmla="*/ 0 h 295"/>
                                <a:gd name="T6" fmla="*/ 135 w 245"/>
                                <a:gd name="T7" fmla="*/ 55 h 295"/>
                                <a:gd name="T8" fmla="*/ 95 w 245"/>
                                <a:gd name="T9" fmla="*/ 105 h 295"/>
                                <a:gd name="T10" fmla="*/ 50 w 245"/>
                                <a:gd name="T11" fmla="*/ 155 h 295"/>
                                <a:gd name="T12" fmla="*/ 0 w 245"/>
                                <a:gd name="T13" fmla="*/ 205 h 295"/>
                                <a:gd name="T14" fmla="*/ 30 w 245"/>
                                <a:gd name="T15" fmla="*/ 295 h 295"/>
                                <a:gd name="T16" fmla="*/ 30 w 245"/>
                                <a:gd name="T17" fmla="*/ 295 h 295"/>
                                <a:gd name="T18" fmla="*/ 95 w 245"/>
                                <a:gd name="T19" fmla="*/ 250 h 295"/>
                                <a:gd name="T20" fmla="*/ 150 w 245"/>
                                <a:gd name="T21" fmla="*/ 200 h 295"/>
                                <a:gd name="T22" fmla="*/ 200 w 245"/>
                                <a:gd name="T23" fmla="*/ 145 h 295"/>
                                <a:gd name="T24" fmla="*/ 245 w 245"/>
                                <a:gd name="T25" fmla="*/ 90 h 295"/>
                                <a:gd name="T26" fmla="*/ 245 w 245"/>
                                <a:gd name="T27" fmla="*/ 90 h 2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45" h="295">
                                  <a:moveTo>
                                    <a:pt x="245" y="90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35" y="55"/>
                                  </a:lnTo>
                                  <a:lnTo>
                                    <a:pt x="95" y="105"/>
                                  </a:lnTo>
                                  <a:lnTo>
                                    <a:pt x="50" y="155"/>
                                  </a:lnTo>
                                  <a:lnTo>
                                    <a:pt x="0" y="20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95" y="250"/>
                                  </a:lnTo>
                                  <a:lnTo>
                                    <a:pt x="150" y="200"/>
                                  </a:lnTo>
                                  <a:lnTo>
                                    <a:pt x="200" y="145"/>
                                  </a:lnTo>
                                  <a:lnTo>
                                    <a:pt x="245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3400"/>
                          <wps:cNvSpPr>
                            <a:spLocks/>
                          </wps:cNvSpPr>
                          <wps:spPr bwMode="auto">
                            <a:xfrm>
                              <a:off x="890" y="2066"/>
                              <a:ext cx="931" cy="390"/>
                            </a:xfrm>
                            <a:custGeom>
                              <a:avLst/>
                              <a:gdLst>
                                <a:gd name="T0" fmla="*/ 931 w 931"/>
                                <a:gd name="T1" fmla="*/ 185 h 390"/>
                                <a:gd name="T2" fmla="*/ 931 w 931"/>
                                <a:gd name="T3" fmla="*/ 185 h 390"/>
                                <a:gd name="T4" fmla="*/ 170 w 931"/>
                                <a:gd name="T5" fmla="*/ 0 h 390"/>
                                <a:gd name="T6" fmla="*/ 170 w 931"/>
                                <a:gd name="T7" fmla="*/ 0 h 390"/>
                                <a:gd name="T8" fmla="*/ 90 w 931"/>
                                <a:gd name="T9" fmla="*/ 90 h 390"/>
                                <a:gd name="T10" fmla="*/ 0 w 931"/>
                                <a:gd name="T11" fmla="*/ 180 h 390"/>
                                <a:gd name="T12" fmla="*/ 756 w 931"/>
                                <a:gd name="T13" fmla="*/ 390 h 390"/>
                                <a:gd name="T14" fmla="*/ 756 w 931"/>
                                <a:gd name="T15" fmla="*/ 390 h 390"/>
                                <a:gd name="T16" fmla="*/ 806 w 931"/>
                                <a:gd name="T17" fmla="*/ 340 h 390"/>
                                <a:gd name="T18" fmla="*/ 851 w 931"/>
                                <a:gd name="T19" fmla="*/ 290 h 390"/>
                                <a:gd name="T20" fmla="*/ 891 w 931"/>
                                <a:gd name="T21" fmla="*/ 240 h 390"/>
                                <a:gd name="T22" fmla="*/ 931 w 931"/>
                                <a:gd name="T23" fmla="*/ 185 h 390"/>
                                <a:gd name="T24" fmla="*/ 931 w 931"/>
                                <a:gd name="T25" fmla="*/ 185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931" h="390">
                                  <a:moveTo>
                                    <a:pt x="931" y="185"/>
                                  </a:moveTo>
                                  <a:lnTo>
                                    <a:pt x="931" y="185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90" y="90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756" y="390"/>
                                  </a:lnTo>
                                  <a:lnTo>
                                    <a:pt x="806" y="340"/>
                                  </a:lnTo>
                                  <a:lnTo>
                                    <a:pt x="851" y="290"/>
                                  </a:lnTo>
                                  <a:lnTo>
                                    <a:pt x="891" y="240"/>
                                  </a:lnTo>
                                  <a:lnTo>
                                    <a:pt x="931" y="1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3401"/>
                          <wps:cNvSpPr>
                            <a:spLocks/>
                          </wps:cNvSpPr>
                          <wps:spPr bwMode="auto">
                            <a:xfrm>
                              <a:off x="510" y="2391"/>
                              <a:ext cx="951" cy="365"/>
                            </a:xfrm>
                            <a:custGeom>
                              <a:avLst/>
                              <a:gdLst>
                                <a:gd name="T0" fmla="*/ 951 w 951"/>
                                <a:gd name="T1" fmla="*/ 220 h 365"/>
                                <a:gd name="T2" fmla="*/ 951 w 951"/>
                                <a:gd name="T3" fmla="*/ 215 h 365"/>
                                <a:gd name="T4" fmla="*/ 200 w 951"/>
                                <a:gd name="T5" fmla="*/ 0 h 365"/>
                                <a:gd name="T6" fmla="*/ 200 w 951"/>
                                <a:gd name="T7" fmla="*/ 0 h 365"/>
                                <a:gd name="T8" fmla="*/ 105 w 951"/>
                                <a:gd name="T9" fmla="*/ 65 h 365"/>
                                <a:gd name="T10" fmla="*/ 0 w 951"/>
                                <a:gd name="T11" fmla="*/ 125 h 365"/>
                                <a:gd name="T12" fmla="*/ 700 w 951"/>
                                <a:gd name="T13" fmla="*/ 365 h 365"/>
                                <a:gd name="T14" fmla="*/ 700 w 951"/>
                                <a:gd name="T15" fmla="*/ 365 h 365"/>
                                <a:gd name="T16" fmla="*/ 831 w 951"/>
                                <a:gd name="T17" fmla="*/ 295 h 365"/>
                                <a:gd name="T18" fmla="*/ 951 w 951"/>
                                <a:gd name="T19" fmla="*/ 220 h 365"/>
                                <a:gd name="T20" fmla="*/ 951 w 951"/>
                                <a:gd name="T21" fmla="*/ 2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51" h="365">
                                  <a:moveTo>
                                    <a:pt x="951" y="220"/>
                                  </a:moveTo>
                                  <a:lnTo>
                                    <a:pt x="951" y="215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105" y="65"/>
                                  </a:lnTo>
                                  <a:lnTo>
                                    <a:pt x="0" y="125"/>
                                  </a:lnTo>
                                  <a:lnTo>
                                    <a:pt x="700" y="365"/>
                                  </a:lnTo>
                                  <a:lnTo>
                                    <a:pt x="831" y="295"/>
                                  </a:lnTo>
                                  <a:lnTo>
                                    <a:pt x="951" y="2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3402"/>
                          <wps:cNvSpPr>
                            <a:spLocks/>
                          </wps:cNvSpPr>
                          <wps:spPr bwMode="auto">
                            <a:xfrm>
                              <a:off x="1210" y="2611"/>
                              <a:ext cx="266" cy="175"/>
                            </a:xfrm>
                            <a:custGeom>
                              <a:avLst/>
                              <a:gdLst>
                                <a:gd name="T0" fmla="*/ 0 w 266"/>
                                <a:gd name="T1" fmla="*/ 145 h 175"/>
                                <a:gd name="T2" fmla="*/ 5 w 266"/>
                                <a:gd name="T3" fmla="*/ 175 h 175"/>
                                <a:gd name="T4" fmla="*/ 5 w 266"/>
                                <a:gd name="T5" fmla="*/ 175 h 175"/>
                                <a:gd name="T6" fmla="*/ 141 w 266"/>
                                <a:gd name="T7" fmla="*/ 120 h 175"/>
                                <a:gd name="T8" fmla="*/ 266 w 266"/>
                                <a:gd name="T9" fmla="*/ 60 h 175"/>
                                <a:gd name="T10" fmla="*/ 251 w 266"/>
                                <a:gd name="T11" fmla="*/ 0 h 175"/>
                                <a:gd name="T12" fmla="*/ 251 w 266"/>
                                <a:gd name="T13" fmla="*/ 0 h 175"/>
                                <a:gd name="T14" fmla="*/ 131 w 266"/>
                                <a:gd name="T15" fmla="*/ 75 h 175"/>
                                <a:gd name="T16" fmla="*/ 0 w 266"/>
                                <a:gd name="T17" fmla="*/ 145 h 175"/>
                                <a:gd name="T18" fmla="*/ 0 w 266"/>
                                <a:gd name="T19" fmla="*/ 145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66" h="175">
                                  <a:moveTo>
                                    <a:pt x="0" y="145"/>
                                  </a:moveTo>
                                  <a:lnTo>
                                    <a:pt x="5" y="175"/>
                                  </a:lnTo>
                                  <a:lnTo>
                                    <a:pt x="141" y="120"/>
                                  </a:lnTo>
                                  <a:lnTo>
                                    <a:pt x="266" y="60"/>
                                  </a:lnTo>
                                  <a:lnTo>
                                    <a:pt x="251" y="0"/>
                                  </a:lnTo>
                                  <a:lnTo>
                                    <a:pt x="131" y="75"/>
                                  </a:lnTo>
                                  <a:lnTo>
                                    <a:pt x="0" y="1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3403"/>
                          <wps:cNvSpPr>
                            <a:spLocks/>
                          </wps:cNvSpPr>
                          <wps:spPr bwMode="auto">
                            <a:xfrm>
                              <a:off x="710" y="1205"/>
                              <a:ext cx="300" cy="541"/>
                            </a:xfrm>
                            <a:custGeom>
                              <a:avLst/>
                              <a:gdLst>
                                <a:gd name="T0" fmla="*/ 140 w 300"/>
                                <a:gd name="T1" fmla="*/ 90 h 541"/>
                                <a:gd name="T2" fmla="*/ 300 w 300"/>
                                <a:gd name="T3" fmla="*/ 35 h 541"/>
                                <a:gd name="T4" fmla="*/ 300 w 300"/>
                                <a:gd name="T5" fmla="*/ 35 h 541"/>
                                <a:gd name="T6" fmla="*/ 285 w 300"/>
                                <a:gd name="T7" fmla="*/ 15 h 541"/>
                                <a:gd name="T8" fmla="*/ 285 w 300"/>
                                <a:gd name="T9" fmla="*/ 5 h 541"/>
                                <a:gd name="T10" fmla="*/ 290 w 300"/>
                                <a:gd name="T11" fmla="*/ 0 h 541"/>
                                <a:gd name="T12" fmla="*/ 115 w 300"/>
                                <a:gd name="T13" fmla="*/ 75 h 541"/>
                                <a:gd name="T14" fmla="*/ 0 w 300"/>
                                <a:gd name="T15" fmla="*/ 531 h 541"/>
                                <a:gd name="T16" fmla="*/ 20 w 300"/>
                                <a:gd name="T17" fmla="*/ 541 h 541"/>
                                <a:gd name="T18" fmla="*/ 140 w 300"/>
                                <a:gd name="T19" fmla="*/ 90 h 541"/>
                                <a:gd name="T20" fmla="*/ 140 w 300"/>
                                <a:gd name="T21" fmla="*/ 90 h 5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00" h="541">
                                  <a:moveTo>
                                    <a:pt x="140" y="90"/>
                                  </a:moveTo>
                                  <a:lnTo>
                                    <a:pt x="300" y="35"/>
                                  </a:lnTo>
                                  <a:lnTo>
                                    <a:pt x="285" y="15"/>
                                  </a:lnTo>
                                  <a:lnTo>
                                    <a:pt x="285" y="5"/>
                                  </a:lnTo>
                                  <a:lnTo>
                                    <a:pt x="290" y="0"/>
                                  </a:lnTo>
                                  <a:lnTo>
                                    <a:pt x="115" y="75"/>
                                  </a:lnTo>
                                  <a:lnTo>
                                    <a:pt x="0" y="531"/>
                                  </a:lnTo>
                                  <a:lnTo>
                                    <a:pt x="20" y="541"/>
                                  </a:lnTo>
                                  <a:lnTo>
                                    <a:pt x="140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3404"/>
                          <wps:cNvSpPr>
                            <a:spLocks/>
                          </wps:cNvSpPr>
                          <wps:spPr bwMode="auto">
                            <a:xfrm>
                              <a:off x="525" y="1315"/>
                              <a:ext cx="195" cy="190"/>
                            </a:xfrm>
                            <a:custGeom>
                              <a:avLst/>
                              <a:gdLst>
                                <a:gd name="T0" fmla="*/ 5 w 195"/>
                                <a:gd name="T1" fmla="*/ 70 h 190"/>
                                <a:gd name="T2" fmla="*/ 5 w 195"/>
                                <a:gd name="T3" fmla="*/ 70 h 190"/>
                                <a:gd name="T4" fmla="*/ 0 w 195"/>
                                <a:gd name="T5" fmla="*/ 95 h 190"/>
                                <a:gd name="T6" fmla="*/ 0 w 195"/>
                                <a:gd name="T7" fmla="*/ 120 h 190"/>
                                <a:gd name="T8" fmla="*/ 0 w 195"/>
                                <a:gd name="T9" fmla="*/ 120 h 190"/>
                                <a:gd name="T10" fmla="*/ 15 w 195"/>
                                <a:gd name="T11" fmla="*/ 145 h 190"/>
                                <a:gd name="T12" fmla="*/ 30 w 195"/>
                                <a:gd name="T13" fmla="*/ 170 h 190"/>
                                <a:gd name="T14" fmla="*/ 30 w 195"/>
                                <a:gd name="T15" fmla="*/ 170 h 190"/>
                                <a:gd name="T16" fmla="*/ 55 w 195"/>
                                <a:gd name="T17" fmla="*/ 185 h 190"/>
                                <a:gd name="T18" fmla="*/ 90 w 195"/>
                                <a:gd name="T19" fmla="*/ 190 h 190"/>
                                <a:gd name="T20" fmla="*/ 90 w 195"/>
                                <a:gd name="T21" fmla="*/ 100 h 190"/>
                                <a:gd name="T22" fmla="*/ 105 w 195"/>
                                <a:gd name="T23" fmla="*/ 190 h 190"/>
                                <a:gd name="T24" fmla="*/ 105 w 195"/>
                                <a:gd name="T25" fmla="*/ 190 h 190"/>
                                <a:gd name="T26" fmla="*/ 135 w 195"/>
                                <a:gd name="T27" fmla="*/ 185 h 190"/>
                                <a:gd name="T28" fmla="*/ 160 w 195"/>
                                <a:gd name="T29" fmla="*/ 165 h 190"/>
                                <a:gd name="T30" fmla="*/ 160 w 195"/>
                                <a:gd name="T31" fmla="*/ 165 h 190"/>
                                <a:gd name="T32" fmla="*/ 170 w 195"/>
                                <a:gd name="T33" fmla="*/ 150 h 190"/>
                                <a:gd name="T34" fmla="*/ 180 w 195"/>
                                <a:gd name="T35" fmla="*/ 135 h 190"/>
                                <a:gd name="T36" fmla="*/ 190 w 195"/>
                                <a:gd name="T37" fmla="*/ 120 h 190"/>
                                <a:gd name="T38" fmla="*/ 195 w 195"/>
                                <a:gd name="T39" fmla="*/ 100 h 190"/>
                                <a:gd name="T40" fmla="*/ 195 w 195"/>
                                <a:gd name="T41" fmla="*/ 100 h 190"/>
                                <a:gd name="T42" fmla="*/ 190 w 195"/>
                                <a:gd name="T43" fmla="*/ 70 h 190"/>
                                <a:gd name="T44" fmla="*/ 180 w 195"/>
                                <a:gd name="T45" fmla="*/ 45 h 190"/>
                                <a:gd name="T46" fmla="*/ 180 w 195"/>
                                <a:gd name="T47" fmla="*/ 45 h 190"/>
                                <a:gd name="T48" fmla="*/ 165 w 195"/>
                                <a:gd name="T49" fmla="*/ 25 h 190"/>
                                <a:gd name="T50" fmla="*/ 140 w 195"/>
                                <a:gd name="T51" fmla="*/ 10 h 190"/>
                                <a:gd name="T52" fmla="*/ 140 w 195"/>
                                <a:gd name="T53" fmla="*/ 10 h 190"/>
                                <a:gd name="T54" fmla="*/ 115 w 195"/>
                                <a:gd name="T55" fmla="*/ 0 h 190"/>
                                <a:gd name="T56" fmla="*/ 90 w 195"/>
                                <a:gd name="T57" fmla="*/ 0 h 190"/>
                                <a:gd name="T58" fmla="*/ 90 w 195"/>
                                <a:gd name="T59" fmla="*/ 0 h 190"/>
                                <a:gd name="T60" fmla="*/ 60 w 195"/>
                                <a:gd name="T61" fmla="*/ 5 h 190"/>
                                <a:gd name="T62" fmla="*/ 35 w 195"/>
                                <a:gd name="T63" fmla="*/ 20 h 190"/>
                                <a:gd name="T64" fmla="*/ 35 w 195"/>
                                <a:gd name="T65" fmla="*/ 20 h 190"/>
                                <a:gd name="T66" fmla="*/ 15 w 195"/>
                                <a:gd name="T67" fmla="*/ 40 h 190"/>
                                <a:gd name="T68" fmla="*/ 5 w 195"/>
                                <a:gd name="T69" fmla="*/ 70 h 190"/>
                                <a:gd name="T70" fmla="*/ 5 w 195"/>
                                <a:gd name="T71" fmla="*/ 7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5" h="190">
                                  <a:moveTo>
                                    <a:pt x="5" y="70"/>
                                  </a:moveTo>
                                  <a:lnTo>
                                    <a:pt x="5" y="70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15" y="145"/>
                                  </a:lnTo>
                                  <a:lnTo>
                                    <a:pt x="30" y="170"/>
                                  </a:lnTo>
                                  <a:lnTo>
                                    <a:pt x="55" y="185"/>
                                  </a:lnTo>
                                  <a:lnTo>
                                    <a:pt x="90" y="190"/>
                                  </a:lnTo>
                                  <a:lnTo>
                                    <a:pt x="90" y="100"/>
                                  </a:lnTo>
                                  <a:lnTo>
                                    <a:pt x="105" y="190"/>
                                  </a:lnTo>
                                  <a:lnTo>
                                    <a:pt x="135" y="185"/>
                                  </a:lnTo>
                                  <a:lnTo>
                                    <a:pt x="160" y="165"/>
                                  </a:lnTo>
                                  <a:lnTo>
                                    <a:pt x="170" y="150"/>
                                  </a:lnTo>
                                  <a:lnTo>
                                    <a:pt x="180" y="135"/>
                                  </a:lnTo>
                                  <a:lnTo>
                                    <a:pt x="190" y="120"/>
                                  </a:lnTo>
                                  <a:lnTo>
                                    <a:pt x="195" y="100"/>
                                  </a:lnTo>
                                  <a:lnTo>
                                    <a:pt x="190" y="70"/>
                                  </a:lnTo>
                                  <a:lnTo>
                                    <a:pt x="180" y="45"/>
                                  </a:lnTo>
                                  <a:lnTo>
                                    <a:pt x="165" y="25"/>
                                  </a:lnTo>
                                  <a:lnTo>
                                    <a:pt x="140" y="10"/>
                                  </a:lnTo>
                                  <a:lnTo>
                                    <a:pt x="115" y="0"/>
                                  </a:lnTo>
                                  <a:lnTo>
                                    <a:pt x="90" y="0"/>
                                  </a:lnTo>
                                  <a:lnTo>
                                    <a:pt x="60" y="5"/>
                                  </a:lnTo>
                                  <a:lnTo>
                                    <a:pt x="35" y="20"/>
                                  </a:lnTo>
                                  <a:lnTo>
                                    <a:pt x="15" y="40"/>
                                  </a:lnTo>
                                  <a:lnTo>
                                    <a:pt x="5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3405"/>
                          <wps:cNvSpPr>
                            <a:spLocks/>
                          </wps:cNvSpPr>
                          <wps:spPr bwMode="auto">
                            <a:xfrm>
                              <a:off x="615" y="1410"/>
                              <a:ext cx="245" cy="391"/>
                            </a:xfrm>
                            <a:custGeom>
                              <a:avLst/>
                              <a:gdLst>
                                <a:gd name="T0" fmla="*/ 245 w 245"/>
                                <a:gd name="T1" fmla="*/ 40 h 391"/>
                                <a:gd name="T2" fmla="*/ 245 w 245"/>
                                <a:gd name="T3" fmla="*/ 40 h 391"/>
                                <a:gd name="T4" fmla="*/ 185 w 245"/>
                                <a:gd name="T5" fmla="*/ 15 h 391"/>
                                <a:gd name="T6" fmla="*/ 120 w 245"/>
                                <a:gd name="T7" fmla="*/ 5 h 391"/>
                                <a:gd name="T8" fmla="*/ 60 w 245"/>
                                <a:gd name="T9" fmla="*/ 0 h 391"/>
                                <a:gd name="T10" fmla="*/ 0 w 245"/>
                                <a:gd name="T11" fmla="*/ 5 h 391"/>
                                <a:gd name="T12" fmla="*/ 0 w 245"/>
                                <a:gd name="T13" fmla="*/ 366 h 391"/>
                                <a:gd name="T14" fmla="*/ 140 w 245"/>
                                <a:gd name="T15" fmla="*/ 391 h 391"/>
                                <a:gd name="T16" fmla="*/ 245 w 245"/>
                                <a:gd name="T17" fmla="*/ 40 h 391"/>
                                <a:gd name="T18" fmla="*/ 245 w 245"/>
                                <a:gd name="T19" fmla="*/ 4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5" h="391">
                                  <a:moveTo>
                                    <a:pt x="245" y="40"/>
                                  </a:moveTo>
                                  <a:lnTo>
                                    <a:pt x="245" y="40"/>
                                  </a:lnTo>
                                  <a:lnTo>
                                    <a:pt x="185" y="15"/>
                                  </a:lnTo>
                                  <a:lnTo>
                                    <a:pt x="120" y="5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40" y="391"/>
                                  </a:lnTo>
                                  <a:lnTo>
                                    <a:pt x="245" y="4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3406"/>
                          <wps:cNvSpPr>
                            <a:spLocks/>
                          </wps:cNvSpPr>
                          <wps:spPr bwMode="auto">
                            <a:xfrm>
                              <a:off x="635" y="1540"/>
                              <a:ext cx="170" cy="231"/>
                            </a:xfrm>
                            <a:custGeom>
                              <a:avLst/>
                              <a:gdLst>
                                <a:gd name="T0" fmla="*/ 170 w 170"/>
                                <a:gd name="T1" fmla="*/ 0 h 231"/>
                                <a:gd name="T2" fmla="*/ 0 w 170"/>
                                <a:gd name="T3" fmla="*/ 0 h 231"/>
                                <a:gd name="T4" fmla="*/ 0 w 170"/>
                                <a:gd name="T5" fmla="*/ 216 h 231"/>
                                <a:gd name="T6" fmla="*/ 0 w 170"/>
                                <a:gd name="T7" fmla="*/ 216 h 231"/>
                                <a:gd name="T8" fmla="*/ 25 w 170"/>
                                <a:gd name="T9" fmla="*/ 211 h 231"/>
                                <a:gd name="T10" fmla="*/ 50 w 170"/>
                                <a:gd name="T11" fmla="*/ 211 h 231"/>
                                <a:gd name="T12" fmla="*/ 75 w 170"/>
                                <a:gd name="T13" fmla="*/ 221 h 231"/>
                                <a:gd name="T14" fmla="*/ 100 w 170"/>
                                <a:gd name="T15" fmla="*/ 231 h 231"/>
                                <a:gd name="T16" fmla="*/ 170 w 170"/>
                                <a:gd name="T17" fmla="*/ 0 h 231"/>
                                <a:gd name="T18" fmla="*/ 170 w 170"/>
                                <a:gd name="T19" fmla="*/ 0 h 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0" h="231">
                                  <a:moveTo>
                                    <a:pt x="17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16"/>
                                  </a:lnTo>
                                  <a:lnTo>
                                    <a:pt x="25" y="211"/>
                                  </a:lnTo>
                                  <a:lnTo>
                                    <a:pt x="50" y="211"/>
                                  </a:lnTo>
                                  <a:lnTo>
                                    <a:pt x="75" y="221"/>
                                  </a:lnTo>
                                  <a:lnTo>
                                    <a:pt x="100" y="231"/>
                                  </a:lnTo>
                                  <a:lnTo>
                                    <a:pt x="17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3407"/>
                          <wps:cNvSpPr>
                            <a:spLocks/>
                          </wps:cNvSpPr>
                          <wps:spPr bwMode="auto">
                            <a:xfrm>
                              <a:off x="375" y="2571"/>
                              <a:ext cx="445" cy="505"/>
                            </a:xfrm>
                            <a:custGeom>
                              <a:avLst/>
                              <a:gdLst>
                                <a:gd name="T0" fmla="*/ 25 w 445"/>
                                <a:gd name="T1" fmla="*/ 175 h 505"/>
                                <a:gd name="T2" fmla="*/ 25 w 445"/>
                                <a:gd name="T3" fmla="*/ 175 h 505"/>
                                <a:gd name="T4" fmla="*/ 25 w 445"/>
                                <a:gd name="T5" fmla="*/ 175 h 505"/>
                                <a:gd name="T6" fmla="*/ 15 w 445"/>
                                <a:gd name="T7" fmla="*/ 210 h 505"/>
                                <a:gd name="T8" fmla="*/ 5 w 445"/>
                                <a:gd name="T9" fmla="*/ 245 h 505"/>
                                <a:gd name="T10" fmla="*/ 0 w 445"/>
                                <a:gd name="T11" fmla="*/ 280 h 505"/>
                                <a:gd name="T12" fmla="*/ 5 w 445"/>
                                <a:gd name="T13" fmla="*/ 320 h 505"/>
                                <a:gd name="T14" fmla="*/ 10 w 445"/>
                                <a:gd name="T15" fmla="*/ 365 h 505"/>
                                <a:gd name="T16" fmla="*/ 15 w 445"/>
                                <a:gd name="T17" fmla="*/ 410 h 505"/>
                                <a:gd name="T18" fmla="*/ 30 w 445"/>
                                <a:gd name="T19" fmla="*/ 455 h 505"/>
                                <a:gd name="T20" fmla="*/ 50 w 445"/>
                                <a:gd name="T21" fmla="*/ 505 h 505"/>
                                <a:gd name="T22" fmla="*/ 50 w 445"/>
                                <a:gd name="T23" fmla="*/ 505 h 505"/>
                                <a:gd name="T24" fmla="*/ 55 w 445"/>
                                <a:gd name="T25" fmla="*/ 415 h 505"/>
                                <a:gd name="T26" fmla="*/ 65 w 445"/>
                                <a:gd name="T27" fmla="*/ 340 h 505"/>
                                <a:gd name="T28" fmla="*/ 80 w 445"/>
                                <a:gd name="T29" fmla="*/ 305 h 505"/>
                                <a:gd name="T30" fmla="*/ 90 w 445"/>
                                <a:gd name="T31" fmla="*/ 275 h 505"/>
                                <a:gd name="T32" fmla="*/ 105 w 445"/>
                                <a:gd name="T33" fmla="*/ 250 h 505"/>
                                <a:gd name="T34" fmla="*/ 125 w 445"/>
                                <a:gd name="T35" fmla="*/ 225 h 505"/>
                                <a:gd name="T36" fmla="*/ 125 w 445"/>
                                <a:gd name="T37" fmla="*/ 225 h 505"/>
                                <a:gd name="T38" fmla="*/ 165 w 445"/>
                                <a:gd name="T39" fmla="*/ 190 h 505"/>
                                <a:gd name="T40" fmla="*/ 165 w 445"/>
                                <a:gd name="T41" fmla="*/ 190 h 505"/>
                                <a:gd name="T42" fmla="*/ 190 w 445"/>
                                <a:gd name="T43" fmla="*/ 175 h 505"/>
                                <a:gd name="T44" fmla="*/ 215 w 445"/>
                                <a:gd name="T45" fmla="*/ 160 h 505"/>
                                <a:gd name="T46" fmla="*/ 250 w 445"/>
                                <a:gd name="T47" fmla="*/ 150 h 505"/>
                                <a:gd name="T48" fmla="*/ 285 w 445"/>
                                <a:gd name="T49" fmla="*/ 145 h 505"/>
                                <a:gd name="T50" fmla="*/ 320 w 445"/>
                                <a:gd name="T51" fmla="*/ 145 h 505"/>
                                <a:gd name="T52" fmla="*/ 360 w 445"/>
                                <a:gd name="T53" fmla="*/ 145 h 505"/>
                                <a:gd name="T54" fmla="*/ 400 w 445"/>
                                <a:gd name="T55" fmla="*/ 150 h 505"/>
                                <a:gd name="T56" fmla="*/ 445 w 445"/>
                                <a:gd name="T57" fmla="*/ 155 h 505"/>
                                <a:gd name="T58" fmla="*/ 290 w 445"/>
                                <a:gd name="T59" fmla="*/ 0 h 505"/>
                                <a:gd name="T60" fmla="*/ 290 w 445"/>
                                <a:gd name="T61" fmla="*/ 0 h 505"/>
                                <a:gd name="T62" fmla="*/ 220 w 445"/>
                                <a:gd name="T63" fmla="*/ 20 h 505"/>
                                <a:gd name="T64" fmla="*/ 160 w 445"/>
                                <a:gd name="T65" fmla="*/ 45 h 505"/>
                                <a:gd name="T66" fmla="*/ 110 w 445"/>
                                <a:gd name="T67" fmla="*/ 75 h 505"/>
                                <a:gd name="T68" fmla="*/ 70 w 445"/>
                                <a:gd name="T69" fmla="*/ 110 h 505"/>
                                <a:gd name="T70" fmla="*/ 70 w 445"/>
                                <a:gd name="T71" fmla="*/ 110 h 505"/>
                                <a:gd name="T72" fmla="*/ 45 w 445"/>
                                <a:gd name="T73" fmla="*/ 140 h 505"/>
                                <a:gd name="T74" fmla="*/ 25 w 445"/>
                                <a:gd name="T75" fmla="*/ 175 h 505"/>
                                <a:gd name="T76" fmla="*/ 25 w 445"/>
                                <a:gd name="T77" fmla="*/ 175 h 505"/>
                                <a:gd name="T78" fmla="*/ 25 w 445"/>
                                <a:gd name="T79" fmla="*/ 175 h 505"/>
                                <a:gd name="T80" fmla="*/ 25 w 445"/>
                                <a:gd name="T81" fmla="*/ 175 h 5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445" h="505">
                                  <a:moveTo>
                                    <a:pt x="25" y="175"/>
                                  </a:moveTo>
                                  <a:lnTo>
                                    <a:pt x="25" y="175"/>
                                  </a:lnTo>
                                  <a:lnTo>
                                    <a:pt x="15" y="210"/>
                                  </a:lnTo>
                                  <a:lnTo>
                                    <a:pt x="5" y="245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5" y="320"/>
                                  </a:lnTo>
                                  <a:lnTo>
                                    <a:pt x="10" y="365"/>
                                  </a:lnTo>
                                  <a:lnTo>
                                    <a:pt x="15" y="410"/>
                                  </a:lnTo>
                                  <a:lnTo>
                                    <a:pt x="30" y="455"/>
                                  </a:lnTo>
                                  <a:lnTo>
                                    <a:pt x="50" y="505"/>
                                  </a:lnTo>
                                  <a:lnTo>
                                    <a:pt x="55" y="415"/>
                                  </a:lnTo>
                                  <a:lnTo>
                                    <a:pt x="65" y="340"/>
                                  </a:lnTo>
                                  <a:lnTo>
                                    <a:pt x="80" y="305"/>
                                  </a:lnTo>
                                  <a:lnTo>
                                    <a:pt x="90" y="275"/>
                                  </a:lnTo>
                                  <a:lnTo>
                                    <a:pt x="105" y="250"/>
                                  </a:lnTo>
                                  <a:lnTo>
                                    <a:pt x="125" y="225"/>
                                  </a:lnTo>
                                  <a:lnTo>
                                    <a:pt x="165" y="190"/>
                                  </a:lnTo>
                                  <a:lnTo>
                                    <a:pt x="190" y="175"/>
                                  </a:lnTo>
                                  <a:lnTo>
                                    <a:pt x="215" y="160"/>
                                  </a:lnTo>
                                  <a:lnTo>
                                    <a:pt x="250" y="150"/>
                                  </a:lnTo>
                                  <a:lnTo>
                                    <a:pt x="285" y="145"/>
                                  </a:lnTo>
                                  <a:lnTo>
                                    <a:pt x="320" y="145"/>
                                  </a:lnTo>
                                  <a:lnTo>
                                    <a:pt x="360" y="145"/>
                                  </a:lnTo>
                                  <a:lnTo>
                                    <a:pt x="400" y="150"/>
                                  </a:lnTo>
                                  <a:lnTo>
                                    <a:pt x="445" y="155"/>
                                  </a:lnTo>
                                  <a:lnTo>
                                    <a:pt x="290" y="0"/>
                                  </a:lnTo>
                                  <a:lnTo>
                                    <a:pt x="220" y="20"/>
                                  </a:lnTo>
                                  <a:lnTo>
                                    <a:pt x="160" y="45"/>
                                  </a:lnTo>
                                  <a:lnTo>
                                    <a:pt x="110" y="75"/>
                                  </a:lnTo>
                                  <a:lnTo>
                                    <a:pt x="70" y="110"/>
                                  </a:lnTo>
                                  <a:lnTo>
                                    <a:pt x="45" y="140"/>
                                  </a:lnTo>
                                  <a:lnTo>
                                    <a:pt x="25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3408"/>
                          <wps:cNvSpPr>
                            <a:spLocks/>
                          </wps:cNvSpPr>
                          <wps:spPr bwMode="auto">
                            <a:xfrm>
                              <a:off x="245" y="3046"/>
                              <a:ext cx="180" cy="100"/>
                            </a:xfrm>
                            <a:custGeom>
                              <a:avLst/>
                              <a:gdLst>
                                <a:gd name="T0" fmla="*/ 50 w 180"/>
                                <a:gd name="T1" fmla="*/ 20 h 100"/>
                                <a:gd name="T2" fmla="*/ 0 w 180"/>
                                <a:gd name="T3" fmla="*/ 0 h 100"/>
                                <a:gd name="T4" fmla="*/ 25 w 180"/>
                                <a:gd name="T5" fmla="*/ 40 h 100"/>
                                <a:gd name="T6" fmla="*/ 0 w 180"/>
                                <a:gd name="T7" fmla="*/ 55 h 100"/>
                                <a:gd name="T8" fmla="*/ 40 w 180"/>
                                <a:gd name="T9" fmla="*/ 60 h 100"/>
                                <a:gd name="T10" fmla="*/ 20 w 180"/>
                                <a:gd name="T11" fmla="*/ 100 h 100"/>
                                <a:gd name="T12" fmla="*/ 180 w 180"/>
                                <a:gd name="T13" fmla="*/ 30 h 100"/>
                                <a:gd name="T14" fmla="*/ 50 w 180"/>
                                <a:gd name="T15" fmla="*/ 20 h 100"/>
                                <a:gd name="T16" fmla="*/ 50 w 180"/>
                                <a:gd name="T17" fmla="*/ 2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80" h="100">
                                  <a:moveTo>
                                    <a:pt x="50" y="2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40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40" y="60"/>
                                  </a:lnTo>
                                  <a:lnTo>
                                    <a:pt x="20" y="100"/>
                                  </a:lnTo>
                                  <a:lnTo>
                                    <a:pt x="180" y="30"/>
                                  </a:lnTo>
                                  <a:lnTo>
                                    <a:pt x="5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3409"/>
                          <wps:cNvSpPr>
                            <a:spLocks/>
                          </wps:cNvSpPr>
                          <wps:spPr bwMode="auto">
                            <a:xfrm>
                              <a:off x="270" y="2366"/>
                              <a:ext cx="405" cy="485"/>
                            </a:xfrm>
                            <a:custGeom>
                              <a:avLst/>
                              <a:gdLst>
                                <a:gd name="T0" fmla="*/ 345 w 405"/>
                                <a:gd name="T1" fmla="*/ 135 h 485"/>
                                <a:gd name="T2" fmla="*/ 230 w 405"/>
                                <a:gd name="T3" fmla="*/ 0 h 485"/>
                                <a:gd name="T4" fmla="*/ 230 w 405"/>
                                <a:gd name="T5" fmla="*/ 0 h 485"/>
                                <a:gd name="T6" fmla="*/ 170 w 405"/>
                                <a:gd name="T7" fmla="*/ 20 h 485"/>
                                <a:gd name="T8" fmla="*/ 115 w 405"/>
                                <a:gd name="T9" fmla="*/ 50 h 485"/>
                                <a:gd name="T10" fmla="*/ 75 w 405"/>
                                <a:gd name="T11" fmla="*/ 75 h 485"/>
                                <a:gd name="T12" fmla="*/ 40 w 405"/>
                                <a:gd name="T13" fmla="*/ 110 h 485"/>
                                <a:gd name="T14" fmla="*/ 40 w 405"/>
                                <a:gd name="T15" fmla="*/ 110 h 485"/>
                                <a:gd name="T16" fmla="*/ 15 w 405"/>
                                <a:gd name="T17" fmla="*/ 140 h 485"/>
                                <a:gd name="T18" fmla="*/ 5 w 405"/>
                                <a:gd name="T19" fmla="*/ 175 h 485"/>
                                <a:gd name="T20" fmla="*/ 0 w 405"/>
                                <a:gd name="T21" fmla="*/ 210 h 485"/>
                                <a:gd name="T22" fmla="*/ 10 w 405"/>
                                <a:gd name="T23" fmla="*/ 245 h 485"/>
                                <a:gd name="T24" fmla="*/ 10 w 405"/>
                                <a:gd name="T25" fmla="*/ 245 h 485"/>
                                <a:gd name="T26" fmla="*/ 25 w 405"/>
                                <a:gd name="T27" fmla="*/ 280 h 485"/>
                                <a:gd name="T28" fmla="*/ 50 w 405"/>
                                <a:gd name="T29" fmla="*/ 315 h 485"/>
                                <a:gd name="T30" fmla="*/ 85 w 405"/>
                                <a:gd name="T31" fmla="*/ 350 h 485"/>
                                <a:gd name="T32" fmla="*/ 130 w 405"/>
                                <a:gd name="T33" fmla="*/ 380 h 485"/>
                                <a:gd name="T34" fmla="*/ 130 w 405"/>
                                <a:gd name="T35" fmla="*/ 380 h 485"/>
                                <a:gd name="T36" fmla="*/ 130 w 405"/>
                                <a:gd name="T37" fmla="*/ 380 h 485"/>
                                <a:gd name="T38" fmla="*/ 130 w 405"/>
                                <a:gd name="T39" fmla="*/ 380 h 485"/>
                                <a:gd name="T40" fmla="*/ 180 w 405"/>
                                <a:gd name="T41" fmla="*/ 405 h 485"/>
                                <a:gd name="T42" fmla="*/ 230 w 405"/>
                                <a:gd name="T43" fmla="*/ 430 h 485"/>
                                <a:gd name="T44" fmla="*/ 230 w 405"/>
                                <a:gd name="T45" fmla="*/ 430 h 485"/>
                                <a:gd name="T46" fmla="*/ 315 w 405"/>
                                <a:gd name="T47" fmla="*/ 460 h 485"/>
                                <a:gd name="T48" fmla="*/ 405 w 405"/>
                                <a:gd name="T49" fmla="*/ 485 h 485"/>
                                <a:gd name="T50" fmla="*/ 405 w 405"/>
                                <a:gd name="T51" fmla="*/ 485 h 485"/>
                                <a:gd name="T52" fmla="*/ 330 w 405"/>
                                <a:gd name="T53" fmla="*/ 440 h 485"/>
                                <a:gd name="T54" fmla="*/ 270 w 405"/>
                                <a:gd name="T55" fmla="*/ 395 h 485"/>
                                <a:gd name="T56" fmla="*/ 270 w 405"/>
                                <a:gd name="T57" fmla="*/ 395 h 485"/>
                                <a:gd name="T58" fmla="*/ 215 w 405"/>
                                <a:gd name="T59" fmla="*/ 355 h 485"/>
                                <a:gd name="T60" fmla="*/ 175 w 405"/>
                                <a:gd name="T61" fmla="*/ 315 h 485"/>
                                <a:gd name="T62" fmla="*/ 175 w 405"/>
                                <a:gd name="T63" fmla="*/ 315 h 485"/>
                                <a:gd name="T64" fmla="*/ 145 w 405"/>
                                <a:gd name="T65" fmla="*/ 275 h 485"/>
                                <a:gd name="T66" fmla="*/ 130 w 405"/>
                                <a:gd name="T67" fmla="*/ 245 h 485"/>
                                <a:gd name="T68" fmla="*/ 125 w 405"/>
                                <a:gd name="T69" fmla="*/ 230 h 485"/>
                                <a:gd name="T70" fmla="*/ 125 w 405"/>
                                <a:gd name="T71" fmla="*/ 215 h 485"/>
                                <a:gd name="T72" fmla="*/ 130 w 405"/>
                                <a:gd name="T73" fmla="*/ 200 h 485"/>
                                <a:gd name="T74" fmla="*/ 140 w 405"/>
                                <a:gd name="T75" fmla="*/ 190 h 485"/>
                                <a:gd name="T76" fmla="*/ 155 w 405"/>
                                <a:gd name="T77" fmla="*/ 180 h 485"/>
                                <a:gd name="T78" fmla="*/ 170 w 405"/>
                                <a:gd name="T79" fmla="*/ 170 h 485"/>
                                <a:gd name="T80" fmla="*/ 215 w 405"/>
                                <a:gd name="T81" fmla="*/ 155 h 485"/>
                                <a:gd name="T82" fmla="*/ 270 w 405"/>
                                <a:gd name="T83" fmla="*/ 140 h 485"/>
                                <a:gd name="T84" fmla="*/ 345 w 405"/>
                                <a:gd name="T85" fmla="*/ 135 h 485"/>
                                <a:gd name="T86" fmla="*/ 345 w 405"/>
                                <a:gd name="T87" fmla="*/ 135 h 4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405" h="485">
                                  <a:moveTo>
                                    <a:pt x="345" y="135"/>
                                  </a:moveTo>
                                  <a:lnTo>
                                    <a:pt x="230" y="0"/>
                                  </a:lnTo>
                                  <a:lnTo>
                                    <a:pt x="170" y="20"/>
                                  </a:lnTo>
                                  <a:lnTo>
                                    <a:pt x="115" y="50"/>
                                  </a:lnTo>
                                  <a:lnTo>
                                    <a:pt x="75" y="75"/>
                                  </a:lnTo>
                                  <a:lnTo>
                                    <a:pt x="40" y="110"/>
                                  </a:lnTo>
                                  <a:lnTo>
                                    <a:pt x="15" y="140"/>
                                  </a:lnTo>
                                  <a:lnTo>
                                    <a:pt x="5" y="175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10" y="245"/>
                                  </a:lnTo>
                                  <a:lnTo>
                                    <a:pt x="25" y="280"/>
                                  </a:lnTo>
                                  <a:lnTo>
                                    <a:pt x="50" y="315"/>
                                  </a:lnTo>
                                  <a:lnTo>
                                    <a:pt x="85" y="350"/>
                                  </a:lnTo>
                                  <a:lnTo>
                                    <a:pt x="130" y="380"/>
                                  </a:lnTo>
                                  <a:lnTo>
                                    <a:pt x="180" y="405"/>
                                  </a:lnTo>
                                  <a:lnTo>
                                    <a:pt x="230" y="430"/>
                                  </a:lnTo>
                                  <a:lnTo>
                                    <a:pt x="315" y="460"/>
                                  </a:lnTo>
                                  <a:lnTo>
                                    <a:pt x="405" y="485"/>
                                  </a:lnTo>
                                  <a:lnTo>
                                    <a:pt x="330" y="440"/>
                                  </a:lnTo>
                                  <a:lnTo>
                                    <a:pt x="270" y="395"/>
                                  </a:lnTo>
                                  <a:lnTo>
                                    <a:pt x="215" y="355"/>
                                  </a:lnTo>
                                  <a:lnTo>
                                    <a:pt x="175" y="315"/>
                                  </a:lnTo>
                                  <a:lnTo>
                                    <a:pt x="145" y="275"/>
                                  </a:lnTo>
                                  <a:lnTo>
                                    <a:pt x="130" y="245"/>
                                  </a:lnTo>
                                  <a:lnTo>
                                    <a:pt x="125" y="230"/>
                                  </a:lnTo>
                                  <a:lnTo>
                                    <a:pt x="125" y="215"/>
                                  </a:lnTo>
                                  <a:lnTo>
                                    <a:pt x="130" y="200"/>
                                  </a:lnTo>
                                  <a:lnTo>
                                    <a:pt x="140" y="190"/>
                                  </a:lnTo>
                                  <a:lnTo>
                                    <a:pt x="155" y="180"/>
                                  </a:lnTo>
                                  <a:lnTo>
                                    <a:pt x="170" y="170"/>
                                  </a:lnTo>
                                  <a:lnTo>
                                    <a:pt x="215" y="155"/>
                                  </a:lnTo>
                                  <a:lnTo>
                                    <a:pt x="270" y="140"/>
                                  </a:lnTo>
                                  <a:lnTo>
                                    <a:pt x="34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3410"/>
                          <wps:cNvSpPr>
                            <a:spLocks/>
                          </wps:cNvSpPr>
                          <wps:spPr bwMode="auto">
                            <a:xfrm>
                              <a:off x="520" y="2851"/>
                              <a:ext cx="155" cy="180"/>
                            </a:xfrm>
                            <a:custGeom>
                              <a:avLst/>
                              <a:gdLst>
                                <a:gd name="T0" fmla="*/ 0 w 155"/>
                                <a:gd name="T1" fmla="*/ 110 h 180"/>
                                <a:gd name="T2" fmla="*/ 40 w 155"/>
                                <a:gd name="T3" fmla="*/ 110 h 180"/>
                                <a:gd name="T4" fmla="*/ 40 w 155"/>
                                <a:gd name="T5" fmla="*/ 170 h 180"/>
                                <a:gd name="T6" fmla="*/ 85 w 155"/>
                                <a:gd name="T7" fmla="*/ 135 h 180"/>
                                <a:gd name="T8" fmla="*/ 85 w 155"/>
                                <a:gd name="T9" fmla="*/ 180 h 180"/>
                                <a:gd name="T10" fmla="*/ 155 w 155"/>
                                <a:gd name="T11" fmla="*/ 0 h 180"/>
                                <a:gd name="T12" fmla="*/ 0 w 155"/>
                                <a:gd name="T13" fmla="*/ 110 h 180"/>
                                <a:gd name="T14" fmla="*/ 0 w 155"/>
                                <a:gd name="T15" fmla="*/ 110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55" h="180">
                                  <a:moveTo>
                                    <a:pt x="0" y="110"/>
                                  </a:moveTo>
                                  <a:lnTo>
                                    <a:pt x="40" y="110"/>
                                  </a:lnTo>
                                  <a:lnTo>
                                    <a:pt x="40" y="170"/>
                                  </a:lnTo>
                                  <a:lnTo>
                                    <a:pt x="85" y="135"/>
                                  </a:lnTo>
                                  <a:lnTo>
                                    <a:pt x="85" y="180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3411"/>
                          <wps:cNvSpPr>
                            <a:spLocks/>
                          </wps:cNvSpPr>
                          <wps:spPr bwMode="auto">
                            <a:xfrm>
                              <a:off x="545" y="1666"/>
                              <a:ext cx="575" cy="340"/>
                            </a:xfrm>
                            <a:custGeom>
                              <a:avLst/>
                              <a:gdLst>
                                <a:gd name="T0" fmla="*/ 575 w 575"/>
                                <a:gd name="T1" fmla="*/ 0 h 340"/>
                                <a:gd name="T2" fmla="*/ 575 w 575"/>
                                <a:gd name="T3" fmla="*/ 0 h 340"/>
                                <a:gd name="T4" fmla="*/ 535 w 575"/>
                                <a:gd name="T5" fmla="*/ 60 h 340"/>
                                <a:gd name="T6" fmla="*/ 490 w 575"/>
                                <a:gd name="T7" fmla="*/ 110 h 340"/>
                                <a:gd name="T8" fmla="*/ 445 w 575"/>
                                <a:gd name="T9" fmla="*/ 160 h 340"/>
                                <a:gd name="T10" fmla="*/ 395 w 575"/>
                                <a:gd name="T11" fmla="*/ 195 h 340"/>
                                <a:gd name="T12" fmla="*/ 395 w 575"/>
                                <a:gd name="T13" fmla="*/ 195 h 340"/>
                                <a:gd name="T14" fmla="*/ 350 w 575"/>
                                <a:gd name="T15" fmla="*/ 225 h 340"/>
                                <a:gd name="T16" fmla="*/ 300 w 575"/>
                                <a:gd name="T17" fmla="*/ 245 h 340"/>
                                <a:gd name="T18" fmla="*/ 255 w 575"/>
                                <a:gd name="T19" fmla="*/ 260 h 340"/>
                                <a:gd name="T20" fmla="*/ 210 w 575"/>
                                <a:gd name="T21" fmla="*/ 265 h 340"/>
                                <a:gd name="T22" fmla="*/ 210 w 575"/>
                                <a:gd name="T23" fmla="*/ 265 h 340"/>
                                <a:gd name="T24" fmla="*/ 170 w 575"/>
                                <a:gd name="T25" fmla="*/ 265 h 340"/>
                                <a:gd name="T26" fmla="*/ 130 w 575"/>
                                <a:gd name="T27" fmla="*/ 255 h 340"/>
                                <a:gd name="T28" fmla="*/ 100 w 575"/>
                                <a:gd name="T29" fmla="*/ 240 h 340"/>
                                <a:gd name="T30" fmla="*/ 70 w 575"/>
                                <a:gd name="T31" fmla="*/ 215 h 340"/>
                                <a:gd name="T32" fmla="*/ 70 w 575"/>
                                <a:gd name="T33" fmla="*/ 215 h 340"/>
                                <a:gd name="T34" fmla="*/ 45 w 575"/>
                                <a:gd name="T35" fmla="*/ 185 h 340"/>
                                <a:gd name="T36" fmla="*/ 30 w 575"/>
                                <a:gd name="T37" fmla="*/ 145 h 340"/>
                                <a:gd name="T38" fmla="*/ 20 w 575"/>
                                <a:gd name="T39" fmla="*/ 100 h 340"/>
                                <a:gd name="T40" fmla="*/ 20 w 575"/>
                                <a:gd name="T41" fmla="*/ 50 h 340"/>
                                <a:gd name="T42" fmla="*/ 20 w 575"/>
                                <a:gd name="T43" fmla="*/ 50 h 340"/>
                                <a:gd name="T44" fmla="*/ 5 w 575"/>
                                <a:gd name="T45" fmla="*/ 95 h 340"/>
                                <a:gd name="T46" fmla="*/ 0 w 575"/>
                                <a:gd name="T47" fmla="*/ 135 h 340"/>
                                <a:gd name="T48" fmla="*/ 5 w 575"/>
                                <a:gd name="T49" fmla="*/ 175 h 340"/>
                                <a:gd name="T50" fmla="*/ 20 w 575"/>
                                <a:gd name="T51" fmla="*/ 215 h 340"/>
                                <a:gd name="T52" fmla="*/ 20 w 575"/>
                                <a:gd name="T53" fmla="*/ 215 h 340"/>
                                <a:gd name="T54" fmla="*/ 40 w 575"/>
                                <a:gd name="T55" fmla="*/ 250 h 340"/>
                                <a:gd name="T56" fmla="*/ 65 w 575"/>
                                <a:gd name="T57" fmla="*/ 280 h 340"/>
                                <a:gd name="T58" fmla="*/ 100 w 575"/>
                                <a:gd name="T59" fmla="*/ 305 h 340"/>
                                <a:gd name="T60" fmla="*/ 135 w 575"/>
                                <a:gd name="T61" fmla="*/ 325 h 340"/>
                                <a:gd name="T62" fmla="*/ 135 w 575"/>
                                <a:gd name="T63" fmla="*/ 325 h 340"/>
                                <a:gd name="T64" fmla="*/ 180 w 575"/>
                                <a:gd name="T65" fmla="*/ 335 h 340"/>
                                <a:gd name="T66" fmla="*/ 230 w 575"/>
                                <a:gd name="T67" fmla="*/ 340 h 340"/>
                                <a:gd name="T68" fmla="*/ 275 w 575"/>
                                <a:gd name="T69" fmla="*/ 335 h 340"/>
                                <a:gd name="T70" fmla="*/ 325 w 575"/>
                                <a:gd name="T71" fmla="*/ 320 h 340"/>
                                <a:gd name="T72" fmla="*/ 325 w 575"/>
                                <a:gd name="T73" fmla="*/ 320 h 340"/>
                                <a:gd name="T74" fmla="*/ 380 w 575"/>
                                <a:gd name="T75" fmla="*/ 295 h 340"/>
                                <a:gd name="T76" fmla="*/ 435 w 575"/>
                                <a:gd name="T77" fmla="*/ 260 h 340"/>
                                <a:gd name="T78" fmla="*/ 485 w 575"/>
                                <a:gd name="T79" fmla="*/ 210 h 340"/>
                                <a:gd name="T80" fmla="*/ 535 w 575"/>
                                <a:gd name="T81" fmla="*/ 150 h 340"/>
                                <a:gd name="T82" fmla="*/ 575 w 575"/>
                                <a:gd name="T83" fmla="*/ 0 h 340"/>
                                <a:gd name="T84" fmla="*/ 575 w 575"/>
                                <a:gd name="T85" fmla="*/ 0 h 3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575" h="340">
                                  <a:moveTo>
                                    <a:pt x="575" y="0"/>
                                  </a:moveTo>
                                  <a:lnTo>
                                    <a:pt x="575" y="0"/>
                                  </a:lnTo>
                                  <a:lnTo>
                                    <a:pt x="535" y="60"/>
                                  </a:lnTo>
                                  <a:lnTo>
                                    <a:pt x="490" y="110"/>
                                  </a:lnTo>
                                  <a:lnTo>
                                    <a:pt x="445" y="160"/>
                                  </a:lnTo>
                                  <a:lnTo>
                                    <a:pt x="395" y="195"/>
                                  </a:lnTo>
                                  <a:lnTo>
                                    <a:pt x="350" y="225"/>
                                  </a:lnTo>
                                  <a:lnTo>
                                    <a:pt x="300" y="245"/>
                                  </a:lnTo>
                                  <a:lnTo>
                                    <a:pt x="255" y="260"/>
                                  </a:lnTo>
                                  <a:lnTo>
                                    <a:pt x="210" y="265"/>
                                  </a:lnTo>
                                  <a:lnTo>
                                    <a:pt x="170" y="265"/>
                                  </a:lnTo>
                                  <a:lnTo>
                                    <a:pt x="130" y="255"/>
                                  </a:lnTo>
                                  <a:lnTo>
                                    <a:pt x="100" y="240"/>
                                  </a:lnTo>
                                  <a:lnTo>
                                    <a:pt x="70" y="215"/>
                                  </a:lnTo>
                                  <a:lnTo>
                                    <a:pt x="45" y="185"/>
                                  </a:lnTo>
                                  <a:lnTo>
                                    <a:pt x="30" y="145"/>
                                  </a:lnTo>
                                  <a:lnTo>
                                    <a:pt x="20" y="100"/>
                                  </a:lnTo>
                                  <a:lnTo>
                                    <a:pt x="20" y="50"/>
                                  </a:lnTo>
                                  <a:lnTo>
                                    <a:pt x="5" y="95"/>
                                  </a:lnTo>
                                  <a:lnTo>
                                    <a:pt x="0" y="135"/>
                                  </a:lnTo>
                                  <a:lnTo>
                                    <a:pt x="5" y="175"/>
                                  </a:lnTo>
                                  <a:lnTo>
                                    <a:pt x="20" y="215"/>
                                  </a:lnTo>
                                  <a:lnTo>
                                    <a:pt x="40" y="250"/>
                                  </a:lnTo>
                                  <a:lnTo>
                                    <a:pt x="65" y="280"/>
                                  </a:lnTo>
                                  <a:lnTo>
                                    <a:pt x="100" y="305"/>
                                  </a:lnTo>
                                  <a:lnTo>
                                    <a:pt x="135" y="325"/>
                                  </a:lnTo>
                                  <a:lnTo>
                                    <a:pt x="180" y="335"/>
                                  </a:lnTo>
                                  <a:lnTo>
                                    <a:pt x="230" y="340"/>
                                  </a:lnTo>
                                  <a:lnTo>
                                    <a:pt x="275" y="335"/>
                                  </a:lnTo>
                                  <a:lnTo>
                                    <a:pt x="325" y="320"/>
                                  </a:lnTo>
                                  <a:lnTo>
                                    <a:pt x="380" y="295"/>
                                  </a:lnTo>
                                  <a:lnTo>
                                    <a:pt x="435" y="260"/>
                                  </a:lnTo>
                                  <a:lnTo>
                                    <a:pt x="485" y="210"/>
                                  </a:lnTo>
                                  <a:lnTo>
                                    <a:pt x="535" y="150"/>
                                  </a:lnTo>
                                  <a:lnTo>
                                    <a:pt x="5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3412"/>
                          <wps:cNvSpPr>
                            <a:spLocks/>
                          </wps:cNvSpPr>
                          <wps:spPr bwMode="auto">
                            <a:xfrm>
                              <a:off x="560" y="1590"/>
                              <a:ext cx="140" cy="126"/>
                            </a:xfrm>
                            <a:custGeom>
                              <a:avLst/>
                              <a:gdLst>
                                <a:gd name="T0" fmla="*/ 120 w 140"/>
                                <a:gd name="T1" fmla="*/ 116 h 126"/>
                                <a:gd name="T2" fmla="*/ 70 w 140"/>
                                <a:gd name="T3" fmla="*/ 91 h 126"/>
                                <a:gd name="T4" fmla="*/ 140 w 140"/>
                                <a:gd name="T5" fmla="*/ 61 h 126"/>
                                <a:gd name="T6" fmla="*/ 55 w 140"/>
                                <a:gd name="T7" fmla="*/ 51 h 126"/>
                                <a:gd name="T8" fmla="*/ 110 w 140"/>
                                <a:gd name="T9" fmla="*/ 0 h 126"/>
                                <a:gd name="T10" fmla="*/ 110 w 140"/>
                                <a:gd name="T11" fmla="*/ 0 h 126"/>
                                <a:gd name="T12" fmla="*/ 80 w 140"/>
                                <a:gd name="T13" fmla="*/ 5 h 126"/>
                                <a:gd name="T14" fmla="*/ 55 w 140"/>
                                <a:gd name="T15" fmla="*/ 15 h 126"/>
                                <a:gd name="T16" fmla="*/ 35 w 140"/>
                                <a:gd name="T17" fmla="*/ 26 h 126"/>
                                <a:gd name="T18" fmla="*/ 20 w 140"/>
                                <a:gd name="T19" fmla="*/ 41 h 126"/>
                                <a:gd name="T20" fmla="*/ 10 w 140"/>
                                <a:gd name="T21" fmla="*/ 61 h 126"/>
                                <a:gd name="T22" fmla="*/ 5 w 140"/>
                                <a:gd name="T23" fmla="*/ 81 h 126"/>
                                <a:gd name="T24" fmla="*/ 0 w 140"/>
                                <a:gd name="T25" fmla="*/ 101 h 126"/>
                                <a:gd name="T26" fmla="*/ 5 w 140"/>
                                <a:gd name="T27" fmla="*/ 126 h 126"/>
                                <a:gd name="T28" fmla="*/ 120 w 140"/>
                                <a:gd name="T29" fmla="*/ 116 h 126"/>
                                <a:gd name="T30" fmla="*/ 120 w 140"/>
                                <a:gd name="T31" fmla="*/ 116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40" h="126">
                                  <a:moveTo>
                                    <a:pt x="120" y="116"/>
                                  </a:moveTo>
                                  <a:lnTo>
                                    <a:pt x="70" y="91"/>
                                  </a:lnTo>
                                  <a:lnTo>
                                    <a:pt x="140" y="61"/>
                                  </a:lnTo>
                                  <a:lnTo>
                                    <a:pt x="55" y="51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80" y="5"/>
                                  </a:lnTo>
                                  <a:lnTo>
                                    <a:pt x="55" y="15"/>
                                  </a:lnTo>
                                  <a:lnTo>
                                    <a:pt x="35" y="26"/>
                                  </a:lnTo>
                                  <a:lnTo>
                                    <a:pt x="20" y="41"/>
                                  </a:lnTo>
                                  <a:lnTo>
                                    <a:pt x="10" y="61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5" y="126"/>
                                  </a:lnTo>
                                  <a:lnTo>
                                    <a:pt x="12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3413"/>
                          <wps:cNvSpPr>
                            <a:spLocks/>
                          </wps:cNvSpPr>
                          <wps:spPr bwMode="auto">
                            <a:xfrm>
                              <a:off x="470" y="1590"/>
                              <a:ext cx="1296" cy="1151"/>
                            </a:xfrm>
                            <a:custGeom>
                              <a:avLst/>
                              <a:gdLst>
                                <a:gd name="T0" fmla="*/ 595 w 1296"/>
                                <a:gd name="T1" fmla="*/ 121 h 1151"/>
                                <a:gd name="T2" fmla="*/ 535 w 1296"/>
                                <a:gd name="T3" fmla="*/ 231 h 1151"/>
                                <a:gd name="T4" fmla="*/ 460 w 1296"/>
                                <a:gd name="T5" fmla="*/ 321 h 1151"/>
                                <a:gd name="T6" fmla="*/ 430 w 1296"/>
                                <a:gd name="T7" fmla="*/ 346 h 1151"/>
                                <a:gd name="T8" fmla="*/ 305 w 1296"/>
                                <a:gd name="T9" fmla="*/ 426 h 1151"/>
                                <a:gd name="T10" fmla="*/ 210 w 1296"/>
                                <a:gd name="T11" fmla="*/ 481 h 1151"/>
                                <a:gd name="T12" fmla="*/ 155 w 1296"/>
                                <a:gd name="T13" fmla="*/ 511 h 1151"/>
                                <a:gd name="T14" fmla="*/ 80 w 1296"/>
                                <a:gd name="T15" fmla="*/ 576 h 1151"/>
                                <a:gd name="T16" fmla="*/ 25 w 1296"/>
                                <a:gd name="T17" fmla="*/ 651 h 1151"/>
                                <a:gd name="T18" fmla="*/ 15 w 1296"/>
                                <a:gd name="T19" fmla="*/ 676 h 1151"/>
                                <a:gd name="T20" fmla="*/ 0 w 1296"/>
                                <a:gd name="T21" fmla="*/ 721 h 1151"/>
                                <a:gd name="T22" fmla="*/ 5 w 1296"/>
                                <a:gd name="T23" fmla="*/ 801 h 1151"/>
                                <a:gd name="T24" fmla="*/ 20 w 1296"/>
                                <a:gd name="T25" fmla="*/ 856 h 1151"/>
                                <a:gd name="T26" fmla="*/ 80 w 1296"/>
                                <a:gd name="T27" fmla="*/ 966 h 1151"/>
                                <a:gd name="T28" fmla="*/ 180 w 1296"/>
                                <a:gd name="T29" fmla="*/ 1056 h 1151"/>
                                <a:gd name="T30" fmla="*/ 240 w 1296"/>
                                <a:gd name="T31" fmla="*/ 1096 h 1151"/>
                                <a:gd name="T32" fmla="*/ 385 w 1296"/>
                                <a:gd name="T33" fmla="*/ 1141 h 1151"/>
                                <a:gd name="T34" fmla="*/ 460 w 1296"/>
                                <a:gd name="T35" fmla="*/ 1151 h 1151"/>
                                <a:gd name="T36" fmla="*/ 550 w 1296"/>
                                <a:gd name="T37" fmla="*/ 1146 h 1151"/>
                                <a:gd name="T38" fmla="*/ 645 w 1296"/>
                                <a:gd name="T39" fmla="*/ 1126 h 1151"/>
                                <a:gd name="T40" fmla="*/ 740 w 1296"/>
                                <a:gd name="T41" fmla="*/ 1091 h 1151"/>
                                <a:gd name="T42" fmla="*/ 831 w 1296"/>
                                <a:gd name="T43" fmla="*/ 1041 h 1151"/>
                                <a:gd name="T44" fmla="*/ 911 w 1296"/>
                                <a:gd name="T45" fmla="*/ 981 h 1151"/>
                                <a:gd name="T46" fmla="*/ 1041 w 1296"/>
                                <a:gd name="T47" fmla="*/ 861 h 1151"/>
                                <a:gd name="T48" fmla="*/ 1146 w 1296"/>
                                <a:gd name="T49" fmla="*/ 741 h 1151"/>
                                <a:gd name="T50" fmla="*/ 1221 w 1296"/>
                                <a:gd name="T51" fmla="*/ 611 h 1151"/>
                                <a:gd name="T52" fmla="*/ 1251 w 1296"/>
                                <a:gd name="T53" fmla="*/ 546 h 1151"/>
                                <a:gd name="T54" fmla="*/ 1286 w 1296"/>
                                <a:gd name="T55" fmla="*/ 421 h 1151"/>
                                <a:gd name="T56" fmla="*/ 1296 w 1296"/>
                                <a:gd name="T57" fmla="*/ 286 h 1151"/>
                                <a:gd name="T58" fmla="*/ 1281 w 1296"/>
                                <a:gd name="T59" fmla="*/ 146 h 1151"/>
                                <a:gd name="T60" fmla="*/ 1241 w 1296"/>
                                <a:gd name="T61" fmla="*/ 0 h 1151"/>
                                <a:gd name="T62" fmla="*/ 595 w 1296"/>
                                <a:gd name="T63" fmla="*/ 121 h 1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1296" h="1151">
                                  <a:moveTo>
                                    <a:pt x="595" y="121"/>
                                  </a:moveTo>
                                  <a:lnTo>
                                    <a:pt x="595" y="121"/>
                                  </a:lnTo>
                                  <a:lnTo>
                                    <a:pt x="570" y="181"/>
                                  </a:lnTo>
                                  <a:lnTo>
                                    <a:pt x="535" y="231"/>
                                  </a:lnTo>
                                  <a:lnTo>
                                    <a:pt x="500" y="281"/>
                                  </a:lnTo>
                                  <a:lnTo>
                                    <a:pt x="460" y="321"/>
                                  </a:lnTo>
                                  <a:lnTo>
                                    <a:pt x="430" y="346"/>
                                  </a:lnTo>
                                  <a:lnTo>
                                    <a:pt x="395" y="371"/>
                                  </a:lnTo>
                                  <a:lnTo>
                                    <a:pt x="305" y="426"/>
                                  </a:lnTo>
                                  <a:lnTo>
                                    <a:pt x="210" y="481"/>
                                  </a:lnTo>
                                  <a:lnTo>
                                    <a:pt x="155" y="511"/>
                                  </a:lnTo>
                                  <a:lnTo>
                                    <a:pt x="115" y="541"/>
                                  </a:lnTo>
                                  <a:lnTo>
                                    <a:pt x="80" y="576"/>
                                  </a:lnTo>
                                  <a:lnTo>
                                    <a:pt x="50" y="611"/>
                                  </a:lnTo>
                                  <a:lnTo>
                                    <a:pt x="25" y="651"/>
                                  </a:lnTo>
                                  <a:lnTo>
                                    <a:pt x="15" y="676"/>
                                  </a:lnTo>
                                  <a:lnTo>
                                    <a:pt x="5" y="696"/>
                                  </a:lnTo>
                                  <a:lnTo>
                                    <a:pt x="0" y="721"/>
                                  </a:lnTo>
                                  <a:lnTo>
                                    <a:pt x="0" y="746"/>
                                  </a:lnTo>
                                  <a:lnTo>
                                    <a:pt x="5" y="801"/>
                                  </a:lnTo>
                                  <a:lnTo>
                                    <a:pt x="20" y="856"/>
                                  </a:lnTo>
                                  <a:lnTo>
                                    <a:pt x="45" y="911"/>
                                  </a:lnTo>
                                  <a:lnTo>
                                    <a:pt x="80" y="966"/>
                                  </a:lnTo>
                                  <a:lnTo>
                                    <a:pt x="125" y="1011"/>
                                  </a:lnTo>
                                  <a:lnTo>
                                    <a:pt x="180" y="1056"/>
                                  </a:lnTo>
                                  <a:lnTo>
                                    <a:pt x="240" y="1096"/>
                                  </a:lnTo>
                                  <a:lnTo>
                                    <a:pt x="310" y="1126"/>
                                  </a:lnTo>
                                  <a:lnTo>
                                    <a:pt x="385" y="1141"/>
                                  </a:lnTo>
                                  <a:lnTo>
                                    <a:pt x="460" y="1151"/>
                                  </a:lnTo>
                                  <a:lnTo>
                                    <a:pt x="505" y="1151"/>
                                  </a:lnTo>
                                  <a:lnTo>
                                    <a:pt x="550" y="1146"/>
                                  </a:lnTo>
                                  <a:lnTo>
                                    <a:pt x="600" y="1136"/>
                                  </a:lnTo>
                                  <a:lnTo>
                                    <a:pt x="645" y="1126"/>
                                  </a:lnTo>
                                  <a:lnTo>
                                    <a:pt x="690" y="1111"/>
                                  </a:lnTo>
                                  <a:lnTo>
                                    <a:pt x="740" y="1091"/>
                                  </a:lnTo>
                                  <a:lnTo>
                                    <a:pt x="785" y="1066"/>
                                  </a:lnTo>
                                  <a:lnTo>
                                    <a:pt x="831" y="1041"/>
                                  </a:lnTo>
                                  <a:lnTo>
                                    <a:pt x="911" y="981"/>
                                  </a:lnTo>
                                  <a:lnTo>
                                    <a:pt x="976" y="921"/>
                                  </a:lnTo>
                                  <a:lnTo>
                                    <a:pt x="1041" y="861"/>
                                  </a:lnTo>
                                  <a:lnTo>
                                    <a:pt x="1096" y="801"/>
                                  </a:lnTo>
                                  <a:lnTo>
                                    <a:pt x="1146" y="741"/>
                                  </a:lnTo>
                                  <a:lnTo>
                                    <a:pt x="1186" y="676"/>
                                  </a:lnTo>
                                  <a:lnTo>
                                    <a:pt x="1221" y="611"/>
                                  </a:lnTo>
                                  <a:lnTo>
                                    <a:pt x="1251" y="546"/>
                                  </a:lnTo>
                                  <a:lnTo>
                                    <a:pt x="1271" y="486"/>
                                  </a:lnTo>
                                  <a:lnTo>
                                    <a:pt x="1286" y="421"/>
                                  </a:lnTo>
                                  <a:lnTo>
                                    <a:pt x="1291" y="356"/>
                                  </a:lnTo>
                                  <a:lnTo>
                                    <a:pt x="1296" y="286"/>
                                  </a:lnTo>
                                  <a:lnTo>
                                    <a:pt x="1291" y="216"/>
                                  </a:lnTo>
                                  <a:lnTo>
                                    <a:pt x="1281" y="146"/>
                                  </a:lnTo>
                                  <a:lnTo>
                                    <a:pt x="1261" y="76"/>
                                  </a:lnTo>
                                  <a:lnTo>
                                    <a:pt x="1241" y="0"/>
                                  </a:lnTo>
                                  <a:lnTo>
                                    <a:pt x="595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3414"/>
                          <wps:cNvSpPr>
                            <a:spLocks/>
                          </wps:cNvSpPr>
                          <wps:spPr bwMode="auto">
                            <a:xfrm>
                              <a:off x="935" y="695"/>
                              <a:ext cx="1211" cy="1511"/>
                            </a:xfrm>
                            <a:custGeom>
                              <a:avLst/>
                              <a:gdLst>
                                <a:gd name="T0" fmla="*/ 556 w 1211"/>
                                <a:gd name="T1" fmla="*/ 25 h 1511"/>
                                <a:gd name="T2" fmla="*/ 481 w 1211"/>
                                <a:gd name="T3" fmla="*/ 60 h 1511"/>
                                <a:gd name="T4" fmla="*/ 411 w 1211"/>
                                <a:gd name="T5" fmla="*/ 100 h 1511"/>
                                <a:gd name="T6" fmla="*/ 351 w 1211"/>
                                <a:gd name="T7" fmla="*/ 155 h 1511"/>
                                <a:gd name="T8" fmla="*/ 305 w 1211"/>
                                <a:gd name="T9" fmla="*/ 220 h 1511"/>
                                <a:gd name="T10" fmla="*/ 280 w 1211"/>
                                <a:gd name="T11" fmla="*/ 260 h 1511"/>
                                <a:gd name="T12" fmla="*/ 250 w 1211"/>
                                <a:gd name="T13" fmla="*/ 345 h 1511"/>
                                <a:gd name="T14" fmla="*/ 230 w 1211"/>
                                <a:gd name="T15" fmla="*/ 440 h 1511"/>
                                <a:gd name="T16" fmla="*/ 230 w 1211"/>
                                <a:gd name="T17" fmla="*/ 545 h 1511"/>
                                <a:gd name="T18" fmla="*/ 235 w 1211"/>
                                <a:gd name="T19" fmla="*/ 600 h 1511"/>
                                <a:gd name="T20" fmla="*/ 230 w 1211"/>
                                <a:gd name="T21" fmla="*/ 680 h 1511"/>
                                <a:gd name="T22" fmla="*/ 185 w 1211"/>
                                <a:gd name="T23" fmla="*/ 770 h 1511"/>
                                <a:gd name="T24" fmla="*/ 130 w 1211"/>
                                <a:gd name="T25" fmla="*/ 855 h 1511"/>
                                <a:gd name="T26" fmla="*/ 65 w 1211"/>
                                <a:gd name="T27" fmla="*/ 936 h 1511"/>
                                <a:gd name="T28" fmla="*/ 40 w 1211"/>
                                <a:gd name="T29" fmla="*/ 981 h 1511"/>
                                <a:gd name="T30" fmla="*/ 5 w 1211"/>
                                <a:gd name="T31" fmla="*/ 1071 h 1511"/>
                                <a:gd name="T32" fmla="*/ 0 w 1211"/>
                                <a:gd name="T33" fmla="*/ 1111 h 1511"/>
                                <a:gd name="T34" fmla="*/ 5 w 1211"/>
                                <a:gd name="T35" fmla="*/ 1161 h 1511"/>
                                <a:gd name="T36" fmla="*/ 20 w 1211"/>
                                <a:gd name="T37" fmla="*/ 1216 h 1511"/>
                                <a:gd name="T38" fmla="*/ 95 w 1211"/>
                                <a:gd name="T39" fmla="*/ 1321 h 1511"/>
                                <a:gd name="T40" fmla="*/ 130 w 1211"/>
                                <a:gd name="T41" fmla="*/ 1361 h 1511"/>
                                <a:gd name="T42" fmla="*/ 150 w 1211"/>
                                <a:gd name="T43" fmla="*/ 1396 h 1511"/>
                                <a:gd name="T44" fmla="*/ 185 w 1211"/>
                                <a:gd name="T45" fmla="*/ 1511 h 1511"/>
                                <a:gd name="T46" fmla="*/ 200 w 1211"/>
                                <a:gd name="T47" fmla="*/ 1481 h 1511"/>
                                <a:gd name="T48" fmla="*/ 240 w 1211"/>
                                <a:gd name="T49" fmla="*/ 1436 h 1511"/>
                                <a:gd name="T50" fmla="*/ 260 w 1211"/>
                                <a:gd name="T51" fmla="*/ 1416 h 1511"/>
                                <a:gd name="T52" fmla="*/ 351 w 1211"/>
                                <a:gd name="T53" fmla="*/ 1381 h 1511"/>
                                <a:gd name="T54" fmla="*/ 451 w 1211"/>
                                <a:gd name="T55" fmla="*/ 1356 h 1511"/>
                                <a:gd name="T56" fmla="*/ 516 w 1211"/>
                                <a:gd name="T57" fmla="*/ 1336 h 1511"/>
                                <a:gd name="T58" fmla="*/ 571 w 1211"/>
                                <a:gd name="T59" fmla="*/ 1311 h 1511"/>
                                <a:gd name="T60" fmla="*/ 666 w 1211"/>
                                <a:gd name="T61" fmla="*/ 1251 h 1511"/>
                                <a:gd name="T62" fmla="*/ 741 w 1211"/>
                                <a:gd name="T63" fmla="*/ 1176 h 1511"/>
                                <a:gd name="T64" fmla="*/ 786 w 1211"/>
                                <a:gd name="T65" fmla="*/ 1096 h 1511"/>
                                <a:gd name="T66" fmla="*/ 811 w 1211"/>
                                <a:gd name="T67" fmla="*/ 1011 h 1511"/>
                                <a:gd name="T68" fmla="*/ 816 w 1211"/>
                                <a:gd name="T69" fmla="*/ 971 h 1511"/>
                                <a:gd name="T70" fmla="*/ 806 w 1211"/>
                                <a:gd name="T71" fmla="*/ 880 h 1511"/>
                                <a:gd name="T72" fmla="*/ 801 w 1211"/>
                                <a:gd name="T73" fmla="*/ 835 h 1511"/>
                                <a:gd name="T74" fmla="*/ 741 w 1211"/>
                                <a:gd name="T75" fmla="*/ 645 h 1511"/>
                                <a:gd name="T76" fmla="*/ 726 w 1211"/>
                                <a:gd name="T77" fmla="*/ 595 h 1511"/>
                                <a:gd name="T78" fmla="*/ 716 w 1211"/>
                                <a:gd name="T79" fmla="*/ 485 h 1511"/>
                                <a:gd name="T80" fmla="*/ 721 w 1211"/>
                                <a:gd name="T81" fmla="*/ 430 h 1511"/>
                                <a:gd name="T82" fmla="*/ 751 w 1211"/>
                                <a:gd name="T83" fmla="*/ 330 h 1511"/>
                                <a:gd name="T84" fmla="*/ 806 w 1211"/>
                                <a:gd name="T85" fmla="*/ 250 h 1511"/>
                                <a:gd name="T86" fmla="*/ 846 w 1211"/>
                                <a:gd name="T87" fmla="*/ 215 h 1511"/>
                                <a:gd name="T88" fmla="*/ 931 w 1211"/>
                                <a:gd name="T89" fmla="*/ 170 h 1511"/>
                                <a:gd name="T90" fmla="*/ 976 w 1211"/>
                                <a:gd name="T91" fmla="*/ 160 h 1511"/>
                                <a:gd name="T92" fmla="*/ 1091 w 1211"/>
                                <a:gd name="T93" fmla="*/ 170 h 1511"/>
                                <a:gd name="T94" fmla="*/ 1211 w 1211"/>
                                <a:gd name="T95" fmla="*/ 225 h 1511"/>
                                <a:gd name="T96" fmla="*/ 1176 w 1211"/>
                                <a:gd name="T97" fmla="*/ 190 h 1511"/>
                                <a:gd name="T98" fmla="*/ 1101 w 1211"/>
                                <a:gd name="T99" fmla="*/ 130 h 1511"/>
                                <a:gd name="T100" fmla="*/ 1021 w 1211"/>
                                <a:gd name="T101" fmla="*/ 80 h 1511"/>
                                <a:gd name="T102" fmla="*/ 936 w 1211"/>
                                <a:gd name="T103" fmla="*/ 40 h 1511"/>
                                <a:gd name="T104" fmla="*/ 891 w 1211"/>
                                <a:gd name="T105" fmla="*/ 25 h 1511"/>
                                <a:gd name="T106" fmla="*/ 806 w 1211"/>
                                <a:gd name="T107" fmla="*/ 5 h 1511"/>
                                <a:gd name="T108" fmla="*/ 721 w 1211"/>
                                <a:gd name="T109" fmla="*/ 0 h 1511"/>
                                <a:gd name="T110" fmla="*/ 636 w 1211"/>
                                <a:gd name="T111" fmla="*/ 5 h 1511"/>
                                <a:gd name="T112" fmla="*/ 556 w 1211"/>
                                <a:gd name="T113" fmla="*/ 25 h 15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1211" h="1511">
                                  <a:moveTo>
                                    <a:pt x="556" y="25"/>
                                  </a:moveTo>
                                  <a:lnTo>
                                    <a:pt x="556" y="25"/>
                                  </a:lnTo>
                                  <a:lnTo>
                                    <a:pt x="516" y="40"/>
                                  </a:lnTo>
                                  <a:lnTo>
                                    <a:pt x="481" y="60"/>
                                  </a:lnTo>
                                  <a:lnTo>
                                    <a:pt x="441" y="80"/>
                                  </a:lnTo>
                                  <a:lnTo>
                                    <a:pt x="411" y="100"/>
                                  </a:lnTo>
                                  <a:lnTo>
                                    <a:pt x="381" y="125"/>
                                  </a:lnTo>
                                  <a:lnTo>
                                    <a:pt x="351" y="155"/>
                                  </a:lnTo>
                                  <a:lnTo>
                                    <a:pt x="325" y="185"/>
                                  </a:lnTo>
                                  <a:lnTo>
                                    <a:pt x="305" y="220"/>
                                  </a:lnTo>
                                  <a:lnTo>
                                    <a:pt x="280" y="260"/>
                                  </a:lnTo>
                                  <a:lnTo>
                                    <a:pt x="265" y="300"/>
                                  </a:lnTo>
                                  <a:lnTo>
                                    <a:pt x="250" y="345"/>
                                  </a:lnTo>
                                  <a:lnTo>
                                    <a:pt x="240" y="395"/>
                                  </a:lnTo>
                                  <a:lnTo>
                                    <a:pt x="230" y="440"/>
                                  </a:lnTo>
                                  <a:lnTo>
                                    <a:pt x="230" y="490"/>
                                  </a:lnTo>
                                  <a:lnTo>
                                    <a:pt x="230" y="545"/>
                                  </a:lnTo>
                                  <a:lnTo>
                                    <a:pt x="235" y="600"/>
                                  </a:lnTo>
                                  <a:lnTo>
                                    <a:pt x="235" y="640"/>
                                  </a:lnTo>
                                  <a:lnTo>
                                    <a:pt x="230" y="680"/>
                                  </a:lnTo>
                                  <a:lnTo>
                                    <a:pt x="210" y="725"/>
                                  </a:lnTo>
                                  <a:lnTo>
                                    <a:pt x="185" y="770"/>
                                  </a:lnTo>
                                  <a:lnTo>
                                    <a:pt x="130" y="855"/>
                                  </a:lnTo>
                                  <a:lnTo>
                                    <a:pt x="65" y="936"/>
                                  </a:lnTo>
                                  <a:lnTo>
                                    <a:pt x="40" y="981"/>
                                  </a:lnTo>
                                  <a:lnTo>
                                    <a:pt x="15" y="1026"/>
                                  </a:lnTo>
                                  <a:lnTo>
                                    <a:pt x="5" y="1071"/>
                                  </a:lnTo>
                                  <a:lnTo>
                                    <a:pt x="0" y="1111"/>
                                  </a:lnTo>
                                  <a:lnTo>
                                    <a:pt x="0" y="1136"/>
                                  </a:lnTo>
                                  <a:lnTo>
                                    <a:pt x="5" y="1161"/>
                                  </a:lnTo>
                                  <a:lnTo>
                                    <a:pt x="10" y="1191"/>
                                  </a:lnTo>
                                  <a:lnTo>
                                    <a:pt x="20" y="1216"/>
                                  </a:lnTo>
                                  <a:lnTo>
                                    <a:pt x="50" y="1266"/>
                                  </a:lnTo>
                                  <a:lnTo>
                                    <a:pt x="95" y="1321"/>
                                  </a:lnTo>
                                  <a:lnTo>
                                    <a:pt x="130" y="1361"/>
                                  </a:lnTo>
                                  <a:lnTo>
                                    <a:pt x="150" y="1396"/>
                                  </a:lnTo>
                                  <a:lnTo>
                                    <a:pt x="170" y="1446"/>
                                  </a:lnTo>
                                  <a:lnTo>
                                    <a:pt x="185" y="1511"/>
                                  </a:lnTo>
                                  <a:lnTo>
                                    <a:pt x="200" y="1481"/>
                                  </a:lnTo>
                                  <a:lnTo>
                                    <a:pt x="220" y="1456"/>
                                  </a:lnTo>
                                  <a:lnTo>
                                    <a:pt x="240" y="1436"/>
                                  </a:lnTo>
                                  <a:lnTo>
                                    <a:pt x="260" y="1416"/>
                                  </a:lnTo>
                                  <a:lnTo>
                                    <a:pt x="300" y="1396"/>
                                  </a:lnTo>
                                  <a:lnTo>
                                    <a:pt x="351" y="1381"/>
                                  </a:lnTo>
                                  <a:lnTo>
                                    <a:pt x="451" y="1356"/>
                                  </a:lnTo>
                                  <a:lnTo>
                                    <a:pt x="516" y="1336"/>
                                  </a:lnTo>
                                  <a:lnTo>
                                    <a:pt x="571" y="1311"/>
                                  </a:lnTo>
                                  <a:lnTo>
                                    <a:pt x="621" y="1281"/>
                                  </a:lnTo>
                                  <a:lnTo>
                                    <a:pt x="666" y="1251"/>
                                  </a:lnTo>
                                  <a:lnTo>
                                    <a:pt x="706" y="1216"/>
                                  </a:lnTo>
                                  <a:lnTo>
                                    <a:pt x="741" y="1176"/>
                                  </a:lnTo>
                                  <a:lnTo>
                                    <a:pt x="766" y="1141"/>
                                  </a:lnTo>
                                  <a:lnTo>
                                    <a:pt x="786" y="1096"/>
                                  </a:lnTo>
                                  <a:lnTo>
                                    <a:pt x="801" y="1056"/>
                                  </a:lnTo>
                                  <a:lnTo>
                                    <a:pt x="811" y="1011"/>
                                  </a:lnTo>
                                  <a:lnTo>
                                    <a:pt x="816" y="971"/>
                                  </a:lnTo>
                                  <a:lnTo>
                                    <a:pt x="811" y="926"/>
                                  </a:lnTo>
                                  <a:lnTo>
                                    <a:pt x="806" y="880"/>
                                  </a:lnTo>
                                  <a:lnTo>
                                    <a:pt x="801" y="835"/>
                                  </a:lnTo>
                                  <a:lnTo>
                                    <a:pt x="776" y="750"/>
                                  </a:lnTo>
                                  <a:lnTo>
                                    <a:pt x="741" y="645"/>
                                  </a:lnTo>
                                  <a:lnTo>
                                    <a:pt x="726" y="595"/>
                                  </a:lnTo>
                                  <a:lnTo>
                                    <a:pt x="716" y="540"/>
                                  </a:lnTo>
                                  <a:lnTo>
                                    <a:pt x="716" y="485"/>
                                  </a:lnTo>
                                  <a:lnTo>
                                    <a:pt x="721" y="430"/>
                                  </a:lnTo>
                                  <a:lnTo>
                                    <a:pt x="736" y="380"/>
                                  </a:lnTo>
                                  <a:lnTo>
                                    <a:pt x="751" y="330"/>
                                  </a:lnTo>
                                  <a:lnTo>
                                    <a:pt x="776" y="290"/>
                                  </a:lnTo>
                                  <a:lnTo>
                                    <a:pt x="806" y="250"/>
                                  </a:lnTo>
                                  <a:lnTo>
                                    <a:pt x="846" y="215"/>
                                  </a:lnTo>
                                  <a:lnTo>
                                    <a:pt x="886" y="185"/>
                                  </a:lnTo>
                                  <a:lnTo>
                                    <a:pt x="931" y="170"/>
                                  </a:lnTo>
                                  <a:lnTo>
                                    <a:pt x="976" y="160"/>
                                  </a:lnTo>
                                  <a:lnTo>
                                    <a:pt x="1036" y="160"/>
                                  </a:lnTo>
                                  <a:lnTo>
                                    <a:pt x="1091" y="170"/>
                                  </a:lnTo>
                                  <a:lnTo>
                                    <a:pt x="1151" y="195"/>
                                  </a:lnTo>
                                  <a:lnTo>
                                    <a:pt x="1211" y="225"/>
                                  </a:lnTo>
                                  <a:lnTo>
                                    <a:pt x="1176" y="190"/>
                                  </a:lnTo>
                                  <a:lnTo>
                                    <a:pt x="1141" y="160"/>
                                  </a:lnTo>
                                  <a:lnTo>
                                    <a:pt x="1101" y="130"/>
                                  </a:lnTo>
                                  <a:lnTo>
                                    <a:pt x="1066" y="100"/>
                                  </a:lnTo>
                                  <a:lnTo>
                                    <a:pt x="1021" y="80"/>
                                  </a:lnTo>
                                  <a:lnTo>
                                    <a:pt x="981" y="60"/>
                                  </a:lnTo>
                                  <a:lnTo>
                                    <a:pt x="936" y="40"/>
                                  </a:lnTo>
                                  <a:lnTo>
                                    <a:pt x="891" y="25"/>
                                  </a:lnTo>
                                  <a:lnTo>
                                    <a:pt x="851" y="15"/>
                                  </a:lnTo>
                                  <a:lnTo>
                                    <a:pt x="806" y="5"/>
                                  </a:lnTo>
                                  <a:lnTo>
                                    <a:pt x="761" y="0"/>
                                  </a:lnTo>
                                  <a:lnTo>
                                    <a:pt x="721" y="0"/>
                                  </a:lnTo>
                                  <a:lnTo>
                                    <a:pt x="681" y="0"/>
                                  </a:lnTo>
                                  <a:lnTo>
                                    <a:pt x="636" y="5"/>
                                  </a:lnTo>
                                  <a:lnTo>
                                    <a:pt x="596" y="15"/>
                                  </a:lnTo>
                                  <a:lnTo>
                                    <a:pt x="556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10000"/>
                                <a:lumOff val="9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3415"/>
                          <wps:cNvSpPr>
                            <a:spLocks/>
                          </wps:cNvSpPr>
                          <wps:spPr bwMode="auto">
                            <a:xfrm>
                              <a:off x="1165" y="695"/>
                              <a:ext cx="981" cy="560"/>
                            </a:xfrm>
                            <a:custGeom>
                              <a:avLst/>
                              <a:gdLst>
                                <a:gd name="T0" fmla="*/ 326 w 981"/>
                                <a:gd name="T1" fmla="*/ 25 h 560"/>
                                <a:gd name="T2" fmla="*/ 326 w 981"/>
                                <a:gd name="T3" fmla="*/ 25 h 560"/>
                                <a:gd name="T4" fmla="*/ 286 w 981"/>
                                <a:gd name="T5" fmla="*/ 40 h 560"/>
                                <a:gd name="T6" fmla="*/ 251 w 981"/>
                                <a:gd name="T7" fmla="*/ 60 h 560"/>
                                <a:gd name="T8" fmla="*/ 211 w 981"/>
                                <a:gd name="T9" fmla="*/ 80 h 560"/>
                                <a:gd name="T10" fmla="*/ 181 w 981"/>
                                <a:gd name="T11" fmla="*/ 100 h 560"/>
                                <a:gd name="T12" fmla="*/ 151 w 981"/>
                                <a:gd name="T13" fmla="*/ 125 h 560"/>
                                <a:gd name="T14" fmla="*/ 121 w 981"/>
                                <a:gd name="T15" fmla="*/ 155 h 560"/>
                                <a:gd name="T16" fmla="*/ 95 w 981"/>
                                <a:gd name="T17" fmla="*/ 185 h 560"/>
                                <a:gd name="T18" fmla="*/ 75 w 981"/>
                                <a:gd name="T19" fmla="*/ 220 h 560"/>
                                <a:gd name="T20" fmla="*/ 75 w 981"/>
                                <a:gd name="T21" fmla="*/ 220 h 560"/>
                                <a:gd name="T22" fmla="*/ 40 w 981"/>
                                <a:gd name="T23" fmla="*/ 285 h 560"/>
                                <a:gd name="T24" fmla="*/ 15 w 981"/>
                                <a:gd name="T25" fmla="*/ 355 h 560"/>
                                <a:gd name="T26" fmla="*/ 5 w 981"/>
                                <a:gd name="T27" fmla="*/ 430 h 560"/>
                                <a:gd name="T28" fmla="*/ 0 w 981"/>
                                <a:gd name="T29" fmla="*/ 510 h 560"/>
                                <a:gd name="T30" fmla="*/ 0 w 981"/>
                                <a:gd name="T31" fmla="*/ 510 h 560"/>
                                <a:gd name="T32" fmla="*/ 60 w 981"/>
                                <a:gd name="T33" fmla="*/ 530 h 560"/>
                                <a:gd name="T34" fmla="*/ 116 w 981"/>
                                <a:gd name="T35" fmla="*/ 540 h 560"/>
                                <a:gd name="T36" fmla="*/ 176 w 981"/>
                                <a:gd name="T37" fmla="*/ 550 h 560"/>
                                <a:gd name="T38" fmla="*/ 236 w 981"/>
                                <a:gd name="T39" fmla="*/ 560 h 560"/>
                                <a:gd name="T40" fmla="*/ 301 w 981"/>
                                <a:gd name="T41" fmla="*/ 560 h 560"/>
                                <a:gd name="T42" fmla="*/ 361 w 981"/>
                                <a:gd name="T43" fmla="*/ 560 h 560"/>
                                <a:gd name="T44" fmla="*/ 421 w 981"/>
                                <a:gd name="T45" fmla="*/ 555 h 560"/>
                                <a:gd name="T46" fmla="*/ 486 w 981"/>
                                <a:gd name="T47" fmla="*/ 550 h 560"/>
                                <a:gd name="T48" fmla="*/ 486 w 981"/>
                                <a:gd name="T49" fmla="*/ 550 h 560"/>
                                <a:gd name="T50" fmla="*/ 486 w 981"/>
                                <a:gd name="T51" fmla="*/ 490 h 560"/>
                                <a:gd name="T52" fmla="*/ 491 w 981"/>
                                <a:gd name="T53" fmla="*/ 430 h 560"/>
                                <a:gd name="T54" fmla="*/ 491 w 981"/>
                                <a:gd name="T55" fmla="*/ 430 h 560"/>
                                <a:gd name="T56" fmla="*/ 506 w 981"/>
                                <a:gd name="T57" fmla="*/ 380 h 560"/>
                                <a:gd name="T58" fmla="*/ 521 w 981"/>
                                <a:gd name="T59" fmla="*/ 330 h 560"/>
                                <a:gd name="T60" fmla="*/ 546 w 981"/>
                                <a:gd name="T61" fmla="*/ 290 h 560"/>
                                <a:gd name="T62" fmla="*/ 576 w 981"/>
                                <a:gd name="T63" fmla="*/ 250 h 560"/>
                                <a:gd name="T64" fmla="*/ 576 w 981"/>
                                <a:gd name="T65" fmla="*/ 250 h 560"/>
                                <a:gd name="T66" fmla="*/ 616 w 981"/>
                                <a:gd name="T67" fmla="*/ 215 h 560"/>
                                <a:gd name="T68" fmla="*/ 656 w 981"/>
                                <a:gd name="T69" fmla="*/ 185 h 560"/>
                                <a:gd name="T70" fmla="*/ 701 w 981"/>
                                <a:gd name="T71" fmla="*/ 170 h 560"/>
                                <a:gd name="T72" fmla="*/ 746 w 981"/>
                                <a:gd name="T73" fmla="*/ 160 h 560"/>
                                <a:gd name="T74" fmla="*/ 746 w 981"/>
                                <a:gd name="T75" fmla="*/ 160 h 560"/>
                                <a:gd name="T76" fmla="*/ 806 w 981"/>
                                <a:gd name="T77" fmla="*/ 160 h 560"/>
                                <a:gd name="T78" fmla="*/ 861 w 981"/>
                                <a:gd name="T79" fmla="*/ 170 h 560"/>
                                <a:gd name="T80" fmla="*/ 921 w 981"/>
                                <a:gd name="T81" fmla="*/ 195 h 560"/>
                                <a:gd name="T82" fmla="*/ 981 w 981"/>
                                <a:gd name="T83" fmla="*/ 225 h 560"/>
                                <a:gd name="T84" fmla="*/ 981 w 981"/>
                                <a:gd name="T85" fmla="*/ 225 h 560"/>
                                <a:gd name="T86" fmla="*/ 946 w 981"/>
                                <a:gd name="T87" fmla="*/ 190 h 560"/>
                                <a:gd name="T88" fmla="*/ 911 w 981"/>
                                <a:gd name="T89" fmla="*/ 160 h 560"/>
                                <a:gd name="T90" fmla="*/ 871 w 981"/>
                                <a:gd name="T91" fmla="*/ 130 h 560"/>
                                <a:gd name="T92" fmla="*/ 836 w 981"/>
                                <a:gd name="T93" fmla="*/ 100 h 560"/>
                                <a:gd name="T94" fmla="*/ 791 w 981"/>
                                <a:gd name="T95" fmla="*/ 80 h 560"/>
                                <a:gd name="T96" fmla="*/ 751 w 981"/>
                                <a:gd name="T97" fmla="*/ 60 h 560"/>
                                <a:gd name="T98" fmla="*/ 706 w 981"/>
                                <a:gd name="T99" fmla="*/ 40 h 560"/>
                                <a:gd name="T100" fmla="*/ 661 w 981"/>
                                <a:gd name="T101" fmla="*/ 25 h 560"/>
                                <a:gd name="T102" fmla="*/ 661 w 981"/>
                                <a:gd name="T103" fmla="*/ 25 h 560"/>
                                <a:gd name="T104" fmla="*/ 621 w 981"/>
                                <a:gd name="T105" fmla="*/ 15 h 560"/>
                                <a:gd name="T106" fmla="*/ 576 w 981"/>
                                <a:gd name="T107" fmla="*/ 5 h 560"/>
                                <a:gd name="T108" fmla="*/ 531 w 981"/>
                                <a:gd name="T109" fmla="*/ 0 h 560"/>
                                <a:gd name="T110" fmla="*/ 491 w 981"/>
                                <a:gd name="T111" fmla="*/ 0 h 560"/>
                                <a:gd name="T112" fmla="*/ 451 w 981"/>
                                <a:gd name="T113" fmla="*/ 0 h 560"/>
                                <a:gd name="T114" fmla="*/ 406 w 981"/>
                                <a:gd name="T115" fmla="*/ 5 h 560"/>
                                <a:gd name="T116" fmla="*/ 366 w 981"/>
                                <a:gd name="T117" fmla="*/ 15 h 560"/>
                                <a:gd name="T118" fmla="*/ 326 w 981"/>
                                <a:gd name="T119" fmla="*/ 25 h 560"/>
                                <a:gd name="T120" fmla="*/ 326 w 981"/>
                                <a:gd name="T121" fmla="*/ 25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981" h="560">
                                  <a:moveTo>
                                    <a:pt x="326" y="25"/>
                                  </a:moveTo>
                                  <a:lnTo>
                                    <a:pt x="326" y="25"/>
                                  </a:lnTo>
                                  <a:lnTo>
                                    <a:pt x="286" y="40"/>
                                  </a:lnTo>
                                  <a:lnTo>
                                    <a:pt x="251" y="60"/>
                                  </a:lnTo>
                                  <a:lnTo>
                                    <a:pt x="211" y="80"/>
                                  </a:lnTo>
                                  <a:lnTo>
                                    <a:pt x="181" y="100"/>
                                  </a:lnTo>
                                  <a:lnTo>
                                    <a:pt x="151" y="125"/>
                                  </a:lnTo>
                                  <a:lnTo>
                                    <a:pt x="121" y="155"/>
                                  </a:lnTo>
                                  <a:lnTo>
                                    <a:pt x="95" y="185"/>
                                  </a:lnTo>
                                  <a:lnTo>
                                    <a:pt x="75" y="220"/>
                                  </a:lnTo>
                                  <a:lnTo>
                                    <a:pt x="40" y="285"/>
                                  </a:lnTo>
                                  <a:lnTo>
                                    <a:pt x="15" y="355"/>
                                  </a:lnTo>
                                  <a:lnTo>
                                    <a:pt x="5" y="430"/>
                                  </a:lnTo>
                                  <a:lnTo>
                                    <a:pt x="0" y="510"/>
                                  </a:lnTo>
                                  <a:lnTo>
                                    <a:pt x="60" y="530"/>
                                  </a:lnTo>
                                  <a:lnTo>
                                    <a:pt x="116" y="540"/>
                                  </a:lnTo>
                                  <a:lnTo>
                                    <a:pt x="176" y="550"/>
                                  </a:lnTo>
                                  <a:lnTo>
                                    <a:pt x="236" y="560"/>
                                  </a:lnTo>
                                  <a:lnTo>
                                    <a:pt x="301" y="560"/>
                                  </a:lnTo>
                                  <a:lnTo>
                                    <a:pt x="361" y="560"/>
                                  </a:lnTo>
                                  <a:lnTo>
                                    <a:pt x="421" y="555"/>
                                  </a:lnTo>
                                  <a:lnTo>
                                    <a:pt x="486" y="550"/>
                                  </a:lnTo>
                                  <a:lnTo>
                                    <a:pt x="486" y="490"/>
                                  </a:lnTo>
                                  <a:lnTo>
                                    <a:pt x="491" y="430"/>
                                  </a:lnTo>
                                  <a:lnTo>
                                    <a:pt x="506" y="380"/>
                                  </a:lnTo>
                                  <a:lnTo>
                                    <a:pt x="521" y="330"/>
                                  </a:lnTo>
                                  <a:lnTo>
                                    <a:pt x="546" y="290"/>
                                  </a:lnTo>
                                  <a:lnTo>
                                    <a:pt x="576" y="250"/>
                                  </a:lnTo>
                                  <a:lnTo>
                                    <a:pt x="616" y="215"/>
                                  </a:lnTo>
                                  <a:lnTo>
                                    <a:pt x="656" y="185"/>
                                  </a:lnTo>
                                  <a:lnTo>
                                    <a:pt x="701" y="170"/>
                                  </a:lnTo>
                                  <a:lnTo>
                                    <a:pt x="746" y="160"/>
                                  </a:lnTo>
                                  <a:lnTo>
                                    <a:pt x="806" y="160"/>
                                  </a:lnTo>
                                  <a:lnTo>
                                    <a:pt x="861" y="170"/>
                                  </a:lnTo>
                                  <a:lnTo>
                                    <a:pt x="921" y="195"/>
                                  </a:lnTo>
                                  <a:lnTo>
                                    <a:pt x="981" y="225"/>
                                  </a:lnTo>
                                  <a:lnTo>
                                    <a:pt x="946" y="190"/>
                                  </a:lnTo>
                                  <a:lnTo>
                                    <a:pt x="911" y="160"/>
                                  </a:lnTo>
                                  <a:lnTo>
                                    <a:pt x="871" y="130"/>
                                  </a:lnTo>
                                  <a:lnTo>
                                    <a:pt x="836" y="100"/>
                                  </a:lnTo>
                                  <a:lnTo>
                                    <a:pt x="791" y="80"/>
                                  </a:lnTo>
                                  <a:lnTo>
                                    <a:pt x="751" y="60"/>
                                  </a:lnTo>
                                  <a:lnTo>
                                    <a:pt x="706" y="40"/>
                                  </a:lnTo>
                                  <a:lnTo>
                                    <a:pt x="661" y="25"/>
                                  </a:lnTo>
                                  <a:lnTo>
                                    <a:pt x="621" y="15"/>
                                  </a:lnTo>
                                  <a:lnTo>
                                    <a:pt x="576" y="5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491" y="0"/>
                                  </a:lnTo>
                                  <a:lnTo>
                                    <a:pt x="451" y="0"/>
                                  </a:lnTo>
                                  <a:lnTo>
                                    <a:pt x="406" y="5"/>
                                  </a:lnTo>
                                  <a:lnTo>
                                    <a:pt x="366" y="15"/>
                                  </a:lnTo>
                                  <a:lnTo>
                                    <a:pt x="326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3416"/>
                          <wps:cNvSpPr>
                            <a:spLocks/>
                          </wps:cNvSpPr>
                          <wps:spPr bwMode="auto">
                            <a:xfrm>
                              <a:off x="2101" y="885"/>
                              <a:ext cx="250" cy="250"/>
                            </a:xfrm>
                            <a:custGeom>
                              <a:avLst/>
                              <a:gdLst>
                                <a:gd name="T0" fmla="*/ 150 w 250"/>
                                <a:gd name="T1" fmla="*/ 0 h 250"/>
                                <a:gd name="T2" fmla="*/ 150 w 250"/>
                                <a:gd name="T3" fmla="*/ 0 h 250"/>
                                <a:gd name="T4" fmla="*/ 125 w 250"/>
                                <a:gd name="T5" fmla="*/ 0 h 250"/>
                                <a:gd name="T6" fmla="*/ 95 w 250"/>
                                <a:gd name="T7" fmla="*/ 5 h 250"/>
                                <a:gd name="T8" fmla="*/ 70 w 250"/>
                                <a:gd name="T9" fmla="*/ 15 h 250"/>
                                <a:gd name="T10" fmla="*/ 45 w 250"/>
                                <a:gd name="T11" fmla="*/ 35 h 250"/>
                                <a:gd name="T12" fmla="*/ 45 w 250"/>
                                <a:gd name="T13" fmla="*/ 35 h 250"/>
                                <a:gd name="T14" fmla="*/ 20 w 250"/>
                                <a:gd name="T15" fmla="*/ 65 h 250"/>
                                <a:gd name="T16" fmla="*/ 5 w 250"/>
                                <a:gd name="T17" fmla="*/ 90 h 250"/>
                                <a:gd name="T18" fmla="*/ 0 w 250"/>
                                <a:gd name="T19" fmla="*/ 120 h 250"/>
                                <a:gd name="T20" fmla="*/ 0 w 250"/>
                                <a:gd name="T21" fmla="*/ 150 h 250"/>
                                <a:gd name="T22" fmla="*/ 0 w 250"/>
                                <a:gd name="T23" fmla="*/ 150 h 250"/>
                                <a:gd name="T24" fmla="*/ 10 w 250"/>
                                <a:gd name="T25" fmla="*/ 175 h 250"/>
                                <a:gd name="T26" fmla="*/ 20 w 250"/>
                                <a:gd name="T27" fmla="*/ 200 h 250"/>
                                <a:gd name="T28" fmla="*/ 40 w 250"/>
                                <a:gd name="T29" fmla="*/ 220 h 250"/>
                                <a:gd name="T30" fmla="*/ 65 w 250"/>
                                <a:gd name="T31" fmla="*/ 235 h 250"/>
                                <a:gd name="T32" fmla="*/ 65 w 250"/>
                                <a:gd name="T33" fmla="*/ 235 h 250"/>
                                <a:gd name="T34" fmla="*/ 85 w 250"/>
                                <a:gd name="T35" fmla="*/ 240 h 250"/>
                                <a:gd name="T36" fmla="*/ 105 w 250"/>
                                <a:gd name="T37" fmla="*/ 245 h 250"/>
                                <a:gd name="T38" fmla="*/ 125 w 250"/>
                                <a:gd name="T39" fmla="*/ 250 h 250"/>
                                <a:gd name="T40" fmla="*/ 145 w 250"/>
                                <a:gd name="T41" fmla="*/ 245 h 250"/>
                                <a:gd name="T42" fmla="*/ 145 w 250"/>
                                <a:gd name="T43" fmla="*/ 245 h 250"/>
                                <a:gd name="T44" fmla="*/ 180 w 250"/>
                                <a:gd name="T45" fmla="*/ 235 h 250"/>
                                <a:gd name="T46" fmla="*/ 210 w 250"/>
                                <a:gd name="T47" fmla="*/ 215 h 250"/>
                                <a:gd name="T48" fmla="*/ 210 w 250"/>
                                <a:gd name="T49" fmla="*/ 215 h 250"/>
                                <a:gd name="T50" fmla="*/ 235 w 250"/>
                                <a:gd name="T51" fmla="*/ 185 h 250"/>
                                <a:gd name="T52" fmla="*/ 245 w 250"/>
                                <a:gd name="T53" fmla="*/ 150 h 250"/>
                                <a:gd name="T54" fmla="*/ 245 w 250"/>
                                <a:gd name="T55" fmla="*/ 150 h 250"/>
                                <a:gd name="T56" fmla="*/ 250 w 250"/>
                                <a:gd name="T57" fmla="*/ 130 h 250"/>
                                <a:gd name="T58" fmla="*/ 250 w 250"/>
                                <a:gd name="T59" fmla="*/ 110 h 250"/>
                                <a:gd name="T60" fmla="*/ 245 w 250"/>
                                <a:gd name="T61" fmla="*/ 90 h 250"/>
                                <a:gd name="T62" fmla="*/ 240 w 250"/>
                                <a:gd name="T63" fmla="*/ 70 h 250"/>
                                <a:gd name="T64" fmla="*/ 240 w 250"/>
                                <a:gd name="T65" fmla="*/ 70 h 250"/>
                                <a:gd name="T66" fmla="*/ 225 w 250"/>
                                <a:gd name="T67" fmla="*/ 45 h 250"/>
                                <a:gd name="T68" fmla="*/ 205 w 250"/>
                                <a:gd name="T69" fmla="*/ 25 h 250"/>
                                <a:gd name="T70" fmla="*/ 180 w 250"/>
                                <a:gd name="T71" fmla="*/ 10 h 250"/>
                                <a:gd name="T72" fmla="*/ 150 w 250"/>
                                <a:gd name="T73" fmla="*/ 0 h 250"/>
                                <a:gd name="T74" fmla="*/ 150 w 250"/>
                                <a:gd name="T75" fmla="*/ 0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50" h="250">
                                  <a:moveTo>
                                    <a:pt x="150" y="0"/>
                                  </a:moveTo>
                                  <a:lnTo>
                                    <a:pt x="150" y="0"/>
                                  </a:lnTo>
                                  <a:lnTo>
                                    <a:pt x="125" y="0"/>
                                  </a:lnTo>
                                  <a:lnTo>
                                    <a:pt x="95" y="5"/>
                                  </a:lnTo>
                                  <a:lnTo>
                                    <a:pt x="70" y="15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20" y="65"/>
                                  </a:lnTo>
                                  <a:lnTo>
                                    <a:pt x="5" y="90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10" y="175"/>
                                  </a:lnTo>
                                  <a:lnTo>
                                    <a:pt x="20" y="200"/>
                                  </a:lnTo>
                                  <a:lnTo>
                                    <a:pt x="40" y="220"/>
                                  </a:lnTo>
                                  <a:lnTo>
                                    <a:pt x="65" y="235"/>
                                  </a:lnTo>
                                  <a:lnTo>
                                    <a:pt x="85" y="240"/>
                                  </a:lnTo>
                                  <a:lnTo>
                                    <a:pt x="105" y="245"/>
                                  </a:lnTo>
                                  <a:lnTo>
                                    <a:pt x="125" y="250"/>
                                  </a:lnTo>
                                  <a:lnTo>
                                    <a:pt x="145" y="245"/>
                                  </a:lnTo>
                                  <a:lnTo>
                                    <a:pt x="180" y="235"/>
                                  </a:lnTo>
                                  <a:lnTo>
                                    <a:pt x="210" y="215"/>
                                  </a:lnTo>
                                  <a:lnTo>
                                    <a:pt x="235" y="185"/>
                                  </a:lnTo>
                                  <a:lnTo>
                                    <a:pt x="245" y="150"/>
                                  </a:lnTo>
                                  <a:lnTo>
                                    <a:pt x="250" y="130"/>
                                  </a:lnTo>
                                  <a:lnTo>
                                    <a:pt x="250" y="110"/>
                                  </a:lnTo>
                                  <a:lnTo>
                                    <a:pt x="245" y="90"/>
                                  </a:lnTo>
                                  <a:lnTo>
                                    <a:pt x="240" y="70"/>
                                  </a:lnTo>
                                  <a:lnTo>
                                    <a:pt x="225" y="45"/>
                                  </a:lnTo>
                                  <a:lnTo>
                                    <a:pt x="205" y="25"/>
                                  </a:lnTo>
                                  <a:lnTo>
                                    <a:pt x="180" y="10"/>
                                  </a:lnTo>
                                  <a:lnTo>
                                    <a:pt x="1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10000"/>
                                <a:lumOff val="9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3417"/>
                          <wps:cNvSpPr>
                            <a:spLocks/>
                          </wps:cNvSpPr>
                          <wps:spPr bwMode="auto">
                            <a:xfrm>
                              <a:off x="1150" y="1265"/>
                              <a:ext cx="471" cy="411"/>
                            </a:xfrm>
                            <a:custGeom>
                              <a:avLst/>
                              <a:gdLst>
                                <a:gd name="T0" fmla="*/ 456 w 471"/>
                                <a:gd name="T1" fmla="*/ 30 h 411"/>
                                <a:gd name="T2" fmla="*/ 85 w 471"/>
                                <a:gd name="T3" fmla="*/ 0 h 411"/>
                                <a:gd name="T4" fmla="*/ 85 w 471"/>
                                <a:gd name="T5" fmla="*/ 0 h 411"/>
                                <a:gd name="T6" fmla="*/ 40 w 471"/>
                                <a:gd name="T7" fmla="*/ 100 h 411"/>
                                <a:gd name="T8" fmla="*/ 15 w 471"/>
                                <a:gd name="T9" fmla="*/ 190 h 411"/>
                                <a:gd name="T10" fmla="*/ 5 w 471"/>
                                <a:gd name="T11" fmla="*/ 225 h 411"/>
                                <a:gd name="T12" fmla="*/ 0 w 471"/>
                                <a:gd name="T13" fmla="*/ 260 h 411"/>
                                <a:gd name="T14" fmla="*/ 0 w 471"/>
                                <a:gd name="T15" fmla="*/ 290 h 411"/>
                                <a:gd name="T16" fmla="*/ 0 w 471"/>
                                <a:gd name="T17" fmla="*/ 320 h 411"/>
                                <a:gd name="T18" fmla="*/ 5 w 471"/>
                                <a:gd name="T19" fmla="*/ 346 h 411"/>
                                <a:gd name="T20" fmla="*/ 20 w 471"/>
                                <a:gd name="T21" fmla="*/ 366 h 411"/>
                                <a:gd name="T22" fmla="*/ 30 w 471"/>
                                <a:gd name="T23" fmla="*/ 381 h 411"/>
                                <a:gd name="T24" fmla="*/ 50 w 471"/>
                                <a:gd name="T25" fmla="*/ 396 h 411"/>
                                <a:gd name="T26" fmla="*/ 70 w 471"/>
                                <a:gd name="T27" fmla="*/ 406 h 411"/>
                                <a:gd name="T28" fmla="*/ 95 w 471"/>
                                <a:gd name="T29" fmla="*/ 411 h 411"/>
                                <a:gd name="T30" fmla="*/ 126 w 471"/>
                                <a:gd name="T31" fmla="*/ 411 h 411"/>
                                <a:gd name="T32" fmla="*/ 156 w 471"/>
                                <a:gd name="T33" fmla="*/ 411 h 411"/>
                                <a:gd name="T34" fmla="*/ 156 w 471"/>
                                <a:gd name="T35" fmla="*/ 411 h 411"/>
                                <a:gd name="T36" fmla="*/ 201 w 471"/>
                                <a:gd name="T37" fmla="*/ 406 h 411"/>
                                <a:gd name="T38" fmla="*/ 241 w 471"/>
                                <a:gd name="T39" fmla="*/ 401 h 411"/>
                                <a:gd name="T40" fmla="*/ 281 w 471"/>
                                <a:gd name="T41" fmla="*/ 391 h 411"/>
                                <a:gd name="T42" fmla="*/ 316 w 471"/>
                                <a:gd name="T43" fmla="*/ 381 h 411"/>
                                <a:gd name="T44" fmla="*/ 346 w 471"/>
                                <a:gd name="T45" fmla="*/ 366 h 411"/>
                                <a:gd name="T46" fmla="*/ 376 w 471"/>
                                <a:gd name="T47" fmla="*/ 351 h 411"/>
                                <a:gd name="T48" fmla="*/ 396 w 471"/>
                                <a:gd name="T49" fmla="*/ 330 h 411"/>
                                <a:gd name="T50" fmla="*/ 421 w 471"/>
                                <a:gd name="T51" fmla="*/ 305 h 411"/>
                                <a:gd name="T52" fmla="*/ 436 w 471"/>
                                <a:gd name="T53" fmla="*/ 280 h 411"/>
                                <a:gd name="T54" fmla="*/ 451 w 471"/>
                                <a:gd name="T55" fmla="*/ 255 h 411"/>
                                <a:gd name="T56" fmla="*/ 461 w 471"/>
                                <a:gd name="T57" fmla="*/ 225 h 411"/>
                                <a:gd name="T58" fmla="*/ 466 w 471"/>
                                <a:gd name="T59" fmla="*/ 190 h 411"/>
                                <a:gd name="T60" fmla="*/ 471 w 471"/>
                                <a:gd name="T61" fmla="*/ 155 h 411"/>
                                <a:gd name="T62" fmla="*/ 471 w 471"/>
                                <a:gd name="T63" fmla="*/ 115 h 411"/>
                                <a:gd name="T64" fmla="*/ 466 w 471"/>
                                <a:gd name="T65" fmla="*/ 75 h 411"/>
                                <a:gd name="T66" fmla="*/ 456 w 471"/>
                                <a:gd name="T67" fmla="*/ 30 h 411"/>
                                <a:gd name="T68" fmla="*/ 456 w 471"/>
                                <a:gd name="T69" fmla="*/ 30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471" h="411">
                                  <a:moveTo>
                                    <a:pt x="456" y="30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40" y="100"/>
                                  </a:lnTo>
                                  <a:lnTo>
                                    <a:pt x="15" y="190"/>
                                  </a:lnTo>
                                  <a:lnTo>
                                    <a:pt x="5" y="225"/>
                                  </a:lnTo>
                                  <a:lnTo>
                                    <a:pt x="0" y="260"/>
                                  </a:lnTo>
                                  <a:lnTo>
                                    <a:pt x="0" y="290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5" y="346"/>
                                  </a:lnTo>
                                  <a:lnTo>
                                    <a:pt x="20" y="366"/>
                                  </a:lnTo>
                                  <a:lnTo>
                                    <a:pt x="30" y="381"/>
                                  </a:lnTo>
                                  <a:lnTo>
                                    <a:pt x="50" y="396"/>
                                  </a:lnTo>
                                  <a:lnTo>
                                    <a:pt x="70" y="406"/>
                                  </a:lnTo>
                                  <a:lnTo>
                                    <a:pt x="95" y="411"/>
                                  </a:lnTo>
                                  <a:lnTo>
                                    <a:pt x="126" y="411"/>
                                  </a:lnTo>
                                  <a:lnTo>
                                    <a:pt x="156" y="411"/>
                                  </a:lnTo>
                                  <a:lnTo>
                                    <a:pt x="201" y="406"/>
                                  </a:lnTo>
                                  <a:lnTo>
                                    <a:pt x="241" y="401"/>
                                  </a:lnTo>
                                  <a:lnTo>
                                    <a:pt x="281" y="391"/>
                                  </a:lnTo>
                                  <a:lnTo>
                                    <a:pt x="316" y="381"/>
                                  </a:lnTo>
                                  <a:lnTo>
                                    <a:pt x="346" y="366"/>
                                  </a:lnTo>
                                  <a:lnTo>
                                    <a:pt x="376" y="351"/>
                                  </a:lnTo>
                                  <a:lnTo>
                                    <a:pt x="396" y="330"/>
                                  </a:lnTo>
                                  <a:lnTo>
                                    <a:pt x="421" y="305"/>
                                  </a:lnTo>
                                  <a:lnTo>
                                    <a:pt x="436" y="280"/>
                                  </a:lnTo>
                                  <a:lnTo>
                                    <a:pt x="451" y="255"/>
                                  </a:lnTo>
                                  <a:lnTo>
                                    <a:pt x="461" y="225"/>
                                  </a:lnTo>
                                  <a:lnTo>
                                    <a:pt x="466" y="190"/>
                                  </a:lnTo>
                                  <a:lnTo>
                                    <a:pt x="471" y="155"/>
                                  </a:lnTo>
                                  <a:lnTo>
                                    <a:pt x="471" y="115"/>
                                  </a:lnTo>
                                  <a:lnTo>
                                    <a:pt x="466" y="75"/>
                                  </a:lnTo>
                                  <a:lnTo>
                                    <a:pt x="456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3418"/>
                          <wps:cNvSpPr>
                            <a:spLocks/>
                          </wps:cNvSpPr>
                          <wps:spPr bwMode="auto">
                            <a:xfrm>
                              <a:off x="995" y="1595"/>
                              <a:ext cx="536" cy="416"/>
                            </a:xfrm>
                            <a:custGeom>
                              <a:avLst/>
                              <a:gdLst>
                                <a:gd name="T0" fmla="*/ 155 w 536"/>
                                <a:gd name="T1" fmla="*/ 16 h 416"/>
                                <a:gd name="T2" fmla="*/ 155 w 536"/>
                                <a:gd name="T3" fmla="*/ 16 h 416"/>
                                <a:gd name="T4" fmla="*/ 120 w 536"/>
                                <a:gd name="T5" fmla="*/ 26 h 416"/>
                                <a:gd name="T6" fmla="*/ 90 w 536"/>
                                <a:gd name="T7" fmla="*/ 46 h 416"/>
                                <a:gd name="T8" fmla="*/ 65 w 536"/>
                                <a:gd name="T9" fmla="*/ 71 h 416"/>
                                <a:gd name="T10" fmla="*/ 45 w 536"/>
                                <a:gd name="T11" fmla="*/ 96 h 416"/>
                                <a:gd name="T12" fmla="*/ 45 w 536"/>
                                <a:gd name="T13" fmla="*/ 96 h 416"/>
                                <a:gd name="T14" fmla="*/ 25 w 536"/>
                                <a:gd name="T15" fmla="*/ 126 h 416"/>
                                <a:gd name="T16" fmla="*/ 15 w 536"/>
                                <a:gd name="T17" fmla="*/ 161 h 416"/>
                                <a:gd name="T18" fmla="*/ 5 w 536"/>
                                <a:gd name="T19" fmla="*/ 196 h 416"/>
                                <a:gd name="T20" fmla="*/ 0 w 536"/>
                                <a:gd name="T21" fmla="*/ 236 h 416"/>
                                <a:gd name="T22" fmla="*/ 0 w 536"/>
                                <a:gd name="T23" fmla="*/ 236 h 416"/>
                                <a:gd name="T24" fmla="*/ 0 w 536"/>
                                <a:gd name="T25" fmla="*/ 281 h 416"/>
                                <a:gd name="T26" fmla="*/ 5 w 536"/>
                                <a:gd name="T27" fmla="*/ 326 h 416"/>
                                <a:gd name="T28" fmla="*/ 15 w 536"/>
                                <a:gd name="T29" fmla="*/ 371 h 416"/>
                                <a:gd name="T30" fmla="*/ 30 w 536"/>
                                <a:gd name="T31" fmla="*/ 416 h 416"/>
                                <a:gd name="T32" fmla="*/ 30 w 536"/>
                                <a:gd name="T33" fmla="*/ 416 h 416"/>
                                <a:gd name="T34" fmla="*/ 45 w 536"/>
                                <a:gd name="T35" fmla="*/ 391 h 416"/>
                                <a:gd name="T36" fmla="*/ 70 w 536"/>
                                <a:gd name="T37" fmla="*/ 366 h 416"/>
                                <a:gd name="T38" fmla="*/ 105 w 536"/>
                                <a:gd name="T39" fmla="*/ 336 h 416"/>
                                <a:gd name="T40" fmla="*/ 150 w 536"/>
                                <a:gd name="T41" fmla="*/ 306 h 416"/>
                                <a:gd name="T42" fmla="*/ 150 w 536"/>
                                <a:gd name="T43" fmla="*/ 306 h 416"/>
                                <a:gd name="T44" fmla="*/ 220 w 536"/>
                                <a:gd name="T45" fmla="*/ 251 h 416"/>
                                <a:gd name="T46" fmla="*/ 220 w 536"/>
                                <a:gd name="T47" fmla="*/ 251 h 416"/>
                                <a:gd name="T48" fmla="*/ 260 w 536"/>
                                <a:gd name="T49" fmla="*/ 221 h 416"/>
                                <a:gd name="T50" fmla="*/ 286 w 536"/>
                                <a:gd name="T51" fmla="*/ 191 h 416"/>
                                <a:gd name="T52" fmla="*/ 286 w 536"/>
                                <a:gd name="T53" fmla="*/ 191 h 416"/>
                                <a:gd name="T54" fmla="*/ 306 w 536"/>
                                <a:gd name="T55" fmla="*/ 226 h 416"/>
                                <a:gd name="T56" fmla="*/ 326 w 536"/>
                                <a:gd name="T57" fmla="*/ 261 h 416"/>
                                <a:gd name="T58" fmla="*/ 351 w 536"/>
                                <a:gd name="T59" fmla="*/ 291 h 416"/>
                                <a:gd name="T60" fmla="*/ 376 w 536"/>
                                <a:gd name="T61" fmla="*/ 321 h 416"/>
                                <a:gd name="T62" fmla="*/ 406 w 536"/>
                                <a:gd name="T63" fmla="*/ 346 h 416"/>
                                <a:gd name="T64" fmla="*/ 436 w 536"/>
                                <a:gd name="T65" fmla="*/ 371 h 416"/>
                                <a:gd name="T66" fmla="*/ 471 w 536"/>
                                <a:gd name="T67" fmla="*/ 396 h 416"/>
                                <a:gd name="T68" fmla="*/ 506 w 536"/>
                                <a:gd name="T69" fmla="*/ 416 h 416"/>
                                <a:gd name="T70" fmla="*/ 506 w 536"/>
                                <a:gd name="T71" fmla="*/ 416 h 416"/>
                                <a:gd name="T72" fmla="*/ 526 w 536"/>
                                <a:gd name="T73" fmla="*/ 331 h 416"/>
                                <a:gd name="T74" fmla="*/ 536 w 536"/>
                                <a:gd name="T75" fmla="*/ 256 h 416"/>
                                <a:gd name="T76" fmla="*/ 536 w 536"/>
                                <a:gd name="T77" fmla="*/ 221 h 416"/>
                                <a:gd name="T78" fmla="*/ 536 w 536"/>
                                <a:gd name="T79" fmla="*/ 191 h 416"/>
                                <a:gd name="T80" fmla="*/ 526 w 536"/>
                                <a:gd name="T81" fmla="*/ 161 h 416"/>
                                <a:gd name="T82" fmla="*/ 516 w 536"/>
                                <a:gd name="T83" fmla="*/ 136 h 416"/>
                                <a:gd name="T84" fmla="*/ 506 w 536"/>
                                <a:gd name="T85" fmla="*/ 111 h 416"/>
                                <a:gd name="T86" fmla="*/ 486 w 536"/>
                                <a:gd name="T87" fmla="*/ 86 h 416"/>
                                <a:gd name="T88" fmla="*/ 466 w 536"/>
                                <a:gd name="T89" fmla="*/ 71 h 416"/>
                                <a:gd name="T90" fmla="*/ 446 w 536"/>
                                <a:gd name="T91" fmla="*/ 51 h 416"/>
                                <a:gd name="T92" fmla="*/ 421 w 536"/>
                                <a:gd name="T93" fmla="*/ 36 h 416"/>
                                <a:gd name="T94" fmla="*/ 391 w 536"/>
                                <a:gd name="T95" fmla="*/ 26 h 416"/>
                                <a:gd name="T96" fmla="*/ 356 w 536"/>
                                <a:gd name="T97" fmla="*/ 16 h 416"/>
                                <a:gd name="T98" fmla="*/ 321 w 536"/>
                                <a:gd name="T99" fmla="*/ 5 h 416"/>
                                <a:gd name="T100" fmla="*/ 321 w 536"/>
                                <a:gd name="T101" fmla="*/ 5 h 416"/>
                                <a:gd name="T102" fmla="*/ 276 w 536"/>
                                <a:gd name="T103" fmla="*/ 0 h 416"/>
                                <a:gd name="T104" fmla="*/ 230 w 536"/>
                                <a:gd name="T105" fmla="*/ 0 h 416"/>
                                <a:gd name="T106" fmla="*/ 190 w 536"/>
                                <a:gd name="T107" fmla="*/ 5 h 416"/>
                                <a:gd name="T108" fmla="*/ 155 w 536"/>
                                <a:gd name="T109" fmla="*/ 16 h 416"/>
                                <a:gd name="T110" fmla="*/ 155 w 536"/>
                                <a:gd name="T111" fmla="*/ 16 h 4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536" h="416">
                                  <a:moveTo>
                                    <a:pt x="155" y="16"/>
                                  </a:moveTo>
                                  <a:lnTo>
                                    <a:pt x="155" y="16"/>
                                  </a:lnTo>
                                  <a:lnTo>
                                    <a:pt x="120" y="26"/>
                                  </a:lnTo>
                                  <a:lnTo>
                                    <a:pt x="90" y="46"/>
                                  </a:lnTo>
                                  <a:lnTo>
                                    <a:pt x="65" y="71"/>
                                  </a:lnTo>
                                  <a:lnTo>
                                    <a:pt x="45" y="96"/>
                                  </a:lnTo>
                                  <a:lnTo>
                                    <a:pt x="25" y="126"/>
                                  </a:lnTo>
                                  <a:lnTo>
                                    <a:pt x="15" y="161"/>
                                  </a:lnTo>
                                  <a:lnTo>
                                    <a:pt x="5" y="196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0" y="281"/>
                                  </a:lnTo>
                                  <a:lnTo>
                                    <a:pt x="5" y="326"/>
                                  </a:lnTo>
                                  <a:lnTo>
                                    <a:pt x="15" y="371"/>
                                  </a:lnTo>
                                  <a:lnTo>
                                    <a:pt x="30" y="416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70" y="366"/>
                                  </a:lnTo>
                                  <a:lnTo>
                                    <a:pt x="105" y="336"/>
                                  </a:lnTo>
                                  <a:lnTo>
                                    <a:pt x="150" y="306"/>
                                  </a:lnTo>
                                  <a:lnTo>
                                    <a:pt x="220" y="251"/>
                                  </a:lnTo>
                                  <a:lnTo>
                                    <a:pt x="260" y="221"/>
                                  </a:lnTo>
                                  <a:lnTo>
                                    <a:pt x="286" y="191"/>
                                  </a:lnTo>
                                  <a:lnTo>
                                    <a:pt x="306" y="226"/>
                                  </a:lnTo>
                                  <a:lnTo>
                                    <a:pt x="326" y="261"/>
                                  </a:lnTo>
                                  <a:lnTo>
                                    <a:pt x="351" y="291"/>
                                  </a:lnTo>
                                  <a:lnTo>
                                    <a:pt x="376" y="321"/>
                                  </a:lnTo>
                                  <a:lnTo>
                                    <a:pt x="406" y="346"/>
                                  </a:lnTo>
                                  <a:lnTo>
                                    <a:pt x="436" y="371"/>
                                  </a:lnTo>
                                  <a:lnTo>
                                    <a:pt x="471" y="396"/>
                                  </a:lnTo>
                                  <a:lnTo>
                                    <a:pt x="506" y="416"/>
                                  </a:lnTo>
                                  <a:lnTo>
                                    <a:pt x="526" y="331"/>
                                  </a:lnTo>
                                  <a:lnTo>
                                    <a:pt x="536" y="256"/>
                                  </a:lnTo>
                                  <a:lnTo>
                                    <a:pt x="536" y="221"/>
                                  </a:lnTo>
                                  <a:lnTo>
                                    <a:pt x="536" y="191"/>
                                  </a:lnTo>
                                  <a:lnTo>
                                    <a:pt x="526" y="161"/>
                                  </a:lnTo>
                                  <a:lnTo>
                                    <a:pt x="516" y="136"/>
                                  </a:lnTo>
                                  <a:lnTo>
                                    <a:pt x="506" y="111"/>
                                  </a:lnTo>
                                  <a:lnTo>
                                    <a:pt x="486" y="86"/>
                                  </a:lnTo>
                                  <a:lnTo>
                                    <a:pt x="466" y="71"/>
                                  </a:lnTo>
                                  <a:lnTo>
                                    <a:pt x="446" y="51"/>
                                  </a:lnTo>
                                  <a:lnTo>
                                    <a:pt x="421" y="36"/>
                                  </a:lnTo>
                                  <a:lnTo>
                                    <a:pt x="391" y="26"/>
                                  </a:lnTo>
                                  <a:lnTo>
                                    <a:pt x="356" y="16"/>
                                  </a:lnTo>
                                  <a:lnTo>
                                    <a:pt x="321" y="5"/>
                                  </a:lnTo>
                                  <a:lnTo>
                                    <a:pt x="276" y="0"/>
                                  </a:lnTo>
                                  <a:lnTo>
                                    <a:pt x="230" y="0"/>
                                  </a:lnTo>
                                  <a:lnTo>
                                    <a:pt x="190" y="5"/>
                                  </a:lnTo>
                                  <a:lnTo>
                                    <a:pt x="155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10000"/>
                                <a:lumOff val="9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3419"/>
                          <wps:cNvSpPr>
                            <a:spLocks/>
                          </wps:cNvSpPr>
                          <wps:spPr bwMode="auto">
                            <a:xfrm>
                              <a:off x="1170" y="1315"/>
                              <a:ext cx="276" cy="471"/>
                            </a:xfrm>
                            <a:custGeom>
                              <a:avLst/>
                              <a:gdLst>
                                <a:gd name="T0" fmla="*/ 90 w 276"/>
                                <a:gd name="T1" fmla="*/ 471 h 471"/>
                                <a:gd name="T2" fmla="*/ 90 w 276"/>
                                <a:gd name="T3" fmla="*/ 471 h 471"/>
                                <a:gd name="T4" fmla="*/ 121 w 276"/>
                                <a:gd name="T5" fmla="*/ 471 h 471"/>
                                <a:gd name="T6" fmla="*/ 151 w 276"/>
                                <a:gd name="T7" fmla="*/ 466 h 471"/>
                                <a:gd name="T8" fmla="*/ 181 w 276"/>
                                <a:gd name="T9" fmla="*/ 456 h 471"/>
                                <a:gd name="T10" fmla="*/ 206 w 276"/>
                                <a:gd name="T11" fmla="*/ 436 h 471"/>
                                <a:gd name="T12" fmla="*/ 206 w 276"/>
                                <a:gd name="T13" fmla="*/ 436 h 471"/>
                                <a:gd name="T14" fmla="*/ 226 w 276"/>
                                <a:gd name="T15" fmla="*/ 416 h 471"/>
                                <a:gd name="T16" fmla="*/ 246 w 276"/>
                                <a:gd name="T17" fmla="*/ 391 h 471"/>
                                <a:gd name="T18" fmla="*/ 256 w 276"/>
                                <a:gd name="T19" fmla="*/ 361 h 471"/>
                                <a:gd name="T20" fmla="*/ 266 w 276"/>
                                <a:gd name="T21" fmla="*/ 326 h 471"/>
                                <a:gd name="T22" fmla="*/ 266 w 276"/>
                                <a:gd name="T23" fmla="*/ 326 h 471"/>
                                <a:gd name="T24" fmla="*/ 276 w 276"/>
                                <a:gd name="T25" fmla="*/ 290 h 471"/>
                                <a:gd name="T26" fmla="*/ 276 w 276"/>
                                <a:gd name="T27" fmla="*/ 250 h 471"/>
                                <a:gd name="T28" fmla="*/ 276 w 276"/>
                                <a:gd name="T29" fmla="*/ 210 h 471"/>
                                <a:gd name="T30" fmla="*/ 271 w 276"/>
                                <a:gd name="T31" fmla="*/ 170 h 471"/>
                                <a:gd name="T32" fmla="*/ 271 w 276"/>
                                <a:gd name="T33" fmla="*/ 170 h 471"/>
                                <a:gd name="T34" fmla="*/ 261 w 276"/>
                                <a:gd name="T35" fmla="*/ 125 h 471"/>
                                <a:gd name="T36" fmla="*/ 246 w 276"/>
                                <a:gd name="T37" fmla="*/ 85 h 471"/>
                                <a:gd name="T38" fmla="*/ 226 w 276"/>
                                <a:gd name="T39" fmla="*/ 40 h 471"/>
                                <a:gd name="T40" fmla="*/ 201 w 276"/>
                                <a:gd name="T41" fmla="*/ 0 h 471"/>
                                <a:gd name="T42" fmla="*/ 201 w 276"/>
                                <a:gd name="T43" fmla="*/ 0 h 471"/>
                                <a:gd name="T44" fmla="*/ 131 w 276"/>
                                <a:gd name="T45" fmla="*/ 85 h 471"/>
                                <a:gd name="T46" fmla="*/ 75 w 276"/>
                                <a:gd name="T47" fmla="*/ 170 h 471"/>
                                <a:gd name="T48" fmla="*/ 35 w 276"/>
                                <a:gd name="T49" fmla="*/ 245 h 471"/>
                                <a:gd name="T50" fmla="*/ 20 w 276"/>
                                <a:gd name="T51" fmla="*/ 280 h 471"/>
                                <a:gd name="T52" fmla="*/ 10 w 276"/>
                                <a:gd name="T53" fmla="*/ 316 h 471"/>
                                <a:gd name="T54" fmla="*/ 10 w 276"/>
                                <a:gd name="T55" fmla="*/ 316 h 471"/>
                                <a:gd name="T56" fmla="*/ 5 w 276"/>
                                <a:gd name="T57" fmla="*/ 346 h 471"/>
                                <a:gd name="T58" fmla="*/ 0 w 276"/>
                                <a:gd name="T59" fmla="*/ 376 h 471"/>
                                <a:gd name="T60" fmla="*/ 5 w 276"/>
                                <a:gd name="T61" fmla="*/ 401 h 471"/>
                                <a:gd name="T62" fmla="*/ 15 w 276"/>
                                <a:gd name="T63" fmla="*/ 421 h 471"/>
                                <a:gd name="T64" fmla="*/ 15 w 276"/>
                                <a:gd name="T65" fmla="*/ 421 h 471"/>
                                <a:gd name="T66" fmla="*/ 25 w 276"/>
                                <a:gd name="T67" fmla="*/ 441 h 471"/>
                                <a:gd name="T68" fmla="*/ 40 w 276"/>
                                <a:gd name="T69" fmla="*/ 451 h 471"/>
                                <a:gd name="T70" fmla="*/ 60 w 276"/>
                                <a:gd name="T71" fmla="*/ 461 h 471"/>
                                <a:gd name="T72" fmla="*/ 90 w 276"/>
                                <a:gd name="T73" fmla="*/ 471 h 471"/>
                                <a:gd name="T74" fmla="*/ 90 w 276"/>
                                <a:gd name="T75" fmla="*/ 471 h 4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76" h="471">
                                  <a:moveTo>
                                    <a:pt x="90" y="471"/>
                                  </a:moveTo>
                                  <a:lnTo>
                                    <a:pt x="90" y="471"/>
                                  </a:lnTo>
                                  <a:lnTo>
                                    <a:pt x="121" y="471"/>
                                  </a:lnTo>
                                  <a:lnTo>
                                    <a:pt x="151" y="466"/>
                                  </a:lnTo>
                                  <a:lnTo>
                                    <a:pt x="181" y="456"/>
                                  </a:lnTo>
                                  <a:lnTo>
                                    <a:pt x="206" y="436"/>
                                  </a:lnTo>
                                  <a:lnTo>
                                    <a:pt x="226" y="416"/>
                                  </a:lnTo>
                                  <a:lnTo>
                                    <a:pt x="246" y="391"/>
                                  </a:lnTo>
                                  <a:lnTo>
                                    <a:pt x="256" y="361"/>
                                  </a:lnTo>
                                  <a:lnTo>
                                    <a:pt x="266" y="326"/>
                                  </a:lnTo>
                                  <a:lnTo>
                                    <a:pt x="276" y="290"/>
                                  </a:lnTo>
                                  <a:lnTo>
                                    <a:pt x="276" y="250"/>
                                  </a:lnTo>
                                  <a:lnTo>
                                    <a:pt x="276" y="210"/>
                                  </a:lnTo>
                                  <a:lnTo>
                                    <a:pt x="271" y="170"/>
                                  </a:lnTo>
                                  <a:lnTo>
                                    <a:pt x="261" y="125"/>
                                  </a:lnTo>
                                  <a:lnTo>
                                    <a:pt x="246" y="85"/>
                                  </a:lnTo>
                                  <a:lnTo>
                                    <a:pt x="226" y="40"/>
                                  </a:lnTo>
                                  <a:lnTo>
                                    <a:pt x="201" y="0"/>
                                  </a:lnTo>
                                  <a:lnTo>
                                    <a:pt x="131" y="85"/>
                                  </a:lnTo>
                                  <a:lnTo>
                                    <a:pt x="75" y="170"/>
                                  </a:lnTo>
                                  <a:lnTo>
                                    <a:pt x="35" y="245"/>
                                  </a:lnTo>
                                  <a:lnTo>
                                    <a:pt x="20" y="280"/>
                                  </a:lnTo>
                                  <a:lnTo>
                                    <a:pt x="10" y="316"/>
                                  </a:lnTo>
                                  <a:lnTo>
                                    <a:pt x="5" y="346"/>
                                  </a:lnTo>
                                  <a:lnTo>
                                    <a:pt x="0" y="376"/>
                                  </a:lnTo>
                                  <a:lnTo>
                                    <a:pt x="5" y="401"/>
                                  </a:lnTo>
                                  <a:lnTo>
                                    <a:pt x="15" y="421"/>
                                  </a:lnTo>
                                  <a:lnTo>
                                    <a:pt x="25" y="441"/>
                                  </a:lnTo>
                                  <a:lnTo>
                                    <a:pt x="40" y="451"/>
                                  </a:lnTo>
                                  <a:lnTo>
                                    <a:pt x="60" y="461"/>
                                  </a:lnTo>
                                  <a:lnTo>
                                    <a:pt x="9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3420"/>
                          <wps:cNvSpPr>
                            <a:spLocks/>
                          </wps:cNvSpPr>
                          <wps:spPr bwMode="auto">
                            <a:xfrm>
                              <a:off x="1165" y="1205"/>
                              <a:ext cx="511" cy="135"/>
                            </a:xfrm>
                            <a:custGeom>
                              <a:avLst/>
                              <a:gdLst>
                                <a:gd name="T0" fmla="*/ 5 w 511"/>
                                <a:gd name="T1" fmla="*/ 90 h 135"/>
                                <a:gd name="T2" fmla="*/ 5 w 511"/>
                                <a:gd name="T3" fmla="*/ 90 h 135"/>
                                <a:gd name="T4" fmla="*/ 5 w 511"/>
                                <a:gd name="T5" fmla="*/ 95 h 135"/>
                                <a:gd name="T6" fmla="*/ 511 w 511"/>
                                <a:gd name="T7" fmla="*/ 135 h 135"/>
                                <a:gd name="T8" fmla="*/ 511 w 511"/>
                                <a:gd name="T9" fmla="*/ 135 h 135"/>
                                <a:gd name="T10" fmla="*/ 511 w 511"/>
                                <a:gd name="T11" fmla="*/ 135 h 135"/>
                                <a:gd name="T12" fmla="*/ 496 w 511"/>
                                <a:gd name="T13" fmla="*/ 85 h 135"/>
                                <a:gd name="T14" fmla="*/ 486 w 511"/>
                                <a:gd name="T15" fmla="*/ 40 h 135"/>
                                <a:gd name="T16" fmla="*/ 486 w 511"/>
                                <a:gd name="T17" fmla="*/ 40 h 135"/>
                                <a:gd name="T18" fmla="*/ 0 w 511"/>
                                <a:gd name="T19" fmla="*/ 0 h 135"/>
                                <a:gd name="T20" fmla="*/ 0 w 511"/>
                                <a:gd name="T21" fmla="*/ 0 h 135"/>
                                <a:gd name="T22" fmla="*/ 5 w 511"/>
                                <a:gd name="T23" fmla="*/ 90 h 135"/>
                                <a:gd name="T24" fmla="*/ 5 w 511"/>
                                <a:gd name="T25" fmla="*/ 90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511" h="135">
                                  <a:moveTo>
                                    <a:pt x="5" y="90"/>
                                  </a:moveTo>
                                  <a:lnTo>
                                    <a:pt x="5" y="90"/>
                                  </a:lnTo>
                                  <a:lnTo>
                                    <a:pt x="5" y="95"/>
                                  </a:lnTo>
                                  <a:lnTo>
                                    <a:pt x="511" y="135"/>
                                  </a:lnTo>
                                  <a:lnTo>
                                    <a:pt x="496" y="85"/>
                                  </a:lnTo>
                                  <a:lnTo>
                                    <a:pt x="486" y="4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>
                                <a:lumMod val="10000"/>
                                <a:lumOff val="9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3421"/>
                          <wps:cNvSpPr>
                            <a:spLocks/>
                          </wps:cNvSpPr>
                          <wps:spPr bwMode="auto">
                            <a:xfrm>
                              <a:off x="1240" y="1305"/>
                              <a:ext cx="51" cy="45"/>
                            </a:xfrm>
                            <a:custGeom>
                              <a:avLst/>
                              <a:gdLst>
                                <a:gd name="T0" fmla="*/ 31 w 51"/>
                                <a:gd name="T1" fmla="*/ 45 h 45"/>
                                <a:gd name="T2" fmla="*/ 31 w 51"/>
                                <a:gd name="T3" fmla="*/ 45 h 45"/>
                                <a:gd name="T4" fmla="*/ 41 w 51"/>
                                <a:gd name="T5" fmla="*/ 40 h 45"/>
                                <a:gd name="T6" fmla="*/ 46 w 51"/>
                                <a:gd name="T7" fmla="*/ 35 h 45"/>
                                <a:gd name="T8" fmla="*/ 51 w 51"/>
                                <a:gd name="T9" fmla="*/ 20 h 45"/>
                                <a:gd name="T10" fmla="*/ 51 w 51"/>
                                <a:gd name="T11" fmla="*/ 5 h 45"/>
                                <a:gd name="T12" fmla="*/ 0 w 51"/>
                                <a:gd name="T13" fmla="*/ 0 h 45"/>
                                <a:gd name="T14" fmla="*/ 0 w 51"/>
                                <a:gd name="T15" fmla="*/ 0 h 45"/>
                                <a:gd name="T16" fmla="*/ 0 w 51"/>
                                <a:gd name="T17" fmla="*/ 20 h 45"/>
                                <a:gd name="T18" fmla="*/ 10 w 51"/>
                                <a:gd name="T19" fmla="*/ 35 h 45"/>
                                <a:gd name="T20" fmla="*/ 20 w 51"/>
                                <a:gd name="T21" fmla="*/ 40 h 45"/>
                                <a:gd name="T22" fmla="*/ 31 w 51"/>
                                <a:gd name="T23" fmla="*/ 45 h 45"/>
                                <a:gd name="T24" fmla="*/ 31 w 51"/>
                                <a:gd name="T25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51" h="45">
                                  <a:moveTo>
                                    <a:pt x="31" y="45"/>
                                  </a:moveTo>
                                  <a:lnTo>
                                    <a:pt x="31" y="45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6" y="35"/>
                                  </a:lnTo>
                                  <a:lnTo>
                                    <a:pt x="51" y="20"/>
                                  </a:lnTo>
                                  <a:lnTo>
                                    <a:pt x="51" y="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10" y="35"/>
                                  </a:lnTo>
                                  <a:lnTo>
                                    <a:pt x="20" y="40"/>
                                  </a:lnTo>
                                  <a:lnTo>
                                    <a:pt x="31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3422"/>
                          <wps:cNvSpPr>
                            <a:spLocks/>
                          </wps:cNvSpPr>
                          <wps:spPr bwMode="auto">
                            <a:xfrm>
                              <a:off x="1496" y="1325"/>
                              <a:ext cx="50" cy="45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0 h 45"/>
                                <a:gd name="T2" fmla="*/ 0 w 50"/>
                                <a:gd name="T3" fmla="*/ 0 h 45"/>
                                <a:gd name="T4" fmla="*/ 5 w 50"/>
                                <a:gd name="T5" fmla="*/ 20 h 45"/>
                                <a:gd name="T6" fmla="*/ 10 w 50"/>
                                <a:gd name="T7" fmla="*/ 35 h 45"/>
                                <a:gd name="T8" fmla="*/ 20 w 50"/>
                                <a:gd name="T9" fmla="*/ 45 h 45"/>
                                <a:gd name="T10" fmla="*/ 30 w 50"/>
                                <a:gd name="T11" fmla="*/ 45 h 45"/>
                                <a:gd name="T12" fmla="*/ 30 w 50"/>
                                <a:gd name="T13" fmla="*/ 45 h 45"/>
                                <a:gd name="T14" fmla="*/ 40 w 50"/>
                                <a:gd name="T15" fmla="*/ 40 h 45"/>
                                <a:gd name="T16" fmla="*/ 45 w 50"/>
                                <a:gd name="T17" fmla="*/ 35 h 45"/>
                                <a:gd name="T18" fmla="*/ 50 w 50"/>
                                <a:gd name="T19" fmla="*/ 20 h 45"/>
                                <a:gd name="T20" fmla="*/ 45 w 50"/>
                                <a:gd name="T21" fmla="*/ 5 h 45"/>
                                <a:gd name="T22" fmla="*/ 0 w 50"/>
                                <a:gd name="T23" fmla="*/ 0 h 45"/>
                                <a:gd name="T24" fmla="*/ 0 w 50"/>
                                <a:gd name="T25" fmla="*/ 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50" h="45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5" y="20"/>
                                  </a:lnTo>
                                  <a:lnTo>
                                    <a:pt x="10" y="35"/>
                                  </a:lnTo>
                                  <a:lnTo>
                                    <a:pt x="20" y="45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50" y="2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3423"/>
                          <wps:cNvSpPr>
                            <a:spLocks/>
                          </wps:cNvSpPr>
                          <wps:spPr bwMode="auto">
                            <a:xfrm>
                              <a:off x="470" y="2241"/>
                              <a:ext cx="831" cy="500"/>
                            </a:xfrm>
                            <a:custGeom>
                              <a:avLst/>
                              <a:gdLst>
                                <a:gd name="T0" fmla="*/ 25 w 831"/>
                                <a:gd name="T1" fmla="*/ 0 h 500"/>
                                <a:gd name="T2" fmla="*/ 25 w 831"/>
                                <a:gd name="T3" fmla="*/ 0 h 500"/>
                                <a:gd name="T4" fmla="*/ 15 w 831"/>
                                <a:gd name="T5" fmla="*/ 25 h 500"/>
                                <a:gd name="T6" fmla="*/ 5 w 831"/>
                                <a:gd name="T7" fmla="*/ 45 h 500"/>
                                <a:gd name="T8" fmla="*/ 0 w 831"/>
                                <a:gd name="T9" fmla="*/ 70 h 500"/>
                                <a:gd name="T10" fmla="*/ 0 w 831"/>
                                <a:gd name="T11" fmla="*/ 95 h 500"/>
                                <a:gd name="T12" fmla="*/ 5 w 831"/>
                                <a:gd name="T13" fmla="*/ 150 h 500"/>
                                <a:gd name="T14" fmla="*/ 20 w 831"/>
                                <a:gd name="T15" fmla="*/ 205 h 500"/>
                                <a:gd name="T16" fmla="*/ 20 w 831"/>
                                <a:gd name="T17" fmla="*/ 205 h 500"/>
                                <a:gd name="T18" fmla="*/ 45 w 831"/>
                                <a:gd name="T19" fmla="*/ 260 h 500"/>
                                <a:gd name="T20" fmla="*/ 80 w 831"/>
                                <a:gd name="T21" fmla="*/ 315 h 500"/>
                                <a:gd name="T22" fmla="*/ 125 w 831"/>
                                <a:gd name="T23" fmla="*/ 360 h 500"/>
                                <a:gd name="T24" fmla="*/ 180 w 831"/>
                                <a:gd name="T25" fmla="*/ 405 h 500"/>
                                <a:gd name="T26" fmla="*/ 180 w 831"/>
                                <a:gd name="T27" fmla="*/ 405 h 500"/>
                                <a:gd name="T28" fmla="*/ 240 w 831"/>
                                <a:gd name="T29" fmla="*/ 445 h 500"/>
                                <a:gd name="T30" fmla="*/ 310 w 831"/>
                                <a:gd name="T31" fmla="*/ 475 h 500"/>
                                <a:gd name="T32" fmla="*/ 385 w 831"/>
                                <a:gd name="T33" fmla="*/ 490 h 500"/>
                                <a:gd name="T34" fmla="*/ 460 w 831"/>
                                <a:gd name="T35" fmla="*/ 500 h 500"/>
                                <a:gd name="T36" fmla="*/ 460 w 831"/>
                                <a:gd name="T37" fmla="*/ 500 h 500"/>
                                <a:gd name="T38" fmla="*/ 505 w 831"/>
                                <a:gd name="T39" fmla="*/ 500 h 500"/>
                                <a:gd name="T40" fmla="*/ 550 w 831"/>
                                <a:gd name="T41" fmla="*/ 495 h 500"/>
                                <a:gd name="T42" fmla="*/ 600 w 831"/>
                                <a:gd name="T43" fmla="*/ 485 h 500"/>
                                <a:gd name="T44" fmla="*/ 645 w 831"/>
                                <a:gd name="T45" fmla="*/ 475 h 500"/>
                                <a:gd name="T46" fmla="*/ 690 w 831"/>
                                <a:gd name="T47" fmla="*/ 460 h 500"/>
                                <a:gd name="T48" fmla="*/ 740 w 831"/>
                                <a:gd name="T49" fmla="*/ 440 h 500"/>
                                <a:gd name="T50" fmla="*/ 785 w 831"/>
                                <a:gd name="T51" fmla="*/ 415 h 500"/>
                                <a:gd name="T52" fmla="*/ 831 w 831"/>
                                <a:gd name="T53" fmla="*/ 390 h 500"/>
                                <a:gd name="T54" fmla="*/ 831 w 831"/>
                                <a:gd name="T55" fmla="*/ 390 h 500"/>
                                <a:gd name="T56" fmla="*/ 740 w 831"/>
                                <a:gd name="T57" fmla="*/ 315 h 500"/>
                                <a:gd name="T58" fmla="*/ 640 w 831"/>
                                <a:gd name="T59" fmla="*/ 245 h 500"/>
                                <a:gd name="T60" fmla="*/ 545 w 831"/>
                                <a:gd name="T61" fmla="*/ 185 h 500"/>
                                <a:gd name="T62" fmla="*/ 445 w 831"/>
                                <a:gd name="T63" fmla="*/ 135 h 500"/>
                                <a:gd name="T64" fmla="*/ 345 w 831"/>
                                <a:gd name="T65" fmla="*/ 90 h 500"/>
                                <a:gd name="T66" fmla="*/ 240 w 831"/>
                                <a:gd name="T67" fmla="*/ 50 h 500"/>
                                <a:gd name="T68" fmla="*/ 135 w 831"/>
                                <a:gd name="T69" fmla="*/ 25 h 500"/>
                                <a:gd name="T70" fmla="*/ 25 w 831"/>
                                <a:gd name="T71" fmla="*/ 0 h 500"/>
                                <a:gd name="T72" fmla="*/ 25 w 831"/>
                                <a:gd name="T73" fmla="*/ 0 h 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831" h="500">
                                  <a:moveTo>
                                    <a:pt x="25" y="0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15" y="25"/>
                                  </a:lnTo>
                                  <a:lnTo>
                                    <a:pt x="5" y="45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5" y="150"/>
                                  </a:lnTo>
                                  <a:lnTo>
                                    <a:pt x="20" y="205"/>
                                  </a:lnTo>
                                  <a:lnTo>
                                    <a:pt x="45" y="260"/>
                                  </a:lnTo>
                                  <a:lnTo>
                                    <a:pt x="80" y="315"/>
                                  </a:lnTo>
                                  <a:lnTo>
                                    <a:pt x="125" y="360"/>
                                  </a:lnTo>
                                  <a:lnTo>
                                    <a:pt x="180" y="405"/>
                                  </a:lnTo>
                                  <a:lnTo>
                                    <a:pt x="240" y="445"/>
                                  </a:lnTo>
                                  <a:lnTo>
                                    <a:pt x="310" y="475"/>
                                  </a:lnTo>
                                  <a:lnTo>
                                    <a:pt x="385" y="490"/>
                                  </a:lnTo>
                                  <a:lnTo>
                                    <a:pt x="460" y="500"/>
                                  </a:lnTo>
                                  <a:lnTo>
                                    <a:pt x="505" y="500"/>
                                  </a:lnTo>
                                  <a:lnTo>
                                    <a:pt x="550" y="495"/>
                                  </a:lnTo>
                                  <a:lnTo>
                                    <a:pt x="600" y="485"/>
                                  </a:lnTo>
                                  <a:lnTo>
                                    <a:pt x="645" y="475"/>
                                  </a:lnTo>
                                  <a:lnTo>
                                    <a:pt x="690" y="460"/>
                                  </a:lnTo>
                                  <a:lnTo>
                                    <a:pt x="740" y="440"/>
                                  </a:lnTo>
                                  <a:lnTo>
                                    <a:pt x="785" y="415"/>
                                  </a:lnTo>
                                  <a:lnTo>
                                    <a:pt x="831" y="390"/>
                                  </a:lnTo>
                                  <a:lnTo>
                                    <a:pt x="740" y="315"/>
                                  </a:lnTo>
                                  <a:lnTo>
                                    <a:pt x="640" y="245"/>
                                  </a:lnTo>
                                  <a:lnTo>
                                    <a:pt x="545" y="185"/>
                                  </a:lnTo>
                                  <a:lnTo>
                                    <a:pt x="445" y="135"/>
                                  </a:lnTo>
                                  <a:lnTo>
                                    <a:pt x="345" y="90"/>
                                  </a:lnTo>
                                  <a:lnTo>
                                    <a:pt x="240" y="50"/>
                                  </a:lnTo>
                                  <a:lnTo>
                                    <a:pt x="135" y="25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3424"/>
                          <wps:cNvSpPr>
                            <a:spLocks/>
                          </wps:cNvSpPr>
                          <wps:spPr bwMode="auto">
                            <a:xfrm>
                              <a:off x="1491" y="2191"/>
                              <a:ext cx="145" cy="120"/>
                            </a:xfrm>
                            <a:custGeom>
                              <a:avLst/>
                              <a:gdLst>
                                <a:gd name="T0" fmla="*/ 90 w 145"/>
                                <a:gd name="T1" fmla="*/ 30 h 120"/>
                                <a:gd name="T2" fmla="*/ 0 w 145"/>
                                <a:gd name="T3" fmla="*/ 40 h 120"/>
                                <a:gd name="T4" fmla="*/ 60 w 145"/>
                                <a:gd name="T5" fmla="*/ 55 h 120"/>
                                <a:gd name="T6" fmla="*/ 10 w 145"/>
                                <a:gd name="T7" fmla="*/ 85 h 120"/>
                                <a:gd name="T8" fmla="*/ 75 w 145"/>
                                <a:gd name="T9" fmla="*/ 80 h 120"/>
                                <a:gd name="T10" fmla="*/ 40 w 145"/>
                                <a:gd name="T11" fmla="*/ 120 h 120"/>
                                <a:gd name="T12" fmla="*/ 40 w 145"/>
                                <a:gd name="T13" fmla="*/ 120 h 120"/>
                                <a:gd name="T14" fmla="*/ 75 w 145"/>
                                <a:gd name="T15" fmla="*/ 100 h 120"/>
                                <a:gd name="T16" fmla="*/ 105 w 145"/>
                                <a:gd name="T17" fmla="*/ 80 h 120"/>
                                <a:gd name="T18" fmla="*/ 130 w 145"/>
                                <a:gd name="T19" fmla="*/ 55 h 120"/>
                                <a:gd name="T20" fmla="*/ 145 w 145"/>
                                <a:gd name="T21" fmla="*/ 30 h 120"/>
                                <a:gd name="T22" fmla="*/ 145 w 145"/>
                                <a:gd name="T23" fmla="*/ 30 h 120"/>
                                <a:gd name="T24" fmla="*/ 125 w 145"/>
                                <a:gd name="T25" fmla="*/ 20 h 120"/>
                                <a:gd name="T26" fmla="*/ 105 w 145"/>
                                <a:gd name="T27" fmla="*/ 10 h 120"/>
                                <a:gd name="T28" fmla="*/ 75 w 145"/>
                                <a:gd name="T29" fmla="*/ 5 h 120"/>
                                <a:gd name="T30" fmla="*/ 45 w 145"/>
                                <a:gd name="T31" fmla="*/ 0 h 120"/>
                                <a:gd name="T32" fmla="*/ 90 w 145"/>
                                <a:gd name="T33" fmla="*/ 30 h 120"/>
                                <a:gd name="T34" fmla="*/ 90 w 145"/>
                                <a:gd name="T35" fmla="*/ 3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45" h="120">
                                  <a:moveTo>
                                    <a:pt x="90" y="30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60" y="55"/>
                                  </a:lnTo>
                                  <a:lnTo>
                                    <a:pt x="10" y="85"/>
                                  </a:lnTo>
                                  <a:lnTo>
                                    <a:pt x="75" y="80"/>
                                  </a:lnTo>
                                  <a:lnTo>
                                    <a:pt x="40" y="120"/>
                                  </a:lnTo>
                                  <a:lnTo>
                                    <a:pt x="75" y="100"/>
                                  </a:lnTo>
                                  <a:lnTo>
                                    <a:pt x="105" y="80"/>
                                  </a:lnTo>
                                  <a:lnTo>
                                    <a:pt x="130" y="55"/>
                                  </a:lnTo>
                                  <a:lnTo>
                                    <a:pt x="145" y="30"/>
                                  </a:lnTo>
                                  <a:lnTo>
                                    <a:pt x="125" y="20"/>
                                  </a:lnTo>
                                  <a:lnTo>
                                    <a:pt x="105" y="1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9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3425"/>
                          <wps:cNvSpPr>
                            <a:spLocks/>
                          </wps:cNvSpPr>
                          <wps:spPr bwMode="auto">
                            <a:xfrm>
                              <a:off x="1636" y="1756"/>
                              <a:ext cx="355" cy="465"/>
                            </a:xfrm>
                            <a:custGeom>
                              <a:avLst/>
                              <a:gdLst>
                                <a:gd name="T0" fmla="*/ 115 w 355"/>
                                <a:gd name="T1" fmla="*/ 0 h 465"/>
                                <a:gd name="T2" fmla="*/ 115 w 355"/>
                                <a:gd name="T3" fmla="*/ 0 h 465"/>
                                <a:gd name="T4" fmla="*/ 100 w 355"/>
                                <a:gd name="T5" fmla="*/ 45 h 465"/>
                                <a:gd name="T6" fmla="*/ 95 w 355"/>
                                <a:gd name="T7" fmla="*/ 80 h 465"/>
                                <a:gd name="T8" fmla="*/ 95 w 355"/>
                                <a:gd name="T9" fmla="*/ 80 h 465"/>
                                <a:gd name="T10" fmla="*/ 100 w 355"/>
                                <a:gd name="T11" fmla="*/ 100 h 465"/>
                                <a:gd name="T12" fmla="*/ 105 w 355"/>
                                <a:gd name="T13" fmla="*/ 110 h 465"/>
                                <a:gd name="T14" fmla="*/ 115 w 355"/>
                                <a:gd name="T15" fmla="*/ 120 h 465"/>
                                <a:gd name="T16" fmla="*/ 130 w 355"/>
                                <a:gd name="T17" fmla="*/ 125 h 465"/>
                                <a:gd name="T18" fmla="*/ 130 w 355"/>
                                <a:gd name="T19" fmla="*/ 125 h 465"/>
                                <a:gd name="T20" fmla="*/ 155 w 355"/>
                                <a:gd name="T21" fmla="*/ 140 h 465"/>
                                <a:gd name="T22" fmla="*/ 180 w 355"/>
                                <a:gd name="T23" fmla="*/ 155 h 465"/>
                                <a:gd name="T24" fmla="*/ 200 w 355"/>
                                <a:gd name="T25" fmla="*/ 175 h 465"/>
                                <a:gd name="T26" fmla="*/ 215 w 355"/>
                                <a:gd name="T27" fmla="*/ 195 h 465"/>
                                <a:gd name="T28" fmla="*/ 215 w 355"/>
                                <a:gd name="T29" fmla="*/ 195 h 465"/>
                                <a:gd name="T30" fmla="*/ 220 w 355"/>
                                <a:gd name="T31" fmla="*/ 215 h 465"/>
                                <a:gd name="T32" fmla="*/ 225 w 355"/>
                                <a:gd name="T33" fmla="*/ 240 h 465"/>
                                <a:gd name="T34" fmla="*/ 225 w 355"/>
                                <a:gd name="T35" fmla="*/ 260 h 465"/>
                                <a:gd name="T36" fmla="*/ 220 w 355"/>
                                <a:gd name="T37" fmla="*/ 285 h 465"/>
                                <a:gd name="T38" fmla="*/ 220 w 355"/>
                                <a:gd name="T39" fmla="*/ 285 h 465"/>
                                <a:gd name="T40" fmla="*/ 210 w 355"/>
                                <a:gd name="T41" fmla="*/ 315 h 465"/>
                                <a:gd name="T42" fmla="*/ 195 w 355"/>
                                <a:gd name="T43" fmla="*/ 340 h 465"/>
                                <a:gd name="T44" fmla="*/ 175 w 355"/>
                                <a:gd name="T45" fmla="*/ 365 h 465"/>
                                <a:gd name="T46" fmla="*/ 150 w 355"/>
                                <a:gd name="T47" fmla="*/ 385 h 465"/>
                                <a:gd name="T48" fmla="*/ 150 w 355"/>
                                <a:gd name="T49" fmla="*/ 385 h 465"/>
                                <a:gd name="T50" fmla="*/ 115 w 355"/>
                                <a:gd name="T51" fmla="*/ 410 h 465"/>
                                <a:gd name="T52" fmla="*/ 80 w 355"/>
                                <a:gd name="T53" fmla="*/ 430 h 465"/>
                                <a:gd name="T54" fmla="*/ 40 w 355"/>
                                <a:gd name="T55" fmla="*/ 450 h 465"/>
                                <a:gd name="T56" fmla="*/ 0 w 355"/>
                                <a:gd name="T57" fmla="*/ 465 h 465"/>
                                <a:gd name="T58" fmla="*/ 0 w 355"/>
                                <a:gd name="T59" fmla="*/ 465 h 465"/>
                                <a:gd name="T60" fmla="*/ 75 w 355"/>
                                <a:gd name="T61" fmla="*/ 455 h 465"/>
                                <a:gd name="T62" fmla="*/ 145 w 355"/>
                                <a:gd name="T63" fmla="*/ 435 h 465"/>
                                <a:gd name="T64" fmla="*/ 205 w 355"/>
                                <a:gd name="T65" fmla="*/ 410 h 465"/>
                                <a:gd name="T66" fmla="*/ 255 w 355"/>
                                <a:gd name="T67" fmla="*/ 375 h 465"/>
                                <a:gd name="T68" fmla="*/ 255 w 355"/>
                                <a:gd name="T69" fmla="*/ 375 h 465"/>
                                <a:gd name="T70" fmla="*/ 295 w 355"/>
                                <a:gd name="T71" fmla="*/ 345 h 465"/>
                                <a:gd name="T72" fmla="*/ 325 w 355"/>
                                <a:gd name="T73" fmla="*/ 310 h 465"/>
                                <a:gd name="T74" fmla="*/ 345 w 355"/>
                                <a:gd name="T75" fmla="*/ 270 h 465"/>
                                <a:gd name="T76" fmla="*/ 355 w 355"/>
                                <a:gd name="T77" fmla="*/ 230 h 465"/>
                                <a:gd name="T78" fmla="*/ 355 w 355"/>
                                <a:gd name="T79" fmla="*/ 230 h 465"/>
                                <a:gd name="T80" fmla="*/ 355 w 355"/>
                                <a:gd name="T81" fmla="*/ 190 h 465"/>
                                <a:gd name="T82" fmla="*/ 350 w 355"/>
                                <a:gd name="T83" fmla="*/ 155 h 465"/>
                                <a:gd name="T84" fmla="*/ 330 w 355"/>
                                <a:gd name="T85" fmla="*/ 120 h 465"/>
                                <a:gd name="T86" fmla="*/ 305 w 355"/>
                                <a:gd name="T87" fmla="*/ 85 h 465"/>
                                <a:gd name="T88" fmla="*/ 305 w 355"/>
                                <a:gd name="T89" fmla="*/ 85 h 465"/>
                                <a:gd name="T90" fmla="*/ 270 w 355"/>
                                <a:gd name="T91" fmla="*/ 55 h 465"/>
                                <a:gd name="T92" fmla="*/ 225 w 355"/>
                                <a:gd name="T93" fmla="*/ 30 h 465"/>
                                <a:gd name="T94" fmla="*/ 175 w 355"/>
                                <a:gd name="T95" fmla="*/ 10 h 465"/>
                                <a:gd name="T96" fmla="*/ 115 w 355"/>
                                <a:gd name="T97" fmla="*/ 0 h 465"/>
                                <a:gd name="T98" fmla="*/ 115 w 355"/>
                                <a:gd name="T99" fmla="*/ 0 h 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355" h="465">
                                  <a:moveTo>
                                    <a:pt x="115" y="0"/>
                                  </a:moveTo>
                                  <a:lnTo>
                                    <a:pt x="115" y="0"/>
                                  </a:lnTo>
                                  <a:lnTo>
                                    <a:pt x="100" y="45"/>
                                  </a:lnTo>
                                  <a:lnTo>
                                    <a:pt x="95" y="80"/>
                                  </a:lnTo>
                                  <a:lnTo>
                                    <a:pt x="100" y="100"/>
                                  </a:lnTo>
                                  <a:lnTo>
                                    <a:pt x="105" y="110"/>
                                  </a:lnTo>
                                  <a:lnTo>
                                    <a:pt x="115" y="120"/>
                                  </a:lnTo>
                                  <a:lnTo>
                                    <a:pt x="130" y="125"/>
                                  </a:lnTo>
                                  <a:lnTo>
                                    <a:pt x="155" y="140"/>
                                  </a:lnTo>
                                  <a:lnTo>
                                    <a:pt x="180" y="155"/>
                                  </a:lnTo>
                                  <a:lnTo>
                                    <a:pt x="200" y="175"/>
                                  </a:lnTo>
                                  <a:lnTo>
                                    <a:pt x="215" y="195"/>
                                  </a:lnTo>
                                  <a:lnTo>
                                    <a:pt x="220" y="215"/>
                                  </a:lnTo>
                                  <a:lnTo>
                                    <a:pt x="225" y="240"/>
                                  </a:lnTo>
                                  <a:lnTo>
                                    <a:pt x="225" y="260"/>
                                  </a:lnTo>
                                  <a:lnTo>
                                    <a:pt x="220" y="285"/>
                                  </a:lnTo>
                                  <a:lnTo>
                                    <a:pt x="210" y="315"/>
                                  </a:lnTo>
                                  <a:lnTo>
                                    <a:pt x="195" y="340"/>
                                  </a:lnTo>
                                  <a:lnTo>
                                    <a:pt x="175" y="365"/>
                                  </a:lnTo>
                                  <a:lnTo>
                                    <a:pt x="150" y="385"/>
                                  </a:lnTo>
                                  <a:lnTo>
                                    <a:pt x="115" y="410"/>
                                  </a:lnTo>
                                  <a:lnTo>
                                    <a:pt x="80" y="430"/>
                                  </a:lnTo>
                                  <a:lnTo>
                                    <a:pt x="40" y="450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75" y="455"/>
                                  </a:lnTo>
                                  <a:lnTo>
                                    <a:pt x="145" y="435"/>
                                  </a:lnTo>
                                  <a:lnTo>
                                    <a:pt x="205" y="410"/>
                                  </a:lnTo>
                                  <a:lnTo>
                                    <a:pt x="255" y="375"/>
                                  </a:lnTo>
                                  <a:lnTo>
                                    <a:pt x="295" y="345"/>
                                  </a:lnTo>
                                  <a:lnTo>
                                    <a:pt x="325" y="310"/>
                                  </a:lnTo>
                                  <a:lnTo>
                                    <a:pt x="345" y="27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355" y="190"/>
                                  </a:lnTo>
                                  <a:lnTo>
                                    <a:pt x="350" y="155"/>
                                  </a:lnTo>
                                  <a:lnTo>
                                    <a:pt x="330" y="120"/>
                                  </a:lnTo>
                                  <a:lnTo>
                                    <a:pt x="305" y="85"/>
                                  </a:lnTo>
                                  <a:lnTo>
                                    <a:pt x="270" y="55"/>
                                  </a:lnTo>
                                  <a:lnTo>
                                    <a:pt x="225" y="30"/>
                                  </a:lnTo>
                                  <a:lnTo>
                                    <a:pt x="175" y="10"/>
                                  </a:lnTo>
                                  <a:lnTo>
                                    <a:pt x="1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3426"/>
                          <wps:cNvSpPr>
                            <a:spLocks/>
                          </wps:cNvSpPr>
                          <wps:spPr bwMode="auto">
                            <a:xfrm>
                              <a:off x="825" y="2266"/>
                              <a:ext cx="40" cy="3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0 h 30"/>
                                <a:gd name="T2" fmla="*/ 0 w 40"/>
                                <a:gd name="T3" fmla="*/ 30 h 30"/>
                                <a:gd name="T4" fmla="*/ 40 w 40"/>
                                <a:gd name="T5" fmla="*/ 15 h 30"/>
                                <a:gd name="T6" fmla="*/ 0 w 40"/>
                                <a:gd name="T7" fmla="*/ 0 h 30"/>
                                <a:gd name="T8" fmla="*/ 0 w 40"/>
                                <a:gd name="T9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0" h="30">
                                  <a:moveTo>
                                    <a:pt x="0" y="0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40" y="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6B77"/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3427"/>
                          <wps:cNvSpPr>
                            <a:spLocks/>
                          </wps:cNvSpPr>
                          <wps:spPr bwMode="auto">
                            <a:xfrm>
                              <a:off x="935" y="2021"/>
                              <a:ext cx="25" cy="40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0 h 40"/>
                                <a:gd name="T2" fmla="*/ 0 w 25"/>
                                <a:gd name="T3" fmla="*/ 40 h 40"/>
                                <a:gd name="T4" fmla="*/ 25 w 25"/>
                                <a:gd name="T5" fmla="*/ 25 h 40"/>
                                <a:gd name="T6" fmla="*/ 0 w 25"/>
                                <a:gd name="T7" fmla="*/ 0 h 40"/>
                                <a:gd name="T8" fmla="*/ 0 w 25"/>
                                <a:gd name="T9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40">
                                  <a:moveTo>
                                    <a:pt x="0" y="0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25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6B77"/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3428"/>
                          <wps:cNvSpPr>
                            <a:spLocks/>
                          </wps:cNvSpPr>
                          <wps:spPr bwMode="auto">
                            <a:xfrm>
                              <a:off x="1361" y="2146"/>
                              <a:ext cx="40" cy="3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0 h 35"/>
                                <a:gd name="T2" fmla="*/ 25 w 40"/>
                                <a:gd name="T3" fmla="*/ 35 h 35"/>
                                <a:gd name="T4" fmla="*/ 40 w 40"/>
                                <a:gd name="T5" fmla="*/ 0 h 35"/>
                                <a:gd name="T6" fmla="*/ 0 w 40"/>
                                <a:gd name="T7" fmla="*/ 10 h 35"/>
                                <a:gd name="T8" fmla="*/ 0 w 40"/>
                                <a:gd name="T9" fmla="*/ 10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0" h="35">
                                  <a:moveTo>
                                    <a:pt x="0" y="10"/>
                                  </a:moveTo>
                                  <a:lnTo>
                                    <a:pt x="25" y="35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6B77"/>
                            </a:solidFill>
                            <a:ln w="3175"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3429"/>
                          <wps:cNvSpPr>
                            <a:spLocks/>
                          </wps:cNvSpPr>
                          <wps:spPr bwMode="auto">
                            <a:xfrm>
                              <a:off x="615" y="1410"/>
                              <a:ext cx="105" cy="95"/>
                            </a:xfrm>
                            <a:custGeom>
                              <a:avLst/>
                              <a:gdLst>
                                <a:gd name="T0" fmla="*/ 105 w 105"/>
                                <a:gd name="T1" fmla="*/ 5 h 95"/>
                                <a:gd name="T2" fmla="*/ 105 w 105"/>
                                <a:gd name="T3" fmla="*/ 0 h 95"/>
                                <a:gd name="T4" fmla="*/ 105 w 105"/>
                                <a:gd name="T5" fmla="*/ 0 h 95"/>
                                <a:gd name="T6" fmla="*/ 50 w 105"/>
                                <a:gd name="T7" fmla="*/ 0 h 95"/>
                                <a:gd name="T8" fmla="*/ 0 w 105"/>
                                <a:gd name="T9" fmla="*/ 5 h 95"/>
                                <a:gd name="T10" fmla="*/ 15 w 105"/>
                                <a:gd name="T11" fmla="*/ 95 h 95"/>
                                <a:gd name="T12" fmla="*/ 15 w 105"/>
                                <a:gd name="T13" fmla="*/ 95 h 95"/>
                                <a:gd name="T14" fmla="*/ 45 w 105"/>
                                <a:gd name="T15" fmla="*/ 90 h 95"/>
                                <a:gd name="T16" fmla="*/ 70 w 105"/>
                                <a:gd name="T17" fmla="*/ 70 h 95"/>
                                <a:gd name="T18" fmla="*/ 70 w 105"/>
                                <a:gd name="T19" fmla="*/ 70 h 95"/>
                                <a:gd name="T20" fmla="*/ 80 w 105"/>
                                <a:gd name="T21" fmla="*/ 55 h 95"/>
                                <a:gd name="T22" fmla="*/ 90 w 105"/>
                                <a:gd name="T23" fmla="*/ 40 h 95"/>
                                <a:gd name="T24" fmla="*/ 100 w 105"/>
                                <a:gd name="T25" fmla="*/ 25 h 95"/>
                                <a:gd name="T26" fmla="*/ 105 w 105"/>
                                <a:gd name="T27" fmla="*/ 5 h 95"/>
                                <a:gd name="T28" fmla="*/ 105 w 105"/>
                                <a:gd name="T29" fmla="*/ 5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05" h="95">
                                  <a:moveTo>
                                    <a:pt x="105" y="5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5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45" y="90"/>
                                  </a:lnTo>
                                  <a:lnTo>
                                    <a:pt x="70" y="70"/>
                                  </a:lnTo>
                                  <a:lnTo>
                                    <a:pt x="80" y="55"/>
                                  </a:lnTo>
                                  <a:lnTo>
                                    <a:pt x="90" y="40"/>
                                  </a:lnTo>
                                  <a:lnTo>
                                    <a:pt x="100" y="25"/>
                                  </a:lnTo>
                                  <a:lnTo>
                                    <a:pt x="105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FFFF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3430"/>
                          <wps:cNvSpPr>
                            <a:spLocks/>
                          </wps:cNvSpPr>
                          <wps:spPr bwMode="auto">
                            <a:xfrm>
                              <a:off x="760" y="1425"/>
                              <a:ext cx="55" cy="115"/>
                            </a:xfrm>
                            <a:custGeom>
                              <a:avLst/>
                              <a:gdLst>
                                <a:gd name="T0" fmla="*/ 55 w 55"/>
                                <a:gd name="T1" fmla="*/ 5 h 115"/>
                                <a:gd name="T2" fmla="*/ 55 w 55"/>
                                <a:gd name="T3" fmla="*/ 5 h 115"/>
                                <a:gd name="T4" fmla="*/ 30 w 55"/>
                                <a:gd name="T5" fmla="*/ 0 h 115"/>
                                <a:gd name="T6" fmla="*/ 0 w 55"/>
                                <a:gd name="T7" fmla="*/ 115 h 115"/>
                                <a:gd name="T8" fmla="*/ 25 w 55"/>
                                <a:gd name="T9" fmla="*/ 115 h 115"/>
                                <a:gd name="T10" fmla="*/ 55 w 55"/>
                                <a:gd name="T11" fmla="*/ 5 h 115"/>
                                <a:gd name="T12" fmla="*/ 55 w 55"/>
                                <a:gd name="T13" fmla="*/ 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5" h="115">
                                  <a:moveTo>
                                    <a:pt x="55" y="5"/>
                                  </a:moveTo>
                                  <a:lnTo>
                                    <a:pt x="55" y="5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25" y="115"/>
                                  </a:lnTo>
                                  <a:lnTo>
                                    <a:pt x="55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3431"/>
                          <wps:cNvSpPr>
                            <a:spLocks/>
                          </wps:cNvSpPr>
                          <wps:spPr bwMode="auto">
                            <a:xfrm>
                              <a:off x="710" y="1540"/>
                              <a:ext cx="75" cy="206"/>
                            </a:xfrm>
                            <a:custGeom>
                              <a:avLst/>
                              <a:gdLst>
                                <a:gd name="T0" fmla="*/ 50 w 75"/>
                                <a:gd name="T1" fmla="*/ 0 h 206"/>
                                <a:gd name="T2" fmla="*/ 0 w 75"/>
                                <a:gd name="T3" fmla="*/ 196 h 206"/>
                                <a:gd name="T4" fmla="*/ 20 w 75"/>
                                <a:gd name="T5" fmla="*/ 206 h 206"/>
                                <a:gd name="T6" fmla="*/ 75 w 75"/>
                                <a:gd name="T7" fmla="*/ 0 h 206"/>
                                <a:gd name="T8" fmla="*/ 50 w 75"/>
                                <a:gd name="T9" fmla="*/ 0 h 206"/>
                                <a:gd name="T10" fmla="*/ 50 w 75"/>
                                <a:gd name="T11" fmla="*/ 0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5" h="206">
                                  <a:moveTo>
                                    <a:pt x="50" y="0"/>
                                  </a:moveTo>
                                  <a:lnTo>
                                    <a:pt x="0" y="196"/>
                                  </a:lnTo>
                                  <a:lnTo>
                                    <a:pt x="20" y="206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bg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3432"/>
                          <wps:cNvSpPr>
                            <a:spLocks/>
                          </wps:cNvSpPr>
                          <wps:spPr bwMode="auto">
                            <a:xfrm>
                              <a:off x="275" y="10"/>
                              <a:ext cx="2161" cy="920"/>
                            </a:xfrm>
                            <a:custGeom>
                              <a:avLst/>
                              <a:gdLst>
                                <a:gd name="T0" fmla="*/ 0 w 2161"/>
                                <a:gd name="T1" fmla="*/ 920 h 920"/>
                                <a:gd name="T2" fmla="*/ 155 w 2161"/>
                                <a:gd name="T3" fmla="*/ 830 h 920"/>
                                <a:gd name="T4" fmla="*/ 300 w 2161"/>
                                <a:gd name="T5" fmla="*/ 780 h 920"/>
                                <a:gd name="T6" fmla="*/ 440 w 2161"/>
                                <a:gd name="T7" fmla="*/ 770 h 920"/>
                                <a:gd name="T8" fmla="*/ 575 w 2161"/>
                                <a:gd name="T9" fmla="*/ 800 h 920"/>
                                <a:gd name="T10" fmla="*/ 610 w 2161"/>
                                <a:gd name="T11" fmla="*/ 745 h 920"/>
                                <a:gd name="T12" fmla="*/ 695 w 2161"/>
                                <a:gd name="T13" fmla="*/ 645 h 920"/>
                                <a:gd name="T14" fmla="*/ 790 w 2161"/>
                                <a:gd name="T15" fmla="*/ 570 h 920"/>
                                <a:gd name="T16" fmla="*/ 890 w 2161"/>
                                <a:gd name="T17" fmla="*/ 510 h 920"/>
                                <a:gd name="T18" fmla="*/ 1001 w 2161"/>
                                <a:gd name="T19" fmla="*/ 470 h 920"/>
                                <a:gd name="T20" fmla="*/ 1121 w 2161"/>
                                <a:gd name="T21" fmla="*/ 450 h 920"/>
                                <a:gd name="T22" fmla="*/ 1251 w 2161"/>
                                <a:gd name="T23" fmla="*/ 450 h 920"/>
                                <a:gd name="T24" fmla="*/ 1391 w 2161"/>
                                <a:gd name="T25" fmla="*/ 470 h 920"/>
                                <a:gd name="T26" fmla="*/ 1461 w 2161"/>
                                <a:gd name="T27" fmla="*/ 490 h 920"/>
                                <a:gd name="T28" fmla="*/ 1501 w 2161"/>
                                <a:gd name="T29" fmla="*/ 430 h 920"/>
                                <a:gd name="T30" fmla="*/ 1556 w 2161"/>
                                <a:gd name="T31" fmla="*/ 375 h 920"/>
                                <a:gd name="T32" fmla="*/ 1626 w 2161"/>
                                <a:gd name="T33" fmla="*/ 330 h 920"/>
                                <a:gd name="T34" fmla="*/ 1801 w 2161"/>
                                <a:gd name="T35" fmla="*/ 250 h 920"/>
                                <a:gd name="T36" fmla="*/ 2026 w 2161"/>
                                <a:gd name="T37" fmla="*/ 200 h 920"/>
                                <a:gd name="T38" fmla="*/ 2161 w 2161"/>
                                <a:gd name="T39" fmla="*/ 185 h 920"/>
                                <a:gd name="T40" fmla="*/ 1886 w 2161"/>
                                <a:gd name="T41" fmla="*/ 90 h 920"/>
                                <a:gd name="T42" fmla="*/ 1716 w 2161"/>
                                <a:gd name="T43" fmla="*/ 45 h 920"/>
                                <a:gd name="T44" fmla="*/ 1546 w 2161"/>
                                <a:gd name="T45" fmla="*/ 15 h 920"/>
                                <a:gd name="T46" fmla="*/ 1386 w 2161"/>
                                <a:gd name="T47" fmla="*/ 0 h 920"/>
                                <a:gd name="T48" fmla="*/ 1236 w 2161"/>
                                <a:gd name="T49" fmla="*/ 0 h 920"/>
                                <a:gd name="T50" fmla="*/ 1086 w 2161"/>
                                <a:gd name="T51" fmla="*/ 15 h 920"/>
                                <a:gd name="T52" fmla="*/ 945 w 2161"/>
                                <a:gd name="T53" fmla="*/ 50 h 920"/>
                                <a:gd name="T54" fmla="*/ 810 w 2161"/>
                                <a:gd name="T55" fmla="*/ 95 h 920"/>
                                <a:gd name="T56" fmla="*/ 680 w 2161"/>
                                <a:gd name="T57" fmla="*/ 155 h 920"/>
                                <a:gd name="T58" fmla="*/ 560 w 2161"/>
                                <a:gd name="T59" fmla="*/ 230 h 920"/>
                                <a:gd name="T60" fmla="*/ 445 w 2161"/>
                                <a:gd name="T61" fmla="*/ 320 h 920"/>
                                <a:gd name="T62" fmla="*/ 335 w 2161"/>
                                <a:gd name="T63" fmla="*/ 430 h 920"/>
                                <a:gd name="T64" fmla="*/ 230 w 2161"/>
                                <a:gd name="T65" fmla="*/ 550 h 920"/>
                                <a:gd name="T66" fmla="*/ 135 w 2161"/>
                                <a:gd name="T67" fmla="*/ 685 h 920"/>
                                <a:gd name="T68" fmla="*/ 45 w 2161"/>
                                <a:gd name="T69" fmla="*/ 835 h 920"/>
                                <a:gd name="T70" fmla="*/ 0 w 2161"/>
                                <a:gd name="T71" fmla="*/ 920 h 9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2161" h="920">
                                  <a:moveTo>
                                    <a:pt x="0" y="920"/>
                                  </a:moveTo>
                                  <a:lnTo>
                                    <a:pt x="0" y="920"/>
                                  </a:lnTo>
                                  <a:lnTo>
                                    <a:pt x="80" y="870"/>
                                  </a:lnTo>
                                  <a:lnTo>
                                    <a:pt x="155" y="830"/>
                                  </a:lnTo>
                                  <a:lnTo>
                                    <a:pt x="230" y="800"/>
                                  </a:lnTo>
                                  <a:lnTo>
                                    <a:pt x="300" y="780"/>
                                  </a:lnTo>
                                  <a:lnTo>
                                    <a:pt x="375" y="770"/>
                                  </a:lnTo>
                                  <a:lnTo>
                                    <a:pt x="440" y="770"/>
                                  </a:lnTo>
                                  <a:lnTo>
                                    <a:pt x="510" y="780"/>
                                  </a:lnTo>
                                  <a:lnTo>
                                    <a:pt x="575" y="800"/>
                                  </a:lnTo>
                                  <a:lnTo>
                                    <a:pt x="610" y="745"/>
                                  </a:lnTo>
                                  <a:lnTo>
                                    <a:pt x="655" y="695"/>
                                  </a:lnTo>
                                  <a:lnTo>
                                    <a:pt x="695" y="645"/>
                                  </a:lnTo>
                                  <a:lnTo>
                                    <a:pt x="740" y="605"/>
                                  </a:lnTo>
                                  <a:lnTo>
                                    <a:pt x="790" y="570"/>
                                  </a:lnTo>
                                  <a:lnTo>
                                    <a:pt x="840" y="535"/>
                                  </a:lnTo>
                                  <a:lnTo>
                                    <a:pt x="890" y="510"/>
                                  </a:lnTo>
                                  <a:lnTo>
                                    <a:pt x="945" y="490"/>
                                  </a:lnTo>
                                  <a:lnTo>
                                    <a:pt x="1001" y="470"/>
                                  </a:lnTo>
                                  <a:lnTo>
                                    <a:pt x="1061" y="460"/>
                                  </a:lnTo>
                                  <a:lnTo>
                                    <a:pt x="1121" y="450"/>
                                  </a:lnTo>
                                  <a:lnTo>
                                    <a:pt x="1186" y="450"/>
                                  </a:lnTo>
                                  <a:lnTo>
                                    <a:pt x="1251" y="450"/>
                                  </a:lnTo>
                                  <a:lnTo>
                                    <a:pt x="1321" y="460"/>
                                  </a:lnTo>
                                  <a:lnTo>
                                    <a:pt x="1391" y="470"/>
                                  </a:lnTo>
                                  <a:lnTo>
                                    <a:pt x="1461" y="490"/>
                                  </a:lnTo>
                                  <a:lnTo>
                                    <a:pt x="1481" y="460"/>
                                  </a:lnTo>
                                  <a:lnTo>
                                    <a:pt x="1501" y="430"/>
                                  </a:lnTo>
                                  <a:lnTo>
                                    <a:pt x="1526" y="400"/>
                                  </a:lnTo>
                                  <a:lnTo>
                                    <a:pt x="1556" y="375"/>
                                  </a:lnTo>
                                  <a:lnTo>
                                    <a:pt x="1591" y="350"/>
                                  </a:lnTo>
                                  <a:lnTo>
                                    <a:pt x="1626" y="330"/>
                                  </a:lnTo>
                                  <a:lnTo>
                                    <a:pt x="1706" y="285"/>
                                  </a:lnTo>
                                  <a:lnTo>
                                    <a:pt x="1801" y="250"/>
                                  </a:lnTo>
                                  <a:lnTo>
                                    <a:pt x="1906" y="225"/>
                                  </a:lnTo>
                                  <a:lnTo>
                                    <a:pt x="2026" y="200"/>
                                  </a:lnTo>
                                  <a:lnTo>
                                    <a:pt x="2161" y="185"/>
                                  </a:lnTo>
                                  <a:lnTo>
                                    <a:pt x="1976" y="115"/>
                                  </a:lnTo>
                                  <a:lnTo>
                                    <a:pt x="1886" y="90"/>
                                  </a:lnTo>
                                  <a:lnTo>
                                    <a:pt x="1801" y="65"/>
                                  </a:lnTo>
                                  <a:lnTo>
                                    <a:pt x="1716" y="45"/>
                                  </a:lnTo>
                                  <a:lnTo>
                                    <a:pt x="1631" y="25"/>
                                  </a:lnTo>
                                  <a:lnTo>
                                    <a:pt x="1546" y="15"/>
                                  </a:lnTo>
                                  <a:lnTo>
                                    <a:pt x="1466" y="5"/>
                                  </a:lnTo>
                                  <a:lnTo>
                                    <a:pt x="1386" y="0"/>
                                  </a:lnTo>
                                  <a:lnTo>
                                    <a:pt x="1311" y="0"/>
                                  </a:lnTo>
                                  <a:lnTo>
                                    <a:pt x="1236" y="0"/>
                                  </a:lnTo>
                                  <a:lnTo>
                                    <a:pt x="1161" y="5"/>
                                  </a:lnTo>
                                  <a:lnTo>
                                    <a:pt x="1086" y="15"/>
                                  </a:lnTo>
                                  <a:lnTo>
                                    <a:pt x="1016" y="30"/>
                                  </a:lnTo>
                                  <a:lnTo>
                                    <a:pt x="945" y="50"/>
                                  </a:lnTo>
                                  <a:lnTo>
                                    <a:pt x="875" y="70"/>
                                  </a:lnTo>
                                  <a:lnTo>
                                    <a:pt x="810" y="95"/>
                                  </a:lnTo>
                                  <a:lnTo>
                                    <a:pt x="745" y="125"/>
                                  </a:lnTo>
                                  <a:lnTo>
                                    <a:pt x="680" y="155"/>
                                  </a:lnTo>
                                  <a:lnTo>
                                    <a:pt x="620" y="190"/>
                                  </a:lnTo>
                                  <a:lnTo>
                                    <a:pt x="560" y="230"/>
                                  </a:lnTo>
                                  <a:lnTo>
                                    <a:pt x="500" y="275"/>
                                  </a:lnTo>
                                  <a:lnTo>
                                    <a:pt x="445" y="320"/>
                                  </a:lnTo>
                                  <a:lnTo>
                                    <a:pt x="385" y="375"/>
                                  </a:lnTo>
                                  <a:lnTo>
                                    <a:pt x="335" y="430"/>
                                  </a:lnTo>
                                  <a:lnTo>
                                    <a:pt x="280" y="485"/>
                                  </a:lnTo>
                                  <a:lnTo>
                                    <a:pt x="230" y="550"/>
                                  </a:lnTo>
                                  <a:lnTo>
                                    <a:pt x="180" y="615"/>
                                  </a:lnTo>
                                  <a:lnTo>
                                    <a:pt x="135" y="685"/>
                                  </a:lnTo>
                                  <a:lnTo>
                                    <a:pt x="85" y="760"/>
                                  </a:lnTo>
                                  <a:lnTo>
                                    <a:pt x="45" y="835"/>
                                  </a:lnTo>
                                  <a:lnTo>
                                    <a:pt x="0" y="920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  <a:gs pos="50000">
                                  <a:schemeClr val="accent4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4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6350"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4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" name="Group 3433"/>
                        <wpg:cNvGrpSpPr>
                          <a:grpSpLocks/>
                        </wpg:cNvGrpSpPr>
                        <wpg:grpSpPr bwMode="auto">
                          <a:xfrm>
                            <a:off x="3051" y="4460"/>
                            <a:ext cx="551" cy="451"/>
                            <a:chOff x="10" y="10"/>
                            <a:chExt cx="3114" cy="2557"/>
                          </a:xfrm>
                        </wpg:grpSpPr>
                        <wps:wsp>
                          <wps:cNvPr id="152" name="Freeform 3434"/>
                          <wps:cNvSpPr>
                            <a:spLocks/>
                          </wps:cNvSpPr>
                          <wps:spPr bwMode="auto">
                            <a:xfrm>
                              <a:off x="70" y="10"/>
                              <a:ext cx="1040" cy="926"/>
                            </a:xfrm>
                            <a:custGeom>
                              <a:avLst/>
                              <a:gdLst>
                                <a:gd name="T0" fmla="*/ 30 w 1040"/>
                                <a:gd name="T1" fmla="*/ 385 h 926"/>
                                <a:gd name="T2" fmla="*/ 0 w 1040"/>
                                <a:gd name="T3" fmla="*/ 500 h 926"/>
                                <a:gd name="T4" fmla="*/ 0 w 1040"/>
                                <a:gd name="T5" fmla="*/ 575 h 926"/>
                                <a:gd name="T6" fmla="*/ 10 w 1040"/>
                                <a:gd name="T7" fmla="*/ 651 h 926"/>
                                <a:gd name="T8" fmla="*/ 20 w 1040"/>
                                <a:gd name="T9" fmla="*/ 686 h 926"/>
                                <a:gd name="T10" fmla="*/ 45 w 1040"/>
                                <a:gd name="T11" fmla="*/ 751 h 926"/>
                                <a:gd name="T12" fmla="*/ 85 w 1040"/>
                                <a:gd name="T13" fmla="*/ 806 h 926"/>
                                <a:gd name="T14" fmla="*/ 135 w 1040"/>
                                <a:gd name="T15" fmla="*/ 846 h 926"/>
                                <a:gd name="T16" fmla="*/ 195 w 1040"/>
                                <a:gd name="T17" fmla="*/ 876 h 926"/>
                                <a:gd name="T18" fmla="*/ 300 w 1040"/>
                                <a:gd name="T19" fmla="*/ 906 h 926"/>
                                <a:gd name="T20" fmla="*/ 500 w 1040"/>
                                <a:gd name="T21" fmla="*/ 926 h 926"/>
                                <a:gd name="T22" fmla="*/ 600 w 1040"/>
                                <a:gd name="T23" fmla="*/ 916 h 926"/>
                                <a:gd name="T24" fmla="*/ 770 w 1040"/>
                                <a:gd name="T25" fmla="*/ 871 h 926"/>
                                <a:gd name="T26" fmla="*/ 845 w 1040"/>
                                <a:gd name="T27" fmla="*/ 831 h 926"/>
                                <a:gd name="T28" fmla="*/ 910 w 1040"/>
                                <a:gd name="T29" fmla="*/ 786 h 926"/>
                                <a:gd name="T30" fmla="*/ 940 w 1040"/>
                                <a:gd name="T31" fmla="*/ 756 h 926"/>
                                <a:gd name="T32" fmla="*/ 985 w 1040"/>
                                <a:gd name="T33" fmla="*/ 696 h 926"/>
                                <a:gd name="T34" fmla="*/ 1020 w 1040"/>
                                <a:gd name="T35" fmla="*/ 636 h 926"/>
                                <a:gd name="T36" fmla="*/ 1035 w 1040"/>
                                <a:gd name="T37" fmla="*/ 565 h 926"/>
                                <a:gd name="T38" fmla="*/ 1040 w 1040"/>
                                <a:gd name="T39" fmla="*/ 525 h 926"/>
                                <a:gd name="T40" fmla="*/ 1035 w 1040"/>
                                <a:gd name="T41" fmla="*/ 445 h 926"/>
                                <a:gd name="T42" fmla="*/ 1010 w 1040"/>
                                <a:gd name="T43" fmla="*/ 360 h 926"/>
                                <a:gd name="T44" fmla="*/ 970 w 1040"/>
                                <a:gd name="T45" fmla="*/ 270 h 926"/>
                                <a:gd name="T46" fmla="*/ 910 w 1040"/>
                                <a:gd name="T47" fmla="*/ 185 h 926"/>
                                <a:gd name="T48" fmla="*/ 645 w 1040"/>
                                <a:gd name="T49" fmla="*/ 5 h 926"/>
                                <a:gd name="T50" fmla="*/ 585 w 1040"/>
                                <a:gd name="T51" fmla="*/ 0 h 926"/>
                                <a:gd name="T52" fmla="*/ 475 w 1040"/>
                                <a:gd name="T53" fmla="*/ 10 h 926"/>
                                <a:gd name="T54" fmla="*/ 370 w 1040"/>
                                <a:gd name="T55" fmla="*/ 40 h 926"/>
                                <a:gd name="T56" fmla="*/ 275 w 1040"/>
                                <a:gd name="T57" fmla="*/ 80 h 926"/>
                                <a:gd name="T58" fmla="*/ 235 w 1040"/>
                                <a:gd name="T59" fmla="*/ 110 h 926"/>
                                <a:gd name="T60" fmla="*/ 165 w 1040"/>
                                <a:gd name="T61" fmla="*/ 165 h 926"/>
                                <a:gd name="T62" fmla="*/ 110 w 1040"/>
                                <a:gd name="T63" fmla="*/ 230 h 926"/>
                                <a:gd name="T64" fmla="*/ 65 w 1040"/>
                                <a:gd name="T65" fmla="*/ 300 h 926"/>
                                <a:gd name="T66" fmla="*/ 30 w 1040"/>
                                <a:gd name="T67" fmla="*/ 385 h 9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1040" h="926">
                                  <a:moveTo>
                                    <a:pt x="30" y="385"/>
                                  </a:moveTo>
                                  <a:lnTo>
                                    <a:pt x="30" y="385"/>
                                  </a:lnTo>
                                  <a:lnTo>
                                    <a:pt x="5" y="460"/>
                                  </a:lnTo>
                                  <a:lnTo>
                                    <a:pt x="0" y="500"/>
                                  </a:lnTo>
                                  <a:lnTo>
                                    <a:pt x="0" y="53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5" y="610"/>
                                  </a:lnTo>
                                  <a:lnTo>
                                    <a:pt x="10" y="651"/>
                                  </a:lnTo>
                                  <a:lnTo>
                                    <a:pt x="20" y="686"/>
                                  </a:lnTo>
                                  <a:lnTo>
                                    <a:pt x="30" y="721"/>
                                  </a:lnTo>
                                  <a:lnTo>
                                    <a:pt x="45" y="751"/>
                                  </a:lnTo>
                                  <a:lnTo>
                                    <a:pt x="65" y="781"/>
                                  </a:lnTo>
                                  <a:lnTo>
                                    <a:pt x="85" y="806"/>
                                  </a:lnTo>
                                  <a:lnTo>
                                    <a:pt x="110" y="831"/>
                                  </a:lnTo>
                                  <a:lnTo>
                                    <a:pt x="135" y="846"/>
                                  </a:lnTo>
                                  <a:lnTo>
                                    <a:pt x="165" y="866"/>
                                  </a:lnTo>
                                  <a:lnTo>
                                    <a:pt x="195" y="876"/>
                                  </a:lnTo>
                                  <a:lnTo>
                                    <a:pt x="300" y="906"/>
                                  </a:lnTo>
                                  <a:lnTo>
                                    <a:pt x="400" y="921"/>
                                  </a:lnTo>
                                  <a:lnTo>
                                    <a:pt x="500" y="926"/>
                                  </a:lnTo>
                                  <a:lnTo>
                                    <a:pt x="600" y="916"/>
                                  </a:lnTo>
                                  <a:lnTo>
                                    <a:pt x="690" y="896"/>
                                  </a:lnTo>
                                  <a:lnTo>
                                    <a:pt x="770" y="871"/>
                                  </a:lnTo>
                                  <a:lnTo>
                                    <a:pt x="810" y="851"/>
                                  </a:lnTo>
                                  <a:lnTo>
                                    <a:pt x="845" y="831"/>
                                  </a:lnTo>
                                  <a:lnTo>
                                    <a:pt x="880" y="811"/>
                                  </a:lnTo>
                                  <a:lnTo>
                                    <a:pt x="910" y="786"/>
                                  </a:lnTo>
                                  <a:lnTo>
                                    <a:pt x="940" y="756"/>
                                  </a:lnTo>
                                  <a:lnTo>
                                    <a:pt x="965" y="726"/>
                                  </a:lnTo>
                                  <a:lnTo>
                                    <a:pt x="985" y="696"/>
                                  </a:lnTo>
                                  <a:lnTo>
                                    <a:pt x="1005" y="666"/>
                                  </a:lnTo>
                                  <a:lnTo>
                                    <a:pt x="1020" y="636"/>
                                  </a:lnTo>
                                  <a:lnTo>
                                    <a:pt x="1030" y="600"/>
                                  </a:lnTo>
                                  <a:lnTo>
                                    <a:pt x="1035" y="565"/>
                                  </a:lnTo>
                                  <a:lnTo>
                                    <a:pt x="1040" y="525"/>
                                  </a:lnTo>
                                  <a:lnTo>
                                    <a:pt x="1040" y="485"/>
                                  </a:lnTo>
                                  <a:lnTo>
                                    <a:pt x="1035" y="445"/>
                                  </a:lnTo>
                                  <a:lnTo>
                                    <a:pt x="1025" y="400"/>
                                  </a:lnTo>
                                  <a:lnTo>
                                    <a:pt x="1010" y="360"/>
                                  </a:lnTo>
                                  <a:lnTo>
                                    <a:pt x="995" y="315"/>
                                  </a:lnTo>
                                  <a:lnTo>
                                    <a:pt x="970" y="270"/>
                                  </a:lnTo>
                                  <a:lnTo>
                                    <a:pt x="940" y="230"/>
                                  </a:lnTo>
                                  <a:lnTo>
                                    <a:pt x="910" y="185"/>
                                  </a:lnTo>
                                  <a:lnTo>
                                    <a:pt x="330" y="736"/>
                                  </a:lnTo>
                                  <a:lnTo>
                                    <a:pt x="645" y="5"/>
                                  </a:lnTo>
                                  <a:lnTo>
                                    <a:pt x="585" y="0"/>
                                  </a:lnTo>
                                  <a:lnTo>
                                    <a:pt x="525" y="5"/>
                                  </a:lnTo>
                                  <a:lnTo>
                                    <a:pt x="475" y="10"/>
                                  </a:lnTo>
                                  <a:lnTo>
                                    <a:pt x="420" y="25"/>
                                  </a:lnTo>
                                  <a:lnTo>
                                    <a:pt x="370" y="40"/>
                                  </a:lnTo>
                                  <a:lnTo>
                                    <a:pt x="320" y="55"/>
                                  </a:lnTo>
                                  <a:lnTo>
                                    <a:pt x="275" y="80"/>
                                  </a:lnTo>
                                  <a:lnTo>
                                    <a:pt x="235" y="110"/>
                                  </a:lnTo>
                                  <a:lnTo>
                                    <a:pt x="200" y="135"/>
                                  </a:lnTo>
                                  <a:lnTo>
                                    <a:pt x="165" y="165"/>
                                  </a:lnTo>
                                  <a:lnTo>
                                    <a:pt x="135" y="195"/>
                                  </a:lnTo>
                                  <a:lnTo>
                                    <a:pt x="110" y="230"/>
                                  </a:lnTo>
                                  <a:lnTo>
                                    <a:pt x="85" y="265"/>
                                  </a:lnTo>
                                  <a:lnTo>
                                    <a:pt x="65" y="300"/>
                                  </a:lnTo>
                                  <a:lnTo>
                                    <a:pt x="45" y="340"/>
                                  </a:lnTo>
                                  <a:lnTo>
                                    <a:pt x="30" y="3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3435"/>
                          <wps:cNvSpPr>
                            <a:spLocks/>
                          </wps:cNvSpPr>
                          <wps:spPr bwMode="auto">
                            <a:xfrm>
                              <a:off x="1979" y="1846"/>
                              <a:ext cx="920" cy="721"/>
                            </a:xfrm>
                            <a:custGeom>
                              <a:avLst/>
                              <a:gdLst>
                                <a:gd name="T0" fmla="*/ 870 w 920"/>
                                <a:gd name="T1" fmla="*/ 146 h 721"/>
                                <a:gd name="T2" fmla="*/ 870 w 920"/>
                                <a:gd name="T3" fmla="*/ 146 h 721"/>
                                <a:gd name="T4" fmla="*/ 795 w 920"/>
                                <a:gd name="T5" fmla="*/ 96 h 721"/>
                                <a:gd name="T6" fmla="*/ 720 w 920"/>
                                <a:gd name="T7" fmla="*/ 55 h 721"/>
                                <a:gd name="T8" fmla="*/ 635 w 920"/>
                                <a:gd name="T9" fmla="*/ 25 h 721"/>
                                <a:gd name="T10" fmla="*/ 545 w 920"/>
                                <a:gd name="T11" fmla="*/ 10 h 721"/>
                                <a:gd name="T12" fmla="*/ 545 w 920"/>
                                <a:gd name="T13" fmla="*/ 10 h 721"/>
                                <a:gd name="T14" fmla="*/ 465 w 920"/>
                                <a:gd name="T15" fmla="*/ 0 h 721"/>
                                <a:gd name="T16" fmla="*/ 385 w 920"/>
                                <a:gd name="T17" fmla="*/ 0 h 721"/>
                                <a:gd name="T18" fmla="*/ 305 w 920"/>
                                <a:gd name="T19" fmla="*/ 10 h 721"/>
                                <a:gd name="T20" fmla="*/ 235 w 920"/>
                                <a:gd name="T21" fmla="*/ 30 h 721"/>
                                <a:gd name="T22" fmla="*/ 235 w 920"/>
                                <a:gd name="T23" fmla="*/ 30 h 721"/>
                                <a:gd name="T24" fmla="*/ 165 w 920"/>
                                <a:gd name="T25" fmla="*/ 55 h 721"/>
                                <a:gd name="T26" fmla="*/ 110 w 920"/>
                                <a:gd name="T27" fmla="*/ 91 h 721"/>
                                <a:gd name="T28" fmla="*/ 85 w 920"/>
                                <a:gd name="T29" fmla="*/ 106 h 721"/>
                                <a:gd name="T30" fmla="*/ 60 w 920"/>
                                <a:gd name="T31" fmla="*/ 126 h 721"/>
                                <a:gd name="T32" fmla="*/ 45 w 920"/>
                                <a:gd name="T33" fmla="*/ 151 h 721"/>
                                <a:gd name="T34" fmla="*/ 30 w 920"/>
                                <a:gd name="T35" fmla="*/ 171 h 721"/>
                                <a:gd name="T36" fmla="*/ 30 w 920"/>
                                <a:gd name="T37" fmla="*/ 171 h 721"/>
                                <a:gd name="T38" fmla="*/ 15 w 920"/>
                                <a:gd name="T39" fmla="*/ 201 h 721"/>
                                <a:gd name="T40" fmla="*/ 5 w 920"/>
                                <a:gd name="T41" fmla="*/ 226 h 721"/>
                                <a:gd name="T42" fmla="*/ 0 w 920"/>
                                <a:gd name="T43" fmla="*/ 256 h 721"/>
                                <a:gd name="T44" fmla="*/ 0 w 920"/>
                                <a:gd name="T45" fmla="*/ 286 h 721"/>
                                <a:gd name="T46" fmla="*/ 0 w 920"/>
                                <a:gd name="T47" fmla="*/ 311 h 721"/>
                                <a:gd name="T48" fmla="*/ 10 w 920"/>
                                <a:gd name="T49" fmla="*/ 341 h 721"/>
                                <a:gd name="T50" fmla="*/ 20 w 920"/>
                                <a:gd name="T51" fmla="*/ 376 h 721"/>
                                <a:gd name="T52" fmla="*/ 35 w 920"/>
                                <a:gd name="T53" fmla="*/ 406 h 721"/>
                                <a:gd name="T54" fmla="*/ 675 w 920"/>
                                <a:gd name="T55" fmla="*/ 221 h 721"/>
                                <a:gd name="T56" fmla="*/ 190 w 920"/>
                                <a:gd name="T57" fmla="*/ 651 h 721"/>
                                <a:gd name="T58" fmla="*/ 190 w 920"/>
                                <a:gd name="T59" fmla="*/ 651 h 721"/>
                                <a:gd name="T60" fmla="*/ 275 w 920"/>
                                <a:gd name="T61" fmla="*/ 686 h 721"/>
                                <a:gd name="T62" fmla="*/ 355 w 920"/>
                                <a:gd name="T63" fmla="*/ 706 h 721"/>
                                <a:gd name="T64" fmla="*/ 440 w 920"/>
                                <a:gd name="T65" fmla="*/ 721 h 721"/>
                                <a:gd name="T66" fmla="*/ 520 w 920"/>
                                <a:gd name="T67" fmla="*/ 721 h 721"/>
                                <a:gd name="T68" fmla="*/ 520 w 920"/>
                                <a:gd name="T69" fmla="*/ 721 h 721"/>
                                <a:gd name="T70" fmla="*/ 595 w 920"/>
                                <a:gd name="T71" fmla="*/ 711 h 721"/>
                                <a:gd name="T72" fmla="*/ 660 w 920"/>
                                <a:gd name="T73" fmla="*/ 691 h 721"/>
                                <a:gd name="T74" fmla="*/ 725 w 920"/>
                                <a:gd name="T75" fmla="*/ 666 h 721"/>
                                <a:gd name="T76" fmla="*/ 780 w 920"/>
                                <a:gd name="T77" fmla="*/ 631 h 721"/>
                                <a:gd name="T78" fmla="*/ 780 w 920"/>
                                <a:gd name="T79" fmla="*/ 631 h 721"/>
                                <a:gd name="T80" fmla="*/ 830 w 920"/>
                                <a:gd name="T81" fmla="*/ 586 h 721"/>
                                <a:gd name="T82" fmla="*/ 865 w 920"/>
                                <a:gd name="T83" fmla="*/ 536 h 721"/>
                                <a:gd name="T84" fmla="*/ 895 w 920"/>
                                <a:gd name="T85" fmla="*/ 486 h 721"/>
                                <a:gd name="T86" fmla="*/ 915 w 920"/>
                                <a:gd name="T87" fmla="*/ 426 h 721"/>
                                <a:gd name="T88" fmla="*/ 915 w 920"/>
                                <a:gd name="T89" fmla="*/ 426 h 721"/>
                                <a:gd name="T90" fmla="*/ 920 w 920"/>
                                <a:gd name="T91" fmla="*/ 391 h 721"/>
                                <a:gd name="T92" fmla="*/ 920 w 920"/>
                                <a:gd name="T93" fmla="*/ 356 h 721"/>
                                <a:gd name="T94" fmla="*/ 920 w 920"/>
                                <a:gd name="T95" fmla="*/ 321 h 721"/>
                                <a:gd name="T96" fmla="*/ 915 w 920"/>
                                <a:gd name="T97" fmla="*/ 286 h 721"/>
                                <a:gd name="T98" fmla="*/ 900 w 920"/>
                                <a:gd name="T99" fmla="*/ 216 h 721"/>
                                <a:gd name="T100" fmla="*/ 870 w 920"/>
                                <a:gd name="T101" fmla="*/ 146 h 721"/>
                                <a:gd name="T102" fmla="*/ 870 w 920"/>
                                <a:gd name="T103" fmla="*/ 146 h 7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920" h="721">
                                  <a:moveTo>
                                    <a:pt x="870" y="146"/>
                                  </a:moveTo>
                                  <a:lnTo>
                                    <a:pt x="870" y="146"/>
                                  </a:lnTo>
                                  <a:lnTo>
                                    <a:pt x="795" y="96"/>
                                  </a:lnTo>
                                  <a:lnTo>
                                    <a:pt x="720" y="55"/>
                                  </a:lnTo>
                                  <a:lnTo>
                                    <a:pt x="635" y="25"/>
                                  </a:lnTo>
                                  <a:lnTo>
                                    <a:pt x="545" y="10"/>
                                  </a:lnTo>
                                  <a:lnTo>
                                    <a:pt x="465" y="0"/>
                                  </a:lnTo>
                                  <a:lnTo>
                                    <a:pt x="385" y="0"/>
                                  </a:lnTo>
                                  <a:lnTo>
                                    <a:pt x="305" y="10"/>
                                  </a:lnTo>
                                  <a:lnTo>
                                    <a:pt x="235" y="30"/>
                                  </a:lnTo>
                                  <a:lnTo>
                                    <a:pt x="165" y="55"/>
                                  </a:lnTo>
                                  <a:lnTo>
                                    <a:pt x="110" y="91"/>
                                  </a:lnTo>
                                  <a:lnTo>
                                    <a:pt x="85" y="106"/>
                                  </a:lnTo>
                                  <a:lnTo>
                                    <a:pt x="60" y="126"/>
                                  </a:lnTo>
                                  <a:lnTo>
                                    <a:pt x="45" y="151"/>
                                  </a:lnTo>
                                  <a:lnTo>
                                    <a:pt x="30" y="171"/>
                                  </a:lnTo>
                                  <a:lnTo>
                                    <a:pt x="15" y="201"/>
                                  </a:lnTo>
                                  <a:lnTo>
                                    <a:pt x="5" y="226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86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10" y="341"/>
                                  </a:lnTo>
                                  <a:lnTo>
                                    <a:pt x="20" y="376"/>
                                  </a:lnTo>
                                  <a:lnTo>
                                    <a:pt x="35" y="406"/>
                                  </a:lnTo>
                                  <a:lnTo>
                                    <a:pt x="675" y="221"/>
                                  </a:lnTo>
                                  <a:lnTo>
                                    <a:pt x="190" y="651"/>
                                  </a:lnTo>
                                  <a:lnTo>
                                    <a:pt x="275" y="686"/>
                                  </a:lnTo>
                                  <a:lnTo>
                                    <a:pt x="355" y="706"/>
                                  </a:lnTo>
                                  <a:lnTo>
                                    <a:pt x="440" y="721"/>
                                  </a:lnTo>
                                  <a:lnTo>
                                    <a:pt x="520" y="721"/>
                                  </a:lnTo>
                                  <a:lnTo>
                                    <a:pt x="595" y="711"/>
                                  </a:lnTo>
                                  <a:lnTo>
                                    <a:pt x="660" y="691"/>
                                  </a:lnTo>
                                  <a:lnTo>
                                    <a:pt x="725" y="666"/>
                                  </a:lnTo>
                                  <a:lnTo>
                                    <a:pt x="780" y="631"/>
                                  </a:lnTo>
                                  <a:lnTo>
                                    <a:pt x="830" y="586"/>
                                  </a:lnTo>
                                  <a:lnTo>
                                    <a:pt x="865" y="536"/>
                                  </a:lnTo>
                                  <a:lnTo>
                                    <a:pt x="895" y="486"/>
                                  </a:lnTo>
                                  <a:lnTo>
                                    <a:pt x="915" y="426"/>
                                  </a:lnTo>
                                  <a:lnTo>
                                    <a:pt x="920" y="391"/>
                                  </a:lnTo>
                                  <a:lnTo>
                                    <a:pt x="920" y="356"/>
                                  </a:lnTo>
                                  <a:lnTo>
                                    <a:pt x="920" y="321"/>
                                  </a:lnTo>
                                  <a:lnTo>
                                    <a:pt x="915" y="286"/>
                                  </a:lnTo>
                                  <a:lnTo>
                                    <a:pt x="900" y="216"/>
                                  </a:lnTo>
                                  <a:lnTo>
                                    <a:pt x="870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3436"/>
                          <wps:cNvSpPr>
                            <a:spLocks/>
                          </wps:cNvSpPr>
                          <wps:spPr bwMode="auto">
                            <a:xfrm>
                              <a:off x="10" y="866"/>
                              <a:ext cx="410" cy="575"/>
                            </a:xfrm>
                            <a:custGeom>
                              <a:avLst/>
                              <a:gdLst>
                                <a:gd name="T0" fmla="*/ 10 w 410"/>
                                <a:gd name="T1" fmla="*/ 405 h 575"/>
                                <a:gd name="T2" fmla="*/ 10 w 410"/>
                                <a:gd name="T3" fmla="*/ 405 h 575"/>
                                <a:gd name="T4" fmla="*/ 30 w 410"/>
                                <a:gd name="T5" fmla="*/ 455 h 575"/>
                                <a:gd name="T6" fmla="*/ 60 w 410"/>
                                <a:gd name="T7" fmla="*/ 495 h 575"/>
                                <a:gd name="T8" fmla="*/ 95 w 410"/>
                                <a:gd name="T9" fmla="*/ 525 h 575"/>
                                <a:gd name="T10" fmla="*/ 140 w 410"/>
                                <a:gd name="T11" fmla="*/ 550 h 575"/>
                                <a:gd name="T12" fmla="*/ 140 w 410"/>
                                <a:gd name="T13" fmla="*/ 550 h 575"/>
                                <a:gd name="T14" fmla="*/ 170 w 410"/>
                                <a:gd name="T15" fmla="*/ 560 h 575"/>
                                <a:gd name="T16" fmla="*/ 200 w 410"/>
                                <a:gd name="T17" fmla="*/ 570 h 575"/>
                                <a:gd name="T18" fmla="*/ 230 w 410"/>
                                <a:gd name="T19" fmla="*/ 575 h 575"/>
                                <a:gd name="T20" fmla="*/ 265 w 410"/>
                                <a:gd name="T21" fmla="*/ 575 h 575"/>
                                <a:gd name="T22" fmla="*/ 335 w 410"/>
                                <a:gd name="T23" fmla="*/ 570 h 575"/>
                                <a:gd name="T24" fmla="*/ 410 w 410"/>
                                <a:gd name="T25" fmla="*/ 555 h 575"/>
                                <a:gd name="T26" fmla="*/ 410 w 410"/>
                                <a:gd name="T27" fmla="*/ 555 h 575"/>
                                <a:gd name="T28" fmla="*/ 360 w 410"/>
                                <a:gd name="T29" fmla="*/ 535 h 575"/>
                                <a:gd name="T30" fmla="*/ 315 w 410"/>
                                <a:gd name="T31" fmla="*/ 515 h 575"/>
                                <a:gd name="T32" fmla="*/ 270 w 410"/>
                                <a:gd name="T33" fmla="*/ 490 h 575"/>
                                <a:gd name="T34" fmla="*/ 235 w 410"/>
                                <a:gd name="T35" fmla="*/ 465 h 575"/>
                                <a:gd name="T36" fmla="*/ 205 w 410"/>
                                <a:gd name="T37" fmla="*/ 440 h 575"/>
                                <a:gd name="T38" fmla="*/ 180 w 410"/>
                                <a:gd name="T39" fmla="*/ 410 h 575"/>
                                <a:gd name="T40" fmla="*/ 160 w 410"/>
                                <a:gd name="T41" fmla="*/ 380 h 575"/>
                                <a:gd name="T42" fmla="*/ 145 w 410"/>
                                <a:gd name="T43" fmla="*/ 345 h 575"/>
                                <a:gd name="T44" fmla="*/ 135 w 410"/>
                                <a:gd name="T45" fmla="*/ 310 h 575"/>
                                <a:gd name="T46" fmla="*/ 130 w 410"/>
                                <a:gd name="T47" fmla="*/ 270 h 575"/>
                                <a:gd name="T48" fmla="*/ 130 w 410"/>
                                <a:gd name="T49" fmla="*/ 230 h 575"/>
                                <a:gd name="T50" fmla="*/ 135 w 410"/>
                                <a:gd name="T51" fmla="*/ 190 h 575"/>
                                <a:gd name="T52" fmla="*/ 145 w 410"/>
                                <a:gd name="T53" fmla="*/ 145 h 575"/>
                                <a:gd name="T54" fmla="*/ 165 w 410"/>
                                <a:gd name="T55" fmla="*/ 100 h 575"/>
                                <a:gd name="T56" fmla="*/ 185 w 410"/>
                                <a:gd name="T57" fmla="*/ 50 h 575"/>
                                <a:gd name="T58" fmla="*/ 210 w 410"/>
                                <a:gd name="T59" fmla="*/ 0 h 575"/>
                                <a:gd name="T60" fmla="*/ 210 w 410"/>
                                <a:gd name="T61" fmla="*/ 0 h 575"/>
                                <a:gd name="T62" fmla="*/ 150 w 410"/>
                                <a:gd name="T63" fmla="*/ 45 h 575"/>
                                <a:gd name="T64" fmla="*/ 100 w 410"/>
                                <a:gd name="T65" fmla="*/ 90 h 575"/>
                                <a:gd name="T66" fmla="*/ 60 w 410"/>
                                <a:gd name="T67" fmla="*/ 140 h 575"/>
                                <a:gd name="T68" fmla="*/ 30 w 410"/>
                                <a:gd name="T69" fmla="*/ 200 h 575"/>
                                <a:gd name="T70" fmla="*/ 30 w 410"/>
                                <a:gd name="T71" fmla="*/ 200 h 575"/>
                                <a:gd name="T72" fmla="*/ 10 w 410"/>
                                <a:gd name="T73" fmla="*/ 250 h 575"/>
                                <a:gd name="T74" fmla="*/ 0 w 410"/>
                                <a:gd name="T75" fmla="*/ 305 h 575"/>
                                <a:gd name="T76" fmla="*/ 0 w 410"/>
                                <a:gd name="T77" fmla="*/ 355 h 575"/>
                                <a:gd name="T78" fmla="*/ 10 w 410"/>
                                <a:gd name="T79" fmla="*/ 405 h 575"/>
                                <a:gd name="T80" fmla="*/ 10 w 410"/>
                                <a:gd name="T81" fmla="*/ 405 h 5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410" h="575">
                                  <a:moveTo>
                                    <a:pt x="10" y="405"/>
                                  </a:moveTo>
                                  <a:lnTo>
                                    <a:pt x="10" y="405"/>
                                  </a:lnTo>
                                  <a:lnTo>
                                    <a:pt x="30" y="455"/>
                                  </a:lnTo>
                                  <a:lnTo>
                                    <a:pt x="60" y="495"/>
                                  </a:lnTo>
                                  <a:lnTo>
                                    <a:pt x="95" y="525"/>
                                  </a:lnTo>
                                  <a:lnTo>
                                    <a:pt x="140" y="550"/>
                                  </a:lnTo>
                                  <a:lnTo>
                                    <a:pt x="170" y="560"/>
                                  </a:lnTo>
                                  <a:lnTo>
                                    <a:pt x="200" y="570"/>
                                  </a:lnTo>
                                  <a:lnTo>
                                    <a:pt x="230" y="575"/>
                                  </a:lnTo>
                                  <a:lnTo>
                                    <a:pt x="265" y="575"/>
                                  </a:lnTo>
                                  <a:lnTo>
                                    <a:pt x="335" y="570"/>
                                  </a:lnTo>
                                  <a:lnTo>
                                    <a:pt x="410" y="555"/>
                                  </a:lnTo>
                                  <a:lnTo>
                                    <a:pt x="360" y="535"/>
                                  </a:lnTo>
                                  <a:lnTo>
                                    <a:pt x="315" y="515"/>
                                  </a:lnTo>
                                  <a:lnTo>
                                    <a:pt x="270" y="490"/>
                                  </a:lnTo>
                                  <a:lnTo>
                                    <a:pt x="235" y="465"/>
                                  </a:lnTo>
                                  <a:lnTo>
                                    <a:pt x="205" y="440"/>
                                  </a:lnTo>
                                  <a:lnTo>
                                    <a:pt x="180" y="410"/>
                                  </a:lnTo>
                                  <a:lnTo>
                                    <a:pt x="160" y="380"/>
                                  </a:lnTo>
                                  <a:lnTo>
                                    <a:pt x="145" y="345"/>
                                  </a:lnTo>
                                  <a:lnTo>
                                    <a:pt x="135" y="310"/>
                                  </a:lnTo>
                                  <a:lnTo>
                                    <a:pt x="130" y="270"/>
                                  </a:lnTo>
                                  <a:lnTo>
                                    <a:pt x="130" y="230"/>
                                  </a:lnTo>
                                  <a:lnTo>
                                    <a:pt x="135" y="190"/>
                                  </a:lnTo>
                                  <a:lnTo>
                                    <a:pt x="145" y="145"/>
                                  </a:lnTo>
                                  <a:lnTo>
                                    <a:pt x="165" y="100"/>
                                  </a:lnTo>
                                  <a:lnTo>
                                    <a:pt x="185" y="5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150" y="45"/>
                                  </a:lnTo>
                                  <a:lnTo>
                                    <a:pt x="100" y="90"/>
                                  </a:lnTo>
                                  <a:lnTo>
                                    <a:pt x="60" y="140"/>
                                  </a:lnTo>
                                  <a:lnTo>
                                    <a:pt x="30" y="200"/>
                                  </a:lnTo>
                                  <a:lnTo>
                                    <a:pt x="10" y="250"/>
                                  </a:lnTo>
                                  <a:lnTo>
                                    <a:pt x="0" y="305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10" y="4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3437"/>
                          <wps:cNvSpPr>
                            <a:spLocks/>
                          </wps:cNvSpPr>
                          <wps:spPr bwMode="auto">
                            <a:xfrm>
                              <a:off x="2794" y="1421"/>
                              <a:ext cx="285" cy="571"/>
                            </a:xfrm>
                            <a:custGeom>
                              <a:avLst/>
                              <a:gdLst>
                                <a:gd name="T0" fmla="*/ 0 w 285"/>
                                <a:gd name="T1" fmla="*/ 0 h 571"/>
                                <a:gd name="T2" fmla="*/ 0 w 285"/>
                                <a:gd name="T3" fmla="*/ 0 h 571"/>
                                <a:gd name="T4" fmla="*/ 60 w 285"/>
                                <a:gd name="T5" fmla="*/ 75 h 571"/>
                                <a:gd name="T6" fmla="*/ 85 w 285"/>
                                <a:gd name="T7" fmla="*/ 115 h 571"/>
                                <a:gd name="T8" fmla="*/ 110 w 285"/>
                                <a:gd name="T9" fmla="*/ 150 h 571"/>
                                <a:gd name="T10" fmla="*/ 125 w 285"/>
                                <a:gd name="T11" fmla="*/ 185 h 571"/>
                                <a:gd name="T12" fmla="*/ 140 w 285"/>
                                <a:gd name="T13" fmla="*/ 225 h 571"/>
                                <a:gd name="T14" fmla="*/ 150 w 285"/>
                                <a:gd name="T15" fmla="*/ 260 h 571"/>
                                <a:gd name="T16" fmla="*/ 155 w 285"/>
                                <a:gd name="T17" fmla="*/ 295 h 571"/>
                                <a:gd name="T18" fmla="*/ 155 w 285"/>
                                <a:gd name="T19" fmla="*/ 330 h 571"/>
                                <a:gd name="T20" fmla="*/ 155 w 285"/>
                                <a:gd name="T21" fmla="*/ 365 h 571"/>
                                <a:gd name="T22" fmla="*/ 145 w 285"/>
                                <a:gd name="T23" fmla="*/ 400 h 571"/>
                                <a:gd name="T24" fmla="*/ 135 w 285"/>
                                <a:gd name="T25" fmla="*/ 435 h 571"/>
                                <a:gd name="T26" fmla="*/ 120 w 285"/>
                                <a:gd name="T27" fmla="*/ 470 h 571"/>
                                <a:gd name="T28" fmla="*/ 105 w 285"/>
                                <a:gd name="T29" fmla="*/ 505 h 571"/>
                                <a:gd name="T30" fmla="*/ 80 w 285"/>
                                <a:gd name="T31" fmla="*/ 536 h 571"/>
                                <a:gd name="T32" fmla="*/ 55 w 285"/>
                                <a:gd name="T33" fmla="*/ 571 h 571"/>
                                <a:gd name="T34" fmla="*/ 55 w 285"/>
                                <a:gd name="T35" fmla="*/ 571 h 571"/>
                                <a:gd name="T36" fmla="*/ 110 w 285"/>
                                <a:gd name="T37" fmla="*/ 546 h 571"/>
                                <a:gd name="T38" fmla="*/ 160 w 285"/>
                                <a:gd name="T39" fmla="*/ 521 h 571"/>
                                <a:gd name="T40" fmla="*/ 200 w 285"/>
                                <a:gd name="T41" fmla="*/ 495 h 571"/>
                                <a:gd name="T42" fmla="*/ 235 w 285"/>
                                <a:gd name="T43" fmla="*/ 465 h 571"/>
                                <a:gd name="T44" fmla="*/ 260 w 285"/>
                                <a:gd name="T45" fmla="*/ 435 h 571"/>
                                <a:gd name="T46" fmla="*/ 275 w 285"/>
                                <a:gd name="T47" fmla="*/ 400 h 571"/>
                                <a:gd name="T48" fmla="*/ 285 w 285"/>
                                <a:gd name="T49" fmla="*/ 370 h 571"/>
                                <a:gd name="T50" fmla="*/ 285 w 285"/>
                                <a:gd name="T51" fmla="*/ 335 h 571"/>
                                <a:gd name="T52" fmla="*/ 280 w 285"/>
                                <a:gd name="T53" fmla="*/ 295 h 571"/>
                                <a:gd name="T54" fmla="*/ 260 w 285"/>
                                <a:gd name="T55" fmla="*/ 260 h 571"/>
                                <a:gd name="T56" fmla="*/ 240 w 285"/>
                                <a:gd name="T57" fmla="*/ 220 h 571"/>
                                <a:gd name="T58" fmla="*/ 205 w 285"/>
                                <a:gd name="T59" fmla="*/ 180 h 571"/>
                                <a:gd name="T60" fmla="*/ 165 w 285"/>
                                <a:gd name="T61" fmla="*/ 135 h 571"/>
                                <a:gd name="T62" fmla="*/ 120 w 285"/>
                                <a:gd name="T63" fmla="*/ 90 h 571"/>
                                <a:gd name="T64" fmla="*/ 65 w 285"/>
                                <a:gd name="T65" fmla="*/ 45 h 571"/>
                                <a:gd name="T66" fmla="*/ 0 w 285"/>
                                <a:gd name="T67" fmla="*/ 0 h 571"/>
                                <a:gd name="T68" fmla="*/ 0 w 285"/>
                                <a:gd name="T69" fmla="*/ 0 h 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285" h="571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0" y="75"/>
                                  </a:lnTo>
                                  <a:lnTo>
                                    <a:pt x="85" y="115"/>
                                  </a:lnTo>
                                  <a:lnTo>
                                    <a:pt x="110" y="150"/>
                                  </a:lnTo>
                                  <a:lnTo>
                                    <a:pt x="125" y="185"/>
                                  </a:lnTo>
                                  <a:lnTo>
                                    <a:pt x="140" y="225"/>
                                  </a:lnTo>
                                  <a:lnTo>
                                    <a:pt x="150" y="260"/>
                                  </a:lnTo>
                                  <a:lnTo>
                                    <a:pt x="155" y="295"/>
                                  </a:lnTo>
                                  <a:lnTo>
                                    <a:pt x="155" y="330"/>
                                  </a:lnTo>
                                  <a:lnTo>
                                    <a:pt x="155" y="365"/>
                                  </a:lnTo>
                                  <a:lnTo>
                                    <a:pt x="145" y="400"/>
                                  </a:lnTo>
                                  <a:lnTo>
                                    <a:pt x="135" y="435"/>
                                  </a:lnTo>
                                  <a:lnTo>
                                    <a:pt x="120" y="470"/>
                                  </a:lnTo>
                                  <a:lnTo>
                                    <a:pt x="105" y="505"/>
                                  </a:lnTo>
                                  <a:lnTo>
                                    <a:pt x="80" y="536"/>
                                  </a:lnTo>
                                  <a:lnTo>
                                    <a:pt x="55" y="571"/>
                                  </a:lnTo>
                                  <a:lnTo>
                                    <a:pt x="110" y="546"/>
                                  </a:lnTo>
                                  <a:lnTo>
                                    <a:pt x="160" y="521"/>
                                  </a:lnTo>
                                  <a:lnTo>
                                    <a:pt x="200" y="495"/>
                                  </a:lnTo>
                                  <a:lnTo>
                                    <a:pt x="235" y="465"/>
                                  </a:lnTo>
                                  <a:lnTo>
                                    <a:pt x="260" y="435"/>
                                  </a:lnTo>
                                  <a:lnTo>
                                    <a:pt x="275" y="400"/>
                                  </a:lnTo>
                                  <a:lnTo>
                                    <a:pt x="285" y="370"/>
                                  </a:lnTo>
                                  <a:lnTo>
                                    <a:pt x="285" y="335"/>
                                  </a:lnTo>
                                  <a:lnTo>
                                    <a:pt x="280" y="295"/>
                                  </a:lnTo>
                                  <a:lnTo>
                                    <a:pt x="260" y="260"/>
                                  </a:lnTo>
                                  <a:lnTo>
                                    <a:pt x="240" y="220"/>
                                  </a:lnTo>
                                  <a:lnTo>
                                    <a:pt x="205" y="180"/>
                                  </a:lnTo>
                                  <a:lnTo>
                                    <a:pt x="165" y="135"/>
                                  </a:lnTo>
                                  <a:lnTo>
                                    <a:pt x="120" y="90"/>
                                  </a:lnTo>
                                  <a:lnTo>
                                    <a:pt x="65" y="4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3438"/>
                          <wps:cNvSpPr>
                            <a:spLocks/>
                          </wps:cNvSpPr>
                          <wps:spPr bwMode="auto">
                            <a:xfrm>
                              <a:off x="420" y="856"/>
                              <a:ext cx="2374" cy="945"/>
                            </a:xfrm>
                            <a:custGeom>
                              <a:avLst/>
                              <a:gdLst>
                                <a:gd name="T0" fmla="*/ 1789 w 2374"/>
                                <a:gd name="T1" fmla="*/ 860 h 945"/>
                                <a:gd name="T2" fmla="*/ 1954 w 2374"/>
                                <a:gd name="T3" fmla="*/ 805 h 945"/>
                                <a:gd name="T4" fmla="*/ 2109 w 2374"/>
                                <a:gd name="T5" fmla="*/ 735 h 945"/>
                                <a:gd name="T6" fmla="*/ 2249 w 2374"/>
                                <a:gd name="T7" fmla="*/ 655 h 945"/>
                                <a:gd name="T8" fmla="*/ 2374 w 2374"/>
                                <a:gd name="T9" fmla="*/ 565 h 945"/>
                                <a:gd name="T10" fmla="*/ 2324 w 2374"/>
                                <a:gd name="T11" fmla="*/ 500 h 945"/>
                                <a:gd name="T12" fmla="*/ 2224 w 2374"/>
                                <a:gd name="T13" fmla="*/ 380 h 945"/>
                                <a:gd name="T14" fmla="*/ 2109 w 2374"/>
                                <a:gd name="T15" fmla="*/ 275 h 945"/>
                                <a:gd name="T16" fmla="*/ 1979 w 2374"/>
                                <a:gd name="T17" fmla="*/ 190 h 945"/>
                                <a:gd name="T18" fmla="*/ 1914 w 2374"/>
                                <a:gd name="T19" fmla="*/ 150 h 945"/>
                                <a:gd name="T20" fmla="*/ 1774 w 2374"/>
                                <a:gd name="T21" fmla="*/ 85 h 945"/>
                                <a:gd name="T22" fmla="*/ 1629 w 2374"/>
                                <a:gd name="T23" fmla="*/ 40 h 945"/>
                                <a:gd name="T24" fmla="*/ 1474 w 2374"/>
                                <a:gd name="T25" fmla="*/ 10 h 945"/>
                                <a:gd name="T26" fmla="*/ 1314 w 2374"/>
                                <a:gd name="T27" fmla="*/ 0 h 945"/>
                                <a:gd name="T28" fmla="*/ 1234 w 2374"/>
                                <a:gd name="T29" fmla="*/ 0 h 945"/>
                                <a:gd name="T30" fmla="*/ 1070 w 2374"/>
                                <a:gd name="T31" fmla="*/ 15 h 945"/>
                                <a:gd name="T32" fmla="*/ 905 w 2374"/>
                                <a:gd name="T33" fmla="*/ 50 h 945"/>
                                <a:gd name="T34" fmla="*/ 735 w 2374"/>
                                <a:gd name="T35" fmla="*/ 100 h 945"/>
                                <a:gd name="T36" fmla="*/ 655 w 2374"/>
                                <a:gd name="T37" fmla="*/ 135 h 945"/>
                                <a:gd name="T38" fmla="*/ 485 w 2374"/>
                                <a:gd name="T39" fmla="*/ 215 h 945"/>
                                <a:gd name="T40" fmla="*/ 315 w 2374"/>
                                <a:gd name="T41" fmla="*/ 315 h 945"/>
                                <a:gd name="T42" fmla="*/ 155 w 2374"/>
                                <a:gd name="T43" fmla="*/ 430 h 945"/>
                                <a:gd name="T44" fmla="*/ 0 w 2374"/>
                                <a:gd name="T45" fmla="*/ 565 h 945"/>
                                <a:gd name="T46" fmla="*/ 40 w 2374"/>
                                <a:gd name="T47" fmla="*/ 605 h 945"/>
                                <a:gd name="T48" fmla="*/ 135 w 2374"/>
                                <a:gd name="T49" fmla="*/ 685 h 945"/>
                                <a:gd name="T50" fmla="*/ 250 w 2374"/>
                                <a:gd name="T51" fmla="*/ 755 h 945"/>
                                <a:gd name="T52" fmla="*/ 380 w 2374"/>
                                <a:gd name="T53" fmla="*/ 815 h 945"/>
                                <a:gd name="T54" fmla="*/ 455 w 2374"/>
                                <a:gd name="T55" fmla="*/ 840 h 945"/>
                                <a:gd name="T56" fmla="*/ 605 w 2374"/>
                                <a:gd name="T57" fmla="*/ 885 h 945"/>
                                <a:gd name="T58" fmla="*/ 760 w 2374"/>
                                <a:gd name="T59" fmla="*/ 915 h 945"/>
                                <a:gd name="T60" fmla="*/ 930 w 2374"/>
                                <a:gd name="T61" fmla="*/ 935 h 945"/>
                                <a:gd name="T62" fmla="*/ 1100 w 2374"/>
                                <a:gd name="T63" fmla="*/ 945 h 945"/>
                                <a:gd name="T64" fmla="*/ 1279 w 2374"/>
                                <a:gd name="T65" fmla="*/ 945 h 945"/>
                                <a:gd name="T66" fmla="*/ 1454 w 2374"/>
                                <a:gd name="T67" fmla="*/ 930 h 945"/>
                                <a:gd name="T68" fmla="*/ 1624 w 2374"/>
                                <a:gd name="T69" fmla="*/ 900 h 945"/>
                                <a:gd name="T70" fmla="*/ 1789 w 2374"/>
                                <a:gd name="T71" fmla="*/ 860 h 9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2374" h="945">
                                  <a:moveTo>
                                    <a:pt x="1789" y="860"/>
                                  </a:moveTo>
                                  <a:lnTo>
                                    <a:pt x="1789" y="860"/>
                                  </a:lnTo>
                                  <a:lnTo>
                                    <a:pt x="1874" y="835"/>
                                  </a:lnTo>
                                  <a:lnTo>
                                    <a:pt x="1954" y="805"/>
                                  </a:lnTo>
                                  <a:lnTo>
                                    <a:pt x="2034" y="770"/>
                                  </a:lnTo>
                                  <a:lnTo>
                                    <a:pt x="2109" y="735"/>
                                  </a:lnTo>
                                  <a:lnTo>
                                    <a:pt x="2179" y="695"/>
                                  </a:lnTo>
                                  <a:lnTo>
                                    <a:pt x="2249" y="655"/>
                                  </a:lnTo>
                                  <a:lnTo>
                                    <a:pt x="2314" y="610"/>
                                  </a:lnTo>
                                  <a:lnTo>
                                    <a:pt x="2374" y="565"/>
                                  </a:lnTo>
                                  <a:lnTo>
                                    <a:pt x="2324" y="500"/>
                                  </a:lnTo>
                                  <a:lnTo>
                                    <a:pt x="2274" y="435"/>
                                  </a:lnTo>
                                  <a:lnTo>
                                    <a:pt x="2224" y="380"/>
                                  </a:lnTo>
                                  <a:lnTo>
                                    <a:pt x="2169" y="325"/>
                                  </a:lnTo>
                                  <a:lnTo>
                                    <a:pt x="2109" y="275"/>
                                  </a:lnTo>
                                  <a:lnTo>
                                    <a:pt x="2044" y="230"/>
                                  </a:lnTo>
                                  <a:lnTo>
                                    <a:pt x="1979" y="190"/>
                                  </a:lnTo>
                                  <a:lnTo>
                                    <a:pt x="1914" y="150"/>
                                  </a:lnTo>
                                  <a:lnTo>
                                    <a:pt x="1844" y="115"/>
                                  </a:lnTo>
                                  <a:lnTo>
                                    <a:pt x="1774" y="85"/>
                                  </a:lnTo>
                                  <a:lnTo>
                                    <a:pt x="1699" y="60"/>
                                  </a:lnTo>
                                  <a:lnTo>
                                    <a:pt x="1629" y="40"/>
                                  </a:lnTo>
                                  <a:lnTo>
                                    <a:pt x="1554" y="25"/>
                                  </a:lnTo>
                                  <a:lnTo>
                                    <a:pt x="1474" y="10"/>
                                  </a:lnTo>
                                  <a:lnTo>
                                    <a:pt x="1394" y="5"/>
                                  </a:lnTo>
                                  <a:lnTo>
                                    <a:pt x="1314" y="0"/>
                                  </a:lnTo>
                                  <a:lnTo>
                                    <a:pt x="1234" y="0"/>
                                  </a:lnTo>
                                  <a:lnTo>
                                    <a:pt x="1149" y="10"/>
                                  </a:lnTo>
                                  <a:lnTo>
                                    <a:pt x="1070" y="15"/>
                                  </a:lnTo>
                                  <a:lnTo>
                                    <a:pt x="985" y="30"/>
                                  </a:lnTo>
                                  <a:lnTo>
                                    <a:pt x="905" y="50"/>
                                  </a:lnTo>
                                  <a:lnTo>
                                    <a:pt x="820" y="75"/>
                                  </a:lnTo>
                                  <a:lnTo>
                                    <a:pt x="735" y="100"/>
                                  </a:lnTo>
                                  <a:lnTo>
                                    <a:pt x="655" y="135"/>
                                  </a:lnTo>
                                  <a:lnTo>
                                    <a:pt x="570" y="175"/>
                                  </a:lnTo>
                                  <a:lnTo>
                                    <a:pt x="485" y="215"/>
                                  </a:lnTo>
                                  <a:lnTo>
                                    <a:pt x="400" y="265"/>
                                  </a:lnTo>
                                  <a:lnTo>
                                    <a:pt x="315" y="315"/>
                                  </a:lnTo>
                                  <a:lnTo>
                                    <a:pt x="235" y="370"/>
                                  </a:lnTo>
                                  <a:lnTo>
                                    <a:pt x="155" y="430"/>
                                  </a:lnTo>
                                  <a:lnTo>
                                    <a:pt x="80" y="495"/>
                                  </a:lnTo>
                                  <a:lnTo>
                                    <a:pt x="0" y="565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85" y="645"/>
                                  </a:lnTo>
                                  <a:lnTo>
                                    <a:pt x="135" y="685"/>
                                  </a:lnTo>
                                  <a:lnTo>
                                    <a:pt x="190" y="720"/>
                                  </a:lnTo>
                                  <a:lnTo>
                                    <a:pt x="250" y="755"/>
                                  </a:lnTo>
                                  <a:lnTo>
                                    <a:pt x="315" y="785"/>
                                  </a:lnTo>
                                  <a:lnTo>
                                    <a:pt x="380" y="815"/>
                                  </a:lnTo>
                                  <a:lnTo>
                                    <a:pt x="455" y="840"/>
                                  </a:lnTo>
                                  <a:lnTo>
                                    <a:pt x="530" y="865"/>
                                  </a:lnTo>
                                  <a:lnTo>
                                    <a:pt x="605" y="885"/>
                                  </a:lnTo>
                                  <a:lnTo>
                                    <a:pt x="685" y="900"/>
                                  </a:lnTo>
                                  <a:lnTo>
                                    <a:pt x="760" y="915"/>
                                  </a:lnTo>
                                  <a:lnTo>
                                    <a:pt x="845" y="930"/>
                                  </a:lnTo>
                                  <a:lnTo>
                                    <a:pt x="930" y="935"/>
                                  </a:lnTo>
                                  <a:lnTo>
                                    <a:pt x="1100" y="945"/>
                                  </a:lnTo>
                                  <a:lnTo>
                                    <a:pt x="1189" y="945"/>
                                  </a:lnTo>
                                  <a:lnTo>
                                    <a:pt x="1279" y="945"/>
                                  </a:lnTo>
                                  <a:lnTo>
                                    <a:pt x="1369" y="935"/>
                                  </a:lnTo>
                                  <a:lnTo>
                                    <a:pt x="1454" y="930"/>
                                  </a:lnTo>
                                  <a:lnTo>
                                    <a:pt x="1539" y="915"/>
                                  </a:lnTo>
                                  <a:lnTo>
                                    <a:pt x="1624" y="900"/>
                                  </a:lnTo>
                                  <a:lnTo>
                                    <a:pt x="1704" y="880"/>
                                  </a:lnTo>
                                  <a:lnTo>
                                    <a:pt x="1789" y="860"/>
                                  </a:lnTo>
                                  <a:close/>
                                </a:path>
                              </a:pathLst>
                            </a:custGeom>
                            <a:gradFill rotWithShape="0">
                              <a:gsLst>
                                <a:gs pos="0">
                                  <a:schemeClr val="accent2">
                                    <a:lumMod val="60000"/>
                                    <a:lumOff val="40000"/>
                                  </a:schemeClr>
                                </a:gs>
                                <a:gs pos="50000">
                                  <a:schemeClr val="accent2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2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8900000" scaled="1"/>
                            </a:gra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29783" dir="3885598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3439"/>
                          <wps:cNvSpPr>
                            <a:spLocks/>
                          </wps:cNvSpPr>
                          <wps:spPr bwMode="auto">
                            <a:xfrm>
                              <a:off x="250" y="991"/>
                              <a:ext cx="405" cy="270"/>
                            </a:xfrm>
                            <a:custGeom>
                              <a:avLst/>
                              <a:gdLst>
                                <a:gd name="T0" fmla="*/ 355 w 405"/>
                                <a:gd name="T1" fmla="*/ 55 h 270"/>
                                <a:gd name="T2" fmla="*/ 355 w 405"/>
                                <a:gd name="T3" fmla="*/ 55 h 270"/>
                                <a:gd name="T4" fmla="*/ 330 w 405"/>
                                <a:gd name="T5" fmla="*/ 30 h 270"/>
                                <a:gd name="T6" fmla="*/ 300 w 405"/>
                                <a:gd name="T7" fmla="*/ 10 h 270"/>
                                <a:gd name="T8" fmla="*/ 270 w 405"/>
                                <a:gd name="T9" fmla="*/ 0 h 270"/>
                                <a:gd name="T10" fmla="*/ 240 w 405"/>
                                <a:gd name="T11" fmla="*/ 0 h 270"/>
                                <a:gd name="T12" fmla="*/ 240 w 405"/>
                                <a:gd name="T13" fmla="*/ 0 h 270"/>
                                <a:gd name="T14" fmla="*/ 205 w 405"/>
                                <a:gd name="T15" fmla="*/ 5 h 270"/>
                                <a:gd name="T16" fmla="*/ 170 w 405"/>
                                <a:gd name="T17" fmla="*/ 15 h 270"/>
                                <a:gd name="T18" fmla="*/ 135 w 405"/>
                                <a:gd name="T19" fmla="*/ 40 h 270"/>
                                <a:gd name="T20" fmla="*/ 105 w 405"/>
                                <a:gd name="T21" fmla="*/ 65 h 270"/>
                                <a:gd name="T22" fmla="*/ 105 w 405"/>
                                <a:gd name="T23" fmla="*/ 65 h 270"/>
                                <a:gd name="T24" fmla="*/ 70 w 405"/>
                                <a:gd name="T25" fmla="*/ 105 h 270"/>
                                <a:gd name="T26" fmla="*/ 45 w 405"/>
                                <a:gd name="T27" fmla="*/ 155 h 270"/>
                                <a:gd name="T28" fmla="*/ 20 w 405"/>
                                <a:gd name="T29" fmla="*/ 205 h 270"/>
                                <a:gd name="T30" fmla="*/ 0 w 405"/>
                                <a:gd name="T31" fmla="*/ 270 h 270"/>
                                <a:gd name="T32" fmla="*/ 0 w 405"/>
                                <a:gd name="T33" fmla="*/ 270 h 270"/>
                                <a:gd name="T34" fmla="*/ 55 w 405"/>
                                <a:gd name="T35" fmla="*/ 190 h 270"/>
                                <a:gd name="T36" fmla="*/ 80 w 405"/>
                                <a:gd name="T37" fmla="*/ 160 h 270"/>
                                <a:gd name="T38" fmla="*/ 110 w 405"/>
                                <a:gd name="T39" fmla="*/ 135 h 270"/>
                                <a:gd name="T40" fmla="*/ 135 w 405"/>
                                <a:gd name="T41" fmla="*/ 115 h 270"/>
                                <a:gd name="T42" fmla="*/ 160 w 405"/>
                                <a:gd name="T43" fmla="*/ 100 h 270"/>
                                <a:gd name="T44" fmla="*/ 190 w 405"/>
                                <a:gd name="T45" fmla="*/ 90 h 270"/>
                                <a:gd name="T46" fmla="*/ 215 w 405"/>
                                <a:gd name="T47" fmla="*/ 85 h 270"/>
                                <a:gd name="T48" fmla="*/ 240 w 405"/>
                                <a:gd name="T49" fmla="*/ 85 h 270"/>
                                <a:gd name="T50" fmla="*/ 265 w 405"/>
                                <a:gd name="T51" fmla="*/ 90 h 270"/>
                                <a:gd name="T52" fmla="*/ 285 w 405"/>
                                <a:gd name="T53" fmla="*/ 100 h 270"/>
                                <a:gd name="T54" fmla="*/ 310 w 405"/>
                                <a:gd name="T55" fmla="*/ 120 h 270"/>
                                <a:gd name="T56" fmla="*/ 335 w 405"/>
                                <a:gd name="T57" fmla="*/ 140 h 270"/>
                                <a:gd name="T58" fmla="*/ 360 w 405"/>
                                <a:gd name="T59" fmla="*/ 165 h 270"/>
                                <a:gd name="T60" fmla="*/ 380 w 405"/>
                                <a:gd name="T61" fmla="*/ 200 h 270"/>
                                <a:gd name="T62" fmla="*/ 405 w 405"/>
                                <a:gd name="T63" fmla="*/ 235 h 270"/>
                                <a:gd name="T64" fmla="*/ 405 w 405"/>
                                <a:gd name="T65" fmla="*/ 235 h 270"/>
                                <a:gd name="T66" fmla="*/ 400 w 405"/>
                                <a:gd name="T67" fmla="*/ 180 h 270"/>
                                <a:gd name="T68" fmla="*/ 390 w 405"/>
                                <a:gd name="T69" fmla="*/ 135 h 270"/>
                                <a:gd name="T70" fmla="*/ 375 w 405"/>
                                <a:gd name="T71" fmla="*/ 95 h 270"/>
                                <a:gd name="T72" fmla="*/ 355 w 405"/>
                                <a:gd name="T73" fmla="*/ 55 h 270"/>
                                <a:gd name="T74" fmla="*/ 355 w 405"/>
                                <a:gd name="T75" fmla="*/ 55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405" h="270">
                                  <a:moveTo>
                                    <a:pt x="355" y="55"/>
                                  </a:moveTo>
                                  <a:lnTo>
                                    <a:pt x="355" y="55"/>
                                  </a:lnTo>
                                  <a:lnTo>
                                    <a:pt x="330" y="30"/>
                                  </a:lnTo>
                                  <a:lnTo>
                                    <a:pt x="300" y="10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240" y="0"/>
                                  </a:lnTo>
                                  <a:lnTo>
                                    <a:pt x="205" y="5"/>
                                  </a:lnTo>
                                  <a:lnTo>
                                    <a:pt x="170" y="15"/>
                                  </a:lnTo>
                                  <a:lnTo>
                                    <a:pt x="135" y="40"/>
                                  </a:lnTo>
                                  <a:lnTo>
                                    <a:pt x="105" y="65"/>
                                  </a:lnTo>
                                  <a:lnTo>
                                    <a:pt x="70" y="105"/>
                                  </a:lnTo>
                                  <a:lnTo>
                                    <a:pt x="45" y="155"/>
                                  </a:lnTo>
                                  <a:lnTo>
                                    <a:pt x="20" y="205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55" y="190"/>
                                  </a:lnTo>
                                  <a:lnTo>
                                    <a:pt x="80" y="160"/>
                                  </a:lnTo>
                                  <a:lnTo>
                                    <a:pt x="110" y="135"/>
                                  </a:lnTo>
                                  <a:lnTo>
                                    <a:pt x="135" y="115"/>
                                  </a:lnTo>
                                  <a:lnTo>
                                    <a:pt x="160" y="100"/>
                                  </a:lnTo>
                                  <a:lnTo>
                                    <a:pt x="190" y="90"/>
                                  </a:lnTo>
                                  <a:lnTo>
                                    <a:pt x="215" y="85"/>
                                  </a:lnTo>
                                  <a:lnTo>
                                    <a:pt x="240" y="85"/>
                                  </a:lnTo>
                                  <a:lnTo>
                                    <a:pt x="265" y="90"/>
                                  </a:lnTo>
                                  <a:lnTo>
                                    <a:pt x="285" y="100"/>
                                  </a:lnTo>
                                  <a:lnTo>
                                    <a:pt x="310" y="120"/>
                                  </a:lnTo>
                                  <a:lnTo>
                                    <a:pt x="335" y="140"/>
                                  </a:lnTo>
                                  <a:lnTo>
                                    <a:pt x="360" y="165"/>
                                  </a:lnTo>
                                  <a:lnTo>
                                    <a:pt x="380" y="200"/>
                                  </a:lnTo>
                                  <a:lnTo>
                                    <a:pt x="405" y="235"/>
                                  </a:lnTo>
                                  <a:lnTo>
                                    <a:pt x="400" y="180"/>
                                  </a:lnTo>
                                  <a:lnTo>
                                    <a:pt x="390" y="135"/>
                                  </a:lnTo>
                                  <a:lnTo>
                                    <a:pt x="375" y="95"/>
                                  </a:lnTo>
                                  <a:lnTo>
                                    <a:pt x="355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3440"/>
                          <wps:cNvSpPr>
                            <a:spLocks/>
                          </wps:cNvSpPr>
                          <wps:spPr bwMode="auto">
                            <a:xfrm>
                              <a:off x="175" y="1496"/>
                              <a:ext cx="385" cy="410"/>
                            </a:xfrm>
                            <a:custGeom>
                              <a:avLst/>
                              <a:gdLst>
                                <a:gd name="T0" fmla="*/ 45 w 385"/>
                                <a:gd name="T1" fmla="*/ 410 h 410"/>
                                <a:gd name="T2" fmla="*/ 45 w 385"/>
                                <a:gd name="T3" fmla="*/ 410 h 410"/>
                                <a:gd name="T4" fmla="*/ 40 w 385"/>
                                <a:gd name="T5" fmla="*/ 360 h 410"/>
                                <a:gd name="T6" fmla="*/ 40 w 385"/>
                                <a:gd name="T7" fmla="*/ 315 h 410"/>
                                <a:gd name="T8" fmla="*/ 40 w 385"/>
                                <a:gd name="T9" fmla="*/ 275 h 410"/>
                                <a:gd name="T10" fmla="*/ 50 w 385"/>
                                <a:gd name="T11" fmla="*/ 240 h 410"/>
                                <a:gd name="T12" fmla="*/ 60 w 385"/>
                                <a:gd name="T13" fmla="*/ 205 h 410"/>
                                <a:gd name="T14" fmla="*/ 70 w 385"/>
                                <a:gd name="T15" fmla="*/ 175 h 410"/>
                                <a:gd name="T16" fmla="*/ 90 w 385"/>
                                <a:gd name="T17" fmla="*/ 145 h 410"/>
                                <a:gd name="T18" fmla="*/ 110 w 385"/>
                                <a:gd name="T19" fmla="*/ 120 h 410"/>
                                <a:gd name="T20" fmla="*/ 130 w 385"/>
                                <a:gd name="T21" fmla="*/ 100 h 410"/>
                                <a:gd name="T22" fmla="*/ 155 w 385"/>
                                <a:gd name="T23" fmla="*/ 85 h 410"/>
                                <a:gd name="T24" fmla="*/ 185 w 385"/>
                                <a:gd name="T25" fmla="*/ 70 h 410"/>
                                <a:gd name="T26" fmla="*/ 220 w 385"/>
                                <a:gd name="T27" fmla="*/ 60 h 410"/>
                                <a:gd name="T28" fmla="*/ 255 w 385"/>
                                <a:gd name="T29" fmla="*/ 50 h 410"/>
                                <a:gd name="T30" fmla="*/ 295 w 385"/>
                                <a:gd name="T31" fmla="*/ 45 h 410"/>
                                <a:gd name="T32" fmla="*/ 335 w 385"/>
                                <a:gd name="T33" fmla="*/ 45 h 410"/>
                                <a:gd name="T34" fmla="*/ 385 w 385"/>
                                <a:gd name="T35" fmla="*/ 45 h 410"/>
                                <a:gd name="T36" fmla="*/ 385 w 385"/>
                                <a:gd name="T37" fmla="*/ 45 h 410"/>
                                <a:gd name="T38" fmla="*/ 320 w 385"/>
                                <a:gd name="T39" fmla="*/ 25 h 410"/>
                                <a:gd name="T40" fmla="*/ 265 w 385"/>
                                <a:gd name="T41" fmla="*/ 15 h 410"/>
                                <a:gd name="T42" fmla="*/ 215 w 385"/>
                                <a:gd name="T43" fmla="*/ 5 h 410"/>
                                <a:gd name="T44" fmla="*/ 170 w 385"/>
                                <a:gd name="T45" fmla="*/ 0 h 410"/>
                                <a:gd name="T46" fmla="*/ 130 w 385"/>
                                <a:gd name="T47" fmla="*/ 5 h 410"/>
                                <a:gd name="T48" fmla="*/ 95 w 385"/>
                                <a:gd name="T49" fmla="*/ 15 h 410"/>
                                <a:gd name="T50" fmla="*/ 65 w 385"/>
                                <a:gd name="T51" fmla="*/ 25 h 410"/>
                                <a:gd name="T52" fmla="*/ 40 w 385"/>
                                <a:gd name="T53" fmla="*/ 45 h 410"/>
                                <a:gd name="T54" fmla="*/ 20 w 385"/>
                                <a:gd name="T55" fmla="*/ 75 h 410"/>
                                <a:gd name="T56" fmla="*/ 10 w 385"/>
                                <a:gd name="T57" fmla="*/ 105 h 410"/>
                                <a:gd name="T58" fmla="*/ 0 w 385"/>
                                <a:gd name="T59" fmla="*/ 140 h 410"/>
                                <a:gd name="T60" fmla="*/ 0 w 385"/>
                                <a:gd name="T61" fmla="*/ 185 h 410"/>
                                <a:gd name="T62" fmla="*/ 0 w 385"/>
                                <a:gd name="T63" fmla="*/ 230 h 410"/>
                                <a:gd name="T64" fmla="*/ 10 w 385"/>
                                <a:gd name="T65" fmla="*/ 285 h 410"/>
                                <a:gd name="T66" fmla="*/ 25 w 385"/>
                                <a:gd name="T67" fmla="*/ 345 h 410"/>
                                <a:gd name="T68" fmla="*/ 45 w 385"/>
                                <a:gd name="T69" fmla="*/ 410 h 410"/>
                                <a:gd name="T70" fmla="*/ 45 w 385"/>
                                <a:gd name="T71" fmla="*/ 410 h 4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385" h="410">
                                  <a:moveTo>
                                    <a:pt x="45" y="410"/>
                                  </a:moveTo>
                                  <a:lnTo>
                                    <a:pt x="45" y="410"/>
                                  </a:lnTo>
                                  <a:lnTo>
                                    <a:pt x="40" y="360"/>
                                  </a:lnTo>
                                  <a:lnTo>
                                    <a:pt x="40" y="315"/>
                                  </a:lnTo>
                                  <a:lnTo>
                                    <a:pt x="40" y="275"/>
                                  </a:lnTo>
                                  <a:lnTo>
                                    <a:pt x="50" y="240"/>
                                  </a:lnTo>
                                  <a:lnTo>
                                    <a:pt x="60" y="205"/>
                                  </a:lnTo>
                                  <a:lnTo>
                                    <a:pt x="70" y="175"/>
                                  </a:lnTo>
                                  <a:lnTo>
                                    <a:pt x="90" y="145"/>
                                  </a:lnTo>
                                  <a:lnTo>
                                    <a:pt x="110" y="120"/>
                                  </a:lnTo>
                                  <a:lnTo>
                                    <a:pt x="130" y="100"/>
                                  </a:lnTo>
                                  <a:lnTo>
                                    <a:pt x="155" y="85"/>
                                  </a:lnTo>
                                  <a:lnTo>
                                    <a:pt x="185" y="7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255" y="50"/>
                                  </a:lnTo>
                                  <a:lnTo>
                                    <a:pt x="295" y="45"/>
                                  </a:lnTo>
                                  <a:lnTo>
                                    <a:pt x="335" y="45"/>
                                  </a:lnTo>
                                  <a:lnTo>
                                    <a:pt x="385" y="45"/>
                                  </a:lnTo>
                                  <a:lnTo>
                                    <a:pt x="320" y="25"/>
                                  </a:lnTo>
                                  <a:lnTo>
                                    <a:pt x="265" y="15"/>
                                  </a:lnTo>
                                  <a:lnTo>
                                    <a:pt x="215" y="5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30" y="5"/>
                                  </a:lnTo>
                                  <a:lnTo>
                                    <a:pt x="95" y="15"/>
                                  </a:lnTo>
                                  <a:lnTo>
                                    <a:pt x="65" y="25"/>
                                  </a:lnTo>
                                  <a:lnTo>
                                    <a:pt x="40" y="45"/>
                                  </a:lnTo>
                                  <a:lnTo>
                                    <a:pt x="20" y="75"/>
                                  </a:lnTo>
                                  <a:lnTo>
                                    <a:pt x="10" y="105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0" y="185"/>
                                  </a:lnTo>
                                  <a:lnTo>
                                    <a:pt x="0" y="230"/>
                                  </a:lnTo>
                                  <a:lnTo>
                                    <a:pt x="10" y="285"/>
                                  </a:lnTo>
                                  <a:lnTo>
                                    <a:pt x="25" y="345"/>
                                  </a:lnTo>
                                  <a:lnTo>
                                    <a:pt x="45" y="4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3441"/>
                          <wps:cNvSpPr>
                            <a:spLocks/>
                          </wps:cNvSpPr>
                          <wps:spPr bwMode="auto">
                            <a:xfrm>
                              <a:off x="475" y="1641"/>
                              <a:ext cx="255" cy="336"/>
                            </a:xfrm>
                            <a:custGeom>
                              <a:avLst/>
                              <a:gdLst>
                                <a:gd name="T0" fmla="*/ 255 w 255"/>
                                <a:gd name="T1" fmla="*/ 0 h 336"/>
                                <a:gd name="T2" fmla="*/ 255 w 255"/>
                                <a:gd name="T3" fmla="*/ 0 h 336"/>
                                <a:gd name="T4" fmla="*/ 175 w 255"/>
                                <a:gd name="T5" fmla="*/ 0 h 336"/>
                                <a:gd name="T6" fmla="*/ 140 w 255"/>
                                <a:gd name="T7" fmla="*/ 5 h 336"/>
                                <a:gd name="T8" fmla="*/ 110 w 255"/>
                                <a:gd name="T9" fmla="*/ 10 h 336"/>
                                <a:gd name="T10" fmla="*/ 80 w 255"/>
                                <a:gd name="T11" fmla="*/ 20 h 336"/>
                                <a:gd name="T12" fmla="*/ 55 w 255"/>
                                <a:gd name="T13" fmla="*/ 35 h 336"/>
                                <a:gd name="T14" fmla="*/ 40 w 255"/>
                                <a:gd name="T15" fmla="*/ 50 h 336"/>
                                <a:gd name="T16" fmla="*/ 25 w 255"/>
                                <a:gd name="T17" fmla="*/ 70 h 336"/>
                                <a:gd name="T18" fmla="*/ 10 w 255"/>
                                <a:gd name="T19" fmla="*/ 95 h 336"/>
                                <a:gd name="T20" fmla="*/ 5 w 255"/>
                                <a:gd name="T21" fmla="*/ 120 h 336"/>
                                <a:gd name="T22" fmla="*/ 0 w 255"/>
                                <a:gd name="T23" fmla="*/ 145 h 336"/>
                                <a:gd name="T24" fmla="*/ 5 w 255"/>
                                <a:gd name="T25" fmla="*/ 180 h 336"/>
                                <a:gd name="T26" fmla="*/ 10 w 255"/>
                                <a:gd name="T27" fmla="*/ 215 h 336"/>
                                <a:gd name="T28" fmla="*/ 20 w 255"/>
                                <a:gd name="T29" fmla="*/ 250 h 336"/>
                                <a:gd name="T30" fmla="*/ 50 w 255"/>
                                <a:gd name="T31" fmla="*/ 336 h 336"/>
                                <a:gd name="T32" fmla="*/ 50 w 255"/>
                                <a:gd name="T33" fmla="*/ 336 h 336"/>
                                <a:gd name="T34" fmla="*/ 45 w 255"/>
                                <a:gd name="T35" fmla="*/ 275 h 336"/>
                                <a:gd name="T36" fmla="*/ 50 w 255"/>
                                <a:gd name="T37" fmla="*/ 220 h 336"/>
                                <a:gd name="T38" fmla="*/ 65 w 255"/>
                                <a:gd name="T39" fmla="*/ 170 h 336"/>
                                <a:gd name="T40" fmla="*/ 85 w 255"/>
                                <a:gd name="T41" fmla="*/ 125 h 336"/>
                                <a:gd name="T42" fmla="*/ 115 w 255"/>
                                <a:gd name="T43" fmla="*/ 85 h 336"/>
                                <a:gd name="T44" fmla="*/ 155 w 255"/>
                                <a:gd name="T45" fmla="*/ 50 h 336"/>
                                <a:gd name="T46" fmla="*/ 200 w 255"/>
                                <a:gd name="T47" fmla="*/ 25 h 336"/>
                                <a:gd name="T48" fmla="*/ 255 w 255"/>
                                <a:gd name="T49" fmla="*/ 0 h 336"/>
                                <a:gd name="T50" fmla="*/ 255 w 255"/>
                                <a:gd name="T51" fmla="*/ 0 h 3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255" h="336">
                                  <a:moveTo>
                                    <a:pt x="255" y="0"/>
                                  </a:moveTo>
                                  <a:lnTo>
                                    <a:pt x="255" y="0"/>
                                  </a:lnTo>
                                  <a:lnTo>
                                    <a:pt x="175" y="0"/>
                                  </a:lnTo>
                                  <a:lnTo>
                                    <a:pt x="140" y="5"/>
                                  </a:lnTo>
                                  <a:lnTo>
                                    <a:pt x="110" y="10"/>
                                  </a:lnTo>
                                  <a:lnTo>
                                    <a:pt x="80" y="20"/>
                                  </a:lnTo>
                                  <a:lnTo>
                                    <a:pt x="55" y="35"/>
                                  </a:lnTo>
                                  <a:lnTo>
                                    <a:pt x="40" y="50"/>
                                  </a:lnTo>
                                  <a:lnTo>
                                    <a:pt x="25" y="70"/>
                                  </a:lnTo>
                                  <a:lnTo>
                                    <a:pt x="10" y="95"/>
                                  </a:lnTo>
                                  <a:lnTo>
                                    <a:pt x="5" y="120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5" y="180"/>
                                  </a:lnTo>
                                  <a:lnTo>
                                    <a:pt x="10" y="215"/>
                                  </a:lnTo>
                                  <a:lnTo>
                                    <a:pt x="20" y="250"/>
                                  </a:lnTo>
                                  <a:lnTo>
                                    <a:pt x="50" y="336"/>
                                  </a:lnTo>
                                  <a:lnTo>
                                    <a:pt x="45" y="275"/>
                                  </a:lnTo>
                                  <a:lnTo>
                                    <a:pt x="50" y="220"/>
                                  </a:lnTo>
                                  <a:lnTo>
                                    <a:pt x="65" y="170"/>
                                  </a:lnTo>
                                  <a:lnTo>
                                    <a:pt x="85" y="125"/>
                                  </a:lnTo>
                                  <a:lnTo>
                                    <a:pt x="115" y="85"/>
                                  </a:lnTo>
                                  <a:lnTo>
                                    <a:pt x="155" y="50"/>
                                  </a:lnTo>
                                  <a:lnTo>
                                    <a:pt x="200" y="25"/>
                                  </a:lnTo>
                                  <a:lnTo>
                                    <a:pt x="2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3442"/>
                          <wps:cNvSpPr>
                            <a:spLocks/>
                          </wps:cNvSpPr>
                          <wps:spPr bwMode="auto">
                            <a:xfrm>
                              <a:off x="2459" y="786"/>
                              <a:ext cx="285" cy="305"/>
                            </a:xfrm>
                            <a:custGeom>
                              <a:avLst/>
                              <a:gdLst>
                                <a:gd name="T0" fmla="*/ 285 w 285"/>
                                <a:gd name="T1" fmla="*/ 20 h 305"/>
                                <a:gd name="T2" fmla="*/ 285 w 285"/>
                                <a:gd name="T3" fmla="*/ 20 h 305"/>
                                <a:gd name="T4" fmla="*/ 205 w 285"/>
                                <a:gd name="T5" fmla="*/ 5 h 305"/>
                                <a:gd name="T6" fmla="*/ 170 w 285"/>
                                <a:gd name="T7" fmla="*/ 0 h 305"/>
                                <a:gd name="T8" fmla="*/ 135 w 285"/>
                                <a:gd name="T9" fmla="*/ 5 h 305"/>
                                <a:gd name="T10" fmla="*/ 105 w 285"/>
                                <a:gd name="T11" fmla="*/ 10 h 305"/>
                                <a:gd name="T12" fmla="*/ 80 w 285"/>
                                <a:gd name="T13" fmla="*/ 15 h 305"/>
                                <a:gd name="T14" fmla="*/ 60 w 285"/>
                                <a:gd name="T15" fmla="*/ 30 h 305"/>
                                <a:gd name="T16" fmla="*/ 40 w 285"/>
                                <a:gd name="T17" fmla="*/ 45 h 305"/>
                                <a:gd name="T18" fmla="*/ 25 w 285"/>
                                <a:gd name="T19" fmla="*/ 65 h 305"/>
                                <a:gd name="T20" fmla="*/ 15 w 285"/>
                                <a:gd name="T21" fmla="*/ 90 h 305"/>
                                <a:gd name="T22" fmla="*/ 5 w 285"/>
                                <a:gd name="T23" fmla="*/ 115 h 305"/>
                                <a:gd name="T24" fmla="*/ 0 w 285"/>
                                <a:gd name="T25" fmla="*/ 145 h 305"/>
                                <a:gd name="T26" fmla="*/ 0 w 285"/>
                                <a:gd name="T27" fmla="*/ 180 h 305"/>
                                <a:gd name="T28" fmla="*/ 5 w 285"/>
                                <a:gd name="T29" fmla="*/ 220 h 305"/>
                                <a:gd name="T30" fmla="*/ 15 w 285"/>
                                <a:gd name="T31" fmla="*/ 305 h 305"/>
                                <a:gd name="T32" fmla="*/ 15 w 285"/>
                                <a:gd name="T33" fmla="*/ 305 h 305"/>
                                <a:gd name="T34" fmla="*/ 25 w 285"/>
                                <a:gd name="T35" fmla="*/ 245 h 305"/>
                                <a:gd name="T36" fmla="*/ 40 w 285"/>
                                <a:gd name="T37" fmla="*/ 195 h 305"/>
                                <a:gd name="T38" fmla="*/ 65 w 285"/>
                                <a:gd name="T39" fmla="*/ 150 h 305"/>
                                <a:gd name="T40" fmla="*/ 95 w 285"/>
                                <a:gd name="T41" fmla="*/ 110 h 305"/>
                                <a:gd name="T42" fmla="*/ 130 w 285"/>
                                <a:gd name="T43" fmla="*/ 80 h 305"/>
                                <a:gd name="T44" fmla="*/ 175 w 285"/>
                                <a:gd name="T45" fmla="*/ 50 h 305"/>
                                <a:gd name="T46" fmla="*/ 225 w 285"/>
                                <a:gd name="T47" fmla="*/ 35 h 305"/>
                                <a:gd name="T48" fmla="*/ 285 w 285"/>
                                <a:gd name="T49" fmla="*/ 20 h 305"/>
                                <a:gd name="T50" fmla="*/ 285 w 285"/>
                                <a:gd name="T51" fmla="*/ 20 h 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285" h="305">
                                  <a:moveTo>
                                    <a:pt x="285" y="20"/>
                                  </a:moveTo>
                                  <a:lnTo>
                                    <a:pt x="285" y="20"/>
                                  </a:lnTo>
                                  <a:lnTo>
                                    <a:pt x="205" y="5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35" y="5"/>
                                  </a:lnTo>
                                  <a:lnTo>
                                    <a:pt x="105" y="10"/>
                                  </a:lnTo>
                                  <a:lnTo>
                                    <a:pt x="80" y="15"/>
                                  </a:lnTo>
                                  <a:lnTo>
                                    <a:pt x="60" y="30"/>
                                  </a:lnTo>
                                  <a:lnTo>
                                    <a:pt x="40" y="45"/>
                                  </a:lnTo>
                                  <a:lnTo>
                                    <a:pt x="25" y="65"/>
                                  </a:lnTo>
                                  <a:lnTo>
                                    <a:pt x="15" y="90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5" y="220"/>
                                  </a:lnTo>
                                  <a:lnTo>
                                    <a:pt x="15" y="305"/>
                                  </a:lnTo>
                                  <a:lnTo>
                                    <a:pt x="25" y="245"/>
                                  </a:lnTo>
                                  <a:lnTo>
                                    <a:pt x="40" y="195"/>
                                  </a:lnTo>
                                  <a:lnTo>
                                    <a:pt x="65" y="150"/>
                                  </a:lnTo>
                                  <a:lnTo>
                                    <a:pt x="95" y="110"/>
                                  </a:lnTo>
                                  <a:lnTo>
                                    <a:pt x="130" y="80"/>
                                  </a:lnTo>
                                  <a:lnTo>
                                    <a:pt x="175" y="50"/>
                                  </a:lnTo>
                                  <a:lnTo>
                                    <a:pt x="225" y="35"/>
                                  </a:lnTo>
                                  <a:lnTo>
                                    <a:pt x="285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3443"/>
                          <wps:cNvSpPr>
                            <a:spLocks/>
                          </wps:cNvSpPr>
                          <wps:spPr bwMode="auto">
                            <a:xfrm>
                              <a:off x="2714" y="1166"/>
                              <a:ext cx="410" cy="300"/>
                            </a:xfrm>
                            <a:custGeom>
                              <a:avLst/>
                              <a:gdLst>
                                <a:gd name="T0" fmla="*/ 180 w 410"/>
                                <a:gd name="T1" fmla="*/ 15 h 300"/>
                                <a:gd name="T2" fmla="*/ 180 w 410"/>
                                <a:gd name="T3" fmla="*/ 15 h 300"/>
                                <a:gd name="T4" fmla="*/ 135 w 410"/>
                                <a:gd name="T5" fmla="*/ 35 h 300"/>
                                <a:gd name="T6" fmla="*/ 90 w 410"/>
                                <a:gd name="T7" fmla="*/ 65 h 300"/>
                                <a:gd name="T8" fmla="*/ 45 w 410"/>
                                <a:gd name="T9" fmla="*/ 105 h 300"/>
                                <a:gd name="T10" fmla="*/ 0 w 410"/>
                                <a:gd name="T11" fmla="*/ 150 h 300"/>
                                <a:gd name="T12" fmla="*/ 0 w 410"/>
                                <a:gd name="T13" fmla="*/ 150 h 300"/>
                                <a:gd name="T14" fmla="*/ 0 w 410"/>
                                <a:gd name="T15" fmla="*/ 150 h 300"/>
                                <a:gd name="T16" fmla="*/ 0 w 410"/>
                                <a:gd name="T17" fmla="*/ 150 h 300"/>
                                <a:gd name="T18" fmla="*/ 85 w 410"/>
                                <a:gd name="T19" fmla="*/ 105 h 300"/>
                                <a:gd name="T20" fmla="*/ 120 w 410"/>
                                <a:gd name="T21" fmla="*/ 90 h 300"/>
                                <a:gd name="T22" fmla="*/ 155 w 410"/>
                                <a:gd name="T23" fmla="*/ 80 h 300"/>
                                <a:gd name="T24" fmla="*/ 190 w 410"/>
                                <a:gd name="T25" fmla="*/ 70 h 300"/>
                                <a:gd name="T26" fmla="*/ 220 w 410"/>
                                <a:gd name="T27" fmla="*/ 70 h 300"/>
                                <a:gd name="T28" fmla="*/ 245 w 410"/>
                                <a:gd name="T29" fmla="*/ 75 h 300"/>
                                <a:gd name="T30" fmla="*/ 270 w 410"/>
                                <a:gd name="T31" fmla="*/ 80 h 300"/>
                                <a:gd name="T32" fmla="*/ 295 w 410"/>
                                <a:gd name="T33" fmla="*/ 90 h 300"/>
                                <a:gd name="T34" fmla="*/ 315 w 410"/>
                                <a:gd name="T35" fmla="*/ 105 h 300"/>
                                <a:gd name="T36" fmla="*/ 330 w 410"/>
                                <a:gd name="T37" fmla="*/ 130 h 300"/>
                                <a:gd name="T38" fmla="*/ 345 w 410"/>
                                <a:gd name="T39" fmla="*/ 155 h 300"/>
                                <a:gd name="T40" fmla="*/ 355 w 410"/>
                                <a:gd name="T41" fmla="*/ 185 h 300"/>
                                <a:gd name="T42" fmla="*/ 365 w 410"/>
                                <a:gd name="T43" fmla="*/ 215 h 300"/>
                                <a:gd name="T44" fmla="*/ 370 w 410"/>
                                <a:gd name="T45" fmla="*/ 255 h 300"/>
                                <a:gd name="T46" fmla="*/ 375 w 410"/>
                                <a:gd name="T47" fmla="*/ 300 h 300"/>
                                <a:gd name="T48" fmla="*/ 375 w 410"/>
                                <a:gd name="T49" fmla="*/ 300 h 300"/>
                                <a:gd name="T50" fmla="*/ 395 w 410"/>
                                <a:gd name="T51" fmla="*/ 250 h 300"/>
                                <a:gd name="T52" fmla="*/ 410 w 410"/>
                                <a:gd name="T53" fmla="*/ 200 h 300"/>
                                <a:gd name="T54" fmla="*/ 410 w 410"/>
                                <a:gd name="T55" fmla="*/ 155 h 300"/>
                                <a:gd name="T56" fmla="*/ 410 w 410"/>
                                <a:gd name="T57" fmla="*/ 115 h 300"/>
                                <a:gd name="T58" fmla="*/ 410 w 410"/>
                                <a:gd name="T59" fmla="*/ 115 h 300"/>
                                <a:gd name="T60" fmla="*/ 395 w 410"/>
                                <a:gd name="T61" fmla="*/ 80 h 300"/>
                                <a:gd name="T62" fmla="*/ 380 w 410"/>
                                <a:gd name="T63" fmla="*/ 55 h 300"/>
                                <a:gd name="T64" fmla="*/ 360 w 410"/>
                                <a:gd name="T65" fmla="*/ 30 h 300"/>
                                <a:gd name="T66" fmla="*/ 330 w 410"/>
                                <a:gd name="T67" fmla="*/ 10 h 300"/>
                                <a:gd name="T68" fmla="*/ 330 w 410"/>
                                <a:gd name="T69" fmla="*/ 10 h 300"/>
                                <a:gd name="T70" fmla="*/ 295 w 410"/>
                                <a:gd name="T71" fmla="*/ 0 h 300"/>
                                <a:gd name="T72" fmla="*/ 260 w 410"/>
                                <a:gd name="T73" fmla="*/ 0 h 300"/>
                                <a:gd name="T74" fmla="*/ 220 w 410"/>
                                <a:gd name="T75" fmla="*/ 5 h 300"/>
                                <a:gd name="T76" fmla="*/ 180 w 410"/>
                                <a:gd name="T77" fmla="*/ 15 h 300"/>
                                <a:gd name="T78" fmla="*/ 180 w 410"/>
                                <a:gd name="T79" fmla="*/ 1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10" h="300">
                                  <a:moveTo>
                                    <a:pt x="180" y="15"/>
                                  </a:moveTo>
                                  <a:lnTo>
                                    <a:pt x="180" y="15"/>
                                  </a:lnTo>
                                  <a:lnTo>
                                    <a:pt x="135" y="35"/>
                                  </a:lnTo>
                                  <a:lnTo>
                                    <a:pt x="90" y="65"/>
                                  </a:lnTo>
                                  <a:lnTo>
                                    <a:pt x="45" y="105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85" y="105"/>
                                  </a:lnTo>
                                  <a:lnTo>
                                    <a:pt x="120" y="90"/>
                                  </a:lnTo>
                                  <a:lnTo>
                                    <a:pt x="155" y="80"/>
                                  </a:lnTo>
                                  <a:lnTo>
                                    <a:pt x="190" y="70"/>
                                  </a:lnTo>
                                  <a:lnTo>
                                    <a:pt x="220" y="70"/>
                                  </a:lnTo>
                                  <a:lnTo>
                                    <a:pt x="245" y="75"/>
                                  </a:lnTo>
                                  <a:lnTo>
                                    <a:pt x="270" y="80"/>
                                  </a:lnTo>
                                  <a:lnTo>
                                    <a:pt x="295" y="90"/>
                                  </a:lnTo>
                                  <a:lnTo>
                                    <a:pt x="315" y="105"/>
                                  </a:lnTo>
                                  <a:lnTo>
                                    <a:pt x="330" y="130"/>
                                  </a:lnTo>
                                  <a:lnTo>
                                    <a:pt x="345" y="155"/>
                                  </a:lnTo>
                                  <a:lnTo>
                                    <a:pt x="355" y="185"/>
                                  </a:lnTo>
                                  <a:lnTo>
                                    <a:pt x="365" y="215"/>
                                  </a:lnTo>
                                  <a:lnTo>
                                    <a:pt x="370" y="255"/>
                                  </a:lnTo>
                                  <a:lnTo>
                                    <a:pt x="375" y="300"/>
                                  </a:lnTo>
                                  <a:lnTo>
                                    <a:pt x="395" y="250"/>
                                  </a:lnTo>
                                  <a:lnTo>
                                    <a:pt x="410" y="200"/>
                                  </a:lnTo>
                                  <a:lnTo>
                                    <a:pt x="410" y="155"/>
                                  </a:lnTo>
                                  <a:lnTo>
                                    <a:pt x="410" y="115"/>
                                  </a:lnTo>
                                  <a:lnTo>
                                    <a:pt x="395" y="80"/>
                                  </a:lnTo>
                                  <a:lnTo>
                                    <a:pt x="380" y="55"/>
                                  </a:lnTo>
                                  <a:lnTo>
                                    <a:pt x="360" y="30"/>
                                  </a:lnTo>
                                  <a:lnTo>
                                    <a:pt x="330" y="10"/>
                                  </a:lnTo>
                                  <a:lnTo>
                                    <a:pt x="295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20" y="5"/>
                                  </a:lnTo>
                                  <a:lnTo>
                                    <a:pt x="18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3444"/>
                          <wps:cNvSpPr>
                            <a:spLocks/>
                          </wps:cNvSpPr>
                          <wps:spPr bwMode="auto">
                            <a:xfrm>
                              <a:off x="2629" y="896"/>
                              <a:ext cx="475" cy="320"/>
                            </a:xfrm>
                            <a:custGeom>
                              <a:avLst/>
                              <a:gdLst>
                                <a:gd name="T0" fmla="*/ 475 w 475"/>
                                <a:gd name="T1" fmla="*/ 175 h 320"/>
                                <a:gd name="T2" fmla="*/ 475 w 475"/>
                                <a:gd name="T3" fmla="*/ 175 h 320"/>
                                <a:gd name="T4" fmla="*/ 430 w 475"/>
                                <a:gd name="T5" fmla="*/ 130 h 320"/>
                                <a:gd name="T6" fmla="*/ 390 w 475"/>
                                <a:gd name="T7" fmla="*/ 90 h 320"/>
                                <a:gd name="T8" fmla="*/ 350 w 475"/>
                                <a:gd name="T9" fmla="*/ 55 h 320"/>
                                <a:gd name="T10" fmla="*/ 310 w 475"/>
                                <a:gd name="T11" fmla="*/ 30 h 320"/>
                                <a:gd name="T12" fmla="*/ 275 w 475"/>
                                <a:gd name="T13" fmla="*/ 15 h 320"/>
                                <a:gd name="T14" fmla="*/ 240 w 475"/>
                                <a:gd name="T15" fmla="*/ 5 h 320"/>
                                <a:gd name="T16" fmla="*/ 205 w 475"/>
                                <a:gd name="T17" fmla="*/ 0 h 320"/>
                                <a:gd name="T18" fmla="*/ 175 w 475"/>
                                <a:gd name="T19" fmla="*/ 5 h 320"/>
                                <a:gd name="T20" fmla="*/ 150 w 475"/>
                                <a:gd name="T21" fmla="*/ 20 h 320"/>
                                <a:gd name="T22" fmla="*/ 120 w 475"/>
                                <a:gd name="T23" fmla="*/ 40 h 320"/>
                                <a:gd name="T24" fmla="*/ 95 w 475"/>
                                <a:gd name="T25" fmla="*/ 70 h 320"/>
                                <a:gd name="T26" fmla="*/ 70 w 475"/>
                                <a:gd name="T27" fmla="*/ 105 h 320"/>
                                <a:gd name="T28" fmla="*/ 50 w 475"/>
                                <a:gd name="T29" fmla="*/ 145 h 320"/>
                                <a:gd name="T30" fmla="*/ 30 w 475"/>
                                <a:gd name="T31" fmla="*/ 200 h 320"/>
                                <a:gd name="T32" fmla="*/ 15 w 475"/>
                                <a:gd name="T33" fmla="*/ 255 h 320"/>
                                <a:gd name="T34" fmla="*/ 0 w 475"/>
                                <a:gd name="T35" fmla="*/ 320 h 320"/>
                                <a:gd name="T36" fmla="*/ 0 w 475"/>
                                <a:gd name="T37" fmla="*/ 320 h 320"/>
                                <a:gd name="T38" fmla="*/ 20 w 475"/>
                                <a:gd name="T39" fmla="*/ 280 h 320"/>
                                <a:gd name="T40" fmla="*/ 40 w 475"/>
                                <a:gd name="T41" fmla="*/ 240 h 320"/>
                                <a:gd name="T42" fmla="*/ 65 w 475"/>
                                <a:gd name="T43" fmla="*/ 205 h 320"/>
                                <a:gd name="T44" fmla="*/ 90 w 475"/>
                                <a:gd name="T45" fmla="*/ 175 h 320"/>
                                <a:gd name="T46" fmla="*/ 115 w 475"/>
                                <a:gd name="T47" fmla="*/ 155 h 320"/>
                                <a:gd name="T48" fmla="*/ 140 w 475"/>
                                <a:gd name="T49" fmla="*/ 130 h 320"/>
                                <a:gd name="T50" fmla="*/ 170 w 475"/>
                                <a:gd name="T51" fmla="*/ 115 h 320"/>
                                <a:gd name="T52" fmla="*/ 200 w 475"/>
                                <a:gd name="T53" fmla="*/ 105 h 320"/>
                                <a:gd name="T54" fmla="*/ 230 w 475"/>
                                <a:gd name="T55" fmla="*/ 100 h 320"/>
                                <a:gd name="T56" fmla="*/ 260 w 475"/>
                                <a:gd name="T57" fmla="*/ 95 h 320"/>
                                <a:gd name="T58" fmla="*/ 290 w 475"/>
                                <a:gd name="T59" fmla="*/ 100 h 320"/>
                                <a:gd name="T60" fmla="*/ 325 w 475"/>
                                <a:gd name="T61" fmla="*/ 105 h 320"/>
                                <a:gd name="T62" fmla="*/ 360 w 475"/>
                                <a:gd name="T63" fmla="*/ 115 h 320"/>
                                <a:gd name="T64" fmla="*/ 400 w 475"/>
                                <a:gd name="T65" fmla="*/ 130 h 320"/>
                                <a:gd name="T66" fmla="*/ 435 w 475"/>
                                <a:gd name="T67" fmla="*/ 150 h 320"/>
                                <a:gd name="T68" fmla="*/ 475 w 475"/>
                                <a:gd name="T69" fmla="*/ 175 h 320"/>
                                <a:gd name="T70" fmla="*/ 475 w 475"/>
                                <a:gd name="T71" fmla="*/ 17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475" h="320">
                                  <a:moveTo>
                                    <a:pt x="475" y="175"/>
                                  </a:moveTo>
                                  <a:lnTo>
                                    <a:pt x="475" y="175"/>
                                  </a:lnTo>
                                  <a:lnTo>
                                    <a:pt x="430" y="130"/>
                                  </a:lnTo>
                                  <a:lnTo>
                                    <a:pt x="390" y="90"/>
                                  </a:lnTo>
                                  <a:lnTo>
                                    <a:pt x="350" y="55"/>
                                  </a:lnTo>
                                  <a:lnTo>
                                    <a:pt x="310" y="30"/>
                                  </a:lnTo>
                                  <a:lnTo>
                                    <a:pt x="275" y="15"/>
                                  </a:lnTo>
                                  <a:lnTo>
                                    <a:pt x="240" y="5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50" y="20"/>
                                  </a:lnTo>
                                  <a:lnTo>
                                    <a:pt x="120" y="40"/>
                                  </a:lnTo>
                                  <a:lnTo>
                                    <a:pt x="95" y="70"/>
                                  </a:lnTo>
                                  <a:lnTo>
                                    <a:pt x="70" y="105"/>
                                  </a:lnTo>
                                  <a:lnTo>
                                    <a:pt x="50" y="145"/>
                                  </a:lnTo>
                                  <a:lnTo>
                                    <a:pt x="30" y="200"/>
                                  </a:lnTo>
                                  <a:lnTo>
                                    <a:pt x="15" y="255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20" y="280"/>
                                  </a:lnTo>
                                  <a:lnTo>
                                    <a:pt x="40" y="240"/>
                                  </a:lnTo>
                                  <a:lnTo>
                                    <a:pt x="65" y="205"/>
                                  </a:lnTo>
                                  <a:lnTo>
                                    <a:pt x="90" y="175"/>
                                  </a:lnTo>
                                  <a:lnTo>
                                    <a:pt x="115" y="155"/>
                                  </a:lnTo>
                                  <a:lnTo>
                                    <a:pt x="140" y="130"/>
                                  </a:lnTo>
                                  <a:lnTo>
                                    <a:pt x="170" y="115"/>
                                  </a:lnTo>
                                  <a:lnTo>
                                    <a:pt x="200" y="105"/>
                                  </a:lnTo>
                                  <a:lnTo>
                                    <a:pt x="230" y="100"/>
                                  </a:lnTo>
                                  <a:lnTo>
                                    <a:pt x="260" y="95"/>
                                  </a:lnTo>
                                  <a:lnTo>
                                    <a:pt x="290" y="100"/>
                                  </a:lnTo>
                                  <a:lnTo>
                                    <a:pt x="325" y="105"/>
                                  </a:lnTo>
                                  <a:lnTo>
                                    <a:pt x="360" y="115"/>
                                  </a:lnTo>
                                  <a:lnTo>
                                    <a:pt x="400" y="130"/>
                                  </a:lnTo>
                                  <a:lnTo>
                                    <a:pt x="435" y="150"/>
                                  </a:lnTo>
                                  <a:lnTo>
                                    <a:pt x="475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3445"/>
                          <wps:cNvSpPr>
                            <a:spLocks/>
                          </wps:cNvSpPr>
                          <wps:spPr bwMode="auto">
                            <a:xfrm>
                              <a:off x="1739" y="1376"/>
                              <a:ext cx="890" cy="235"/>
                            </a:xfrm>
                            <a:custGeom>
                              <a:avLst/>
                              <a:gdLst>
                                <a:gd name="T0" fmla="*/ 540 w 890"/>
                                <a:gd name="T1" fmla="*/ 40 h 235"/>
                                <a:gd name="T2" fmla="*/ 540 w 890"/>
                                <a:gd name="T3" fmla="*/ 40 h 235"/>
                                <a:gd name="T4" fmla="*/ 515 w 890"/>
                                <a:gd name="T5" fmla="*/ 25 h 235"/>
                                <a:gd name="T6" fmla="*/ 485 w 890"/>
                                <a:gd name="T7" fmla="*/ 10 h 235"/>
                                <a:gd name="T8" fmla="*/ 460 w 890"/>
                                <a:gd name="T9" fmla="*/ 5 h 235"/>
                                <a:gd name="T10" fmla="*/ 435 w 890"/>
                                <a:gd name="T11" fmla="*/ 0 h 235"/>
                                <a:gd name="T12" fmla="*/ 435 w 890"/>
                                <a:gd name="T13" fmla="*/ 0 h 235"/>
                                <a:gd name="T14" fmla="*/ 410 w 890"/>
                                <a:gd name="T15" fmla="*/ 5 h 235"/>
                                <a:gd name="T16" fmla="*/ 385 w 890"/>
                                <a:gd name="T17" fmla="*/ 10 h 235"/>
                                <a:gd name="T18" fmla="*/ 360 w 890"/>
                                <a:gd name="T19" fmla="*/ 20 h 235"/>
                                <a:gd name="T20" fmla="*/ 335 w 890"/>
                                <a:gd name="T21" fmla="*/ 30 h 235"/>
                                <a:gd name="T22" fmla="*/ 275 w 890"/>
                                <a:gd name="T23" fmla="*/ 70 h 235"/>
                                <a:gd name="T24" fmla="*/ 220 w 890"/>
                                <a:gd name="T25" fmla="*/ 120 h 235"/>
                                <a:gd name="T26" fmla="*/ 220 w 890"/>
                                <a:gd name="T27" fmla="*/ 120 h 235"/>
                                <a:gd name="T28" fmla="*/ 160 w 890"/>
                                <a:gd name="T29" fmla="*/ 170 h 235"/>
                                <a:gd name="T30" fmla="*/ 100 w 890"/>
                                <a:gd name="T31" fmla="*/ 205 h 235"/>
                                <a:gd name="T32" fmla="*/ 75 w 890"/>
                                <a:gd name="T33" fmla="*/ 220 h 235"/>
                                <a:gd name="T34" fmla="*/ 50 w 890"/>
                                <a:gd name="T35" fmla="*/ 230 h 235"/>
                                <a:gd name="T36" fmla="*/ 25 w 890"/>
                                <a:gd name="T37" fmla="*/ 235 h 235"/>
                                <a:gd name="T38" fmla="*/ 0 w 890"/>
                                <a:gd name="T39" fmla="*/ 235 h 235"/>
                                <a:gd name="T40" fmla="*/ 0 w 890"/>
                                <a:gd name="T41" fmla="*/ 235 h 235"/>
                                <a:gd name="T42" fmla="*/ 50 w 890"/>
                                <a:gd name="T43" fmla="*/ 235 h 235"/>
                                <a:gd name="T44" fmla="*/ 50 w 890"/>
                                <a:gd name="T45" fmla="*/ 235 h 235"/>
                                <a:gd name="T46" fmla="*/ 150 w 890"/>
                                <a:gd name="T47" fmla="*/ 235 h 235"/>
                                <a:gd name="T48" fmla="*/ 245 w 890"/>
                                <a:gd name="T49" fmla="*/ 230 h 235"/>
                                <a:gd name="T50" fmla="*/ 245 w 890"/>
                                <a:gd name="T51" fmla="*/ 230 h 235"/>
                                <a:gd name="T52" fmla="*/ 420 w 890"/>
                                <a:gd name="T53" fmla="*/ 215 h 235"/>
                                <a:gd name="T54" fmla="*/ 590 w 890"/>
                                <a:gd name="T55" fmla="*/ 190 h 235"/>
                                <a:gd name="T56" fmla="*/ 670 w 890"/>
                                <a:gd name="T57" fmla="*/ 175 h 235"/>
                                <a:gd name="T58" fmla="*/ 745 w 890"/>
                                <a:gd name="T59" fmla="*/ 155 h 235"/>
                                <a:gd name="T60" fmla="*/ 820 w 890"/>
                                <a:gd name="T61" fmla="*/ 135 h 235"/>
                                <a:gd name="T62" fmla="*/ 890 w 890"/>
                                <a:gd name="T63" fmla="*/ 110 h 235"/>
                                <a:gd name="T64" fmla="*/ 890 w 890"/>
                                <a:gd name="T65" fmla="*/ 110 h 235"/>
                                <a:gd name="T66" fmla="*/ 815 w 890"/>
                                <a:gd name="T67" fmla="*/ 130 h 235"/>
                                <a:gd name="T68" fmla="*/ 750 w 890"/>
                                <a:gd name="T69" fmla="*/ 135 h 235"/>
                                <a:gd name="T70" fmla="*/ 720 w 890"/>
                                <a:gd name="T71" fmla="*/ 135 h 235"/>
                                <a:gd name="T72" fmla="*/ 690 w 890"/>
                                <a:gd name="T73" fmla="*/ 130 h 235"/>
                                <a:gd name="T74" fmla="*/ 660 w 890"/>
                                <a:gd name="T75" fmla="*/ 120 h 235"/>
                                <a:gd name="T76" fmla="*/ 635 w 890"/>
                                <a:gd name="T77" fmla="*/ 110 h 235"/>
                                <a:gd name="T78" fmla="*/ 635 w 890"/>
                                <a:gd name="T79" fmla="*/ 110 h 235"/>
                                <a:gd name="T80" fmla="*/ 540 w 890"/>
                                <a:gd name="T81" fmla="*/ 40 h 235"/>
                                <a:gd name="T82" fmla="*/ 540 w 890"/>
                                <a:gd name="T83" fmla="*/ 40 h 2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890" h="235">
                                  <a:moveTo>
                                    <a:pt x="540" y="40"/>
                                  </a:moveTo>
                                  <a:lnTo>
                                    <a:pt x="540" y="40"/>
                                  </a:lnTo>
                                  <a:lnTo>
                                    <a:pt x="515" y="25"/>
                                  </a:lnTo>
                                  <a:lnTo>
                                    <a:pt x="485" y="10"/>
                                  </a:lnTo>
                                  <a:lnTo>
                                    <a:pt x="460" y="5"/>
                                  </a:lnTo>
                                  <a:lnTo>
                                    <a:pt x="435" y="0"/>
                                  </a:lnTo>
                                  <a:lnTo>
                                    <a:pt x="410" y="5"/>
                                  </a:lnTo>
                                  <a:lnTo>
                                    <a:pt x="385" y="10"/>
                                  </a:lnTo>
                                  <a:lnTo>
                                    <a:pt x="360" y="20"/>
                                  </a:lnTo>
                                  <a:lnTo>
                                    <a:pt x="335" y="30"/>
                                  </a:lnTo>
                                  <a:lnTo>
                                    <a:pt x="275" y="70"/>
                                  </a:lnTo>
                                  <a:lnTo>
                                    <a:pt x="220" y="120"/>
                                  </a:lnTo>
                                  <a:lnTo>
                                    <a:pt x="160" y="170"/>
                                  </a:lnTo>
                                  <a:lnTo>
                                    <a:pt x="100" y="205"/>
                                  </a:lnTo>
                                  <a:lnTo>
                                    <a:pt x="75" y="220"/>
                                  </a:lnTo>
                                  <a:lnTo>
                                    <a:pt x="50" y="230"/>
                                  </a:lnTo>
                                  <a:lnTo>
                                    <a:pt x="25" y="235"/>
                                  </a:lnTo>
                                  <a:lnTo>
                                    <a:pt x="0" y="235"/>
                                  </a:lnTo>
                                  <a:lnTo>
                                    <a:pt x="50" y="235"/>
                                  </a:lnTo>
                                  <a:lnTo>
                                    <a:pt x="150" y="235"/>
                                  </a:lnTo>
                                  <a:lnTo>
                                    <a:pt x="245" y="230"/>
                                  </a:lnTo>
                                  <a:lnTo>
                                    <a:pt x="420" y="215"/>
                                  </a:lnTo>
                                  <a:lnTo>
                                    <a:pt x="590" y="190"/>
                                  </a:lnTo>
                                  <a:lnTo>
                                    <a:pt x="670" y="175"/>
                                  </a:lnTo>
                                  <a:lnTo>
                                    <a:pt x="745" y="155"/>
                                  </a:lnTo>
                                  <a:lnTo>
                                    <a:pt x="820" y="135"/>
                                  </a:lnTo>
                                  <a:lnTo>
                                    <a:pt x="890" y="110"/>
                                  </a:lnTo>
                                  <a:lnTo>
                                    <a:pt x="815" y="130"/>
                                  </a:lnTo>
                                  <a:lnTo>
                                    <a:pt x="750" y="135"/>
                                  </a:lnTo>
                                  <a:lnTo>
                                    <a:pt x="720" y="135"/>
                                  </a:lnTo>
                                  <a:lnTo>
                                    <a:pt x="690" y="130"/>
                                  </a:lnTo>
                                  <a:lnTo>
                                    <a:pt x="660" y="120"/>
                                  </a:lnTo>
                                  <a:lnTo>
                                    <a:pt x="635" y="110"/>
                                  </a:lnTo>
                                  <a:lnTo>
                                    <a:pt x="54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3446"/>
                          <wps:cNvSpPr>
                            <a:spLocks/>
                          </wps:cNvSpPr>
                          <wps:spPr bwMode="auto">
                            <a:xfrm>
                              <a:off x="605" y="1346"/>
                              <a:ext cx="1109" cy="265"/>
                            </a:xfrm>
                            <a:custGeom>
                              <a:avLst/>
                              <a:gdLst>
                                <a:gd name="T0" fmla="*/ 490 w 1109"/>
                                <a:gd name="T1" fmla="*/ 25 h 265"/>
                                <a:gd name="T2" fmla="*/ 490 w 1109"/>
                                <a:gd name="T3" fmla="*/ 25 h 265"/>
                                <a:gd name="T4" fmla="*/ 370 w 1109"/>
                                <a:gd name="T5" fmla="*/ 95 h 265"/>
                                <a:gd name="T6" fmla="*/ 370 w 1109"/>
                                <a:gd name="T7" fmla="*/ 95 h 265"/>
                                <a:gd name="T8" fmla="*/ 330 w 1109"/>
                                <a:gd name="T9" fmla="*/ 110 h 265"/>
                                <a:gd name="T10" fmla="*/ 295 w 1109"/>
                                <a:gd name="T11" fmla="*/ 120 h 265"/>
                                <a:gd name="T12" fmla="*/ 250 w 1109"/>
                                <a:gd name="T13" fmla="*/ 125 h 265"/>
                                <a:gd name="T14" fmla="*/ 205 w 1109"/>
                                <a:gd name="T15" fmla="*/ 130 h 265"/>
                                <a:gd name="T16" fmla="*/ 160 w 1109"/>
                                <a:gd name="T17" fmla="*/ 130 h 265"/>
                                <a:gd name="T18" fmla="*/ 110 w 1109"/>
                                <a:gd name="T19" fmla="*/ 130 h 265"/>
                                <a:gd name="T20" fmla="*/ 0 w 1109"/>
                                <a:gd name="T21" fmla="*/ 115 h 265"/>
                                <a:gd name="T22" fmla="*/ 0 w 1109"/>
                                <a:gd name="T23" fmla="*/ 115 h 265"/>
                                <a:gd name="T24" fmla="*/ 215 w 1109"/>
                                <a:gd name="T25" fmla="*/ 160 h 265"/>
                                <a:gd name="T26" fmla="*/ 425 w 1109"/>
                                <a:gd name="T27" fmla="*/ 200 h 265"/>
                                <a:gd name="T28" fmla="*/ 620 w 1109"/>
                                <a:gd name="T29" fmla="*/ 225 h 265"/>
                                <a:gd name="T30" fmla="*/ 815 w 1109"/>
                                <a:gd name="T31" fmla="*/ 245 h 265"/>
                                <a:gd name="T32" fmla="*/ 815 w 1109"/>
                                <a:gd name="T33" fmla="*/ 245 h 265"/>
                                <a:gd name="T34" fmla="*/ 940 w 1109"/>
                                <a:gd name="T35" fmla="*/ 255 h 265"/>
                                <a:gd name="T36" fmla="*/ 1064 w 1109"/>
                                <a:gd name="T37" fmla="*/ 265 h 265"/>
                                <a:gd name="T38" fmla="*/ 1064 w 1109"/>
                                <a:gd name="T39" fmla="*/ 265 h 265"/>
                                <a:gd name="T40" fmla="*/ 1109 w 1109"/>
                                <a:gd name="T41" fmla="*/ 265 h 265"/>
                                <a:gd name="T42" fmla="*/ 1109 w 1109"/>
                                <a:gd name="T43" fmla="*/ 265 h 265"/>
                                <a:gd name="T44" fmla="*/ 1079 w 1109"/>
                                <a:gd name="T45" fmla="*/ 260 h 265"/>
                                <a:gd name="T46" fmla="*/ 1044 w 1109"/>
                                <a:gd name="T47" fmla="*/ 255 h 265"/>
                                <a:gd name="T48" fmla="*/ 1009 w 1109"/>
                                <a:gd name="T49" fmla="*/ 245 h 265"/>
                                <a:gd name="T50" fmla="*/ 979 w 1109"/>
                                <a:gd name="T51" fmla="*/ 230 h 265"/>
                                <a:gd name="T52" fmla="*/ 945 w 1109"/>
                                <a:gd name="T53" fmla="*/ 215 h 265"/>
                                <a:gd name="T54" fmla="*/ 910 w 1109"/>
                                <a:gd name="T55" fmla="*/ 195 h 265"/>
                                <a:gd name="T56" fmla="*/ 845 w 1109"/>
                                <a:gd name="T57" fmla="*/ 145 h 265"/>
                                <a:gd name="T58" fmla="*/ 845 w 1109"/>
                                <a:gd name="T59" fmla="*/ 145 h 265"/>
                                <a:gd name="T60" fmla="*/ 780 w 1109"/>
                                <a:gd name="T61" fmla="*/ 85 h 265"/>
                                <a:gd name="T62" fmla="*/ 740 w 1109"/>
                                <a:gd name="T63" fmla="*/ 50 h 265"/>
                                <a:gd name="T64" fmla="*/ 740 w 1109"/>
                                <a:gd name="T65" fmla="*/ 50 h 265"/>
                                <a:gd name="T66" fmla="*/ 705 w 1109"/>
                                <a:gd name="T67" fmla="*/ 30 h 265"/>
                                <a:gd name="T68" fmla="*/ 670 w 1109"/>
                                <a:gd name="T69" fmla="*/ 15 h 265"/>
                                <a:gd name="T70" fmla="*/ 635 w 1109"/>
                                <a:gd name="T71" fmla="*/ 5 h 265"/>
                                <a:gd name="T72" fmla="*/ 595 w 1109"/>
                                <a:gd name="T73" fmla="*/ 0 h 265"/>
                                <a:gd name="T74" fmla="*/ 595 w 1109"/>
                                <a:gd name="T75" fmla="*/ 0 h 265"/>
                                <a:gd name="T76" fmla="*/ 570 w 1109"/>
                                <a:gd name="T77" fmla="*/ 0 h 265"/>
                                <a:gd name="T78" fmla="*/ 545 w 1109"/>
                                <a:gd name="T79" fmla="*/ 5 h 265"/>
                                <a:gd name="T80" fmla="*/ 515 w 1109"/>
                                <a:gd name="T81" fmla="*/ 10 h 265"/>
                                <a:gd name="T82" fmla="*/ 490 w 1109"/>
                                <a:gd name="T83" fmla="*/ 25 h 265"/>
                                <a:gd name="T84" fmla="*/ 490 w 1109"/>
                                <a:gd name="T85" fmla="*/ 2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109" h="265">
                                  <a:moveTo>
                                    <a:pt x="490" y="25"/>
                                  </a:moveTo>
                                  <a:lnTo>
                                    <a:pt x="490" y="25"/>
                                  </a:lnTo>
                                  <a:lnTo>
                                    <a:pt x="370" y="95"/>
                                  </a:lnTo>
                                  <a:lnTo>
                                    <a:pt x="330" y="110"/>
                                  </a:lnTo>
                                  <a:lnTo>
                                    <a:pt x="295" y="120"/>
                                  </a:lnTo>
                                  <a:lnTo>
                                    <a:pt x="250" y="125"/>
                                  </a:lnTo>
                                  <a:lnTo>
                                    <a:pt x="205" y="130"/>
                                  </a:lnTo>
                                  <a:lnTo>
                                    <a:pt x="160" y="130"/>
                                  </a:lnTo>
                                  <a:lnTo>
                                    <a:pt x="110" y="130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215" y="160"/>
                                  </a:lnTo>
                                  <a:lnTo>
                                    <a:pt x="425" y="200"/>
                                  </a:lnTo>
                                  <a:lnTo>
                                    <a:pt x="620" y="225"/>
                                  </a:lnTo>
                                  <a:lnTo>
                                    <a:pt x="815" y="245"/>
                                  </a:lnTo>
                                  <a:lnTo>
                                    <a:pt x="940" y="255"/>
                                  </a:lnTo>
                                  <a:lnTo>
                                    <a:pt x="1064" y="265"/>
                                  </a:lnTo>
                                  <a:lnTo>
                                    <a:pt x="1109" y="265"/>
                                  </a:lnTo>
                                  <a:lnTo>
                                    <a:pt x="1079" y="260"/>
                                  </a:lnTo>
                                  <a:lnTo>
                                    <a:pt x="1044" y="255"/>
                                  </a:lnTo>
                                  <a:lnTo>
                                    <a:pt x="1009" y="245"/>
                                  </a:lnTo>
                                  <a:lnTo>
                                    <a:pt x="979" y="230"/>
                                  </a:lnTo>
                                  <a:lnTo>
                                    <a:pt x="945" y="215"/>
                                  </a:lnTo>
                                  <a:lnTo>
                                    <a:pt x="910" y="195"/>
                                  </a:lnTo>
                                  <a:lnTo>
                                    <a:pt x="845" y="145"/>
                                  </a:lnTo>
                                  <a:lnTo>
                                    <a:pt x="780" y="85"/>
                                  </a:lnTo>
                                  <a:lnTo>
                                    <a:pt x="740" y="50"/>
                                  </a:lnTo>
                                  <a:lnTo>
                                    <a:pt x="705" y="30"/>
                                  </a:lnTo>
                                  <a:lnTo>
                                    <a:pt x="670" y="15"/>
                                  </a:lnTo>
                                  <a:lnTo>
                                    <a:pt x="635" y="5"/>
                                  </a:lnTo>
                                  <a:lnTo>
                                    <a:pt x="595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45" y="5"/>
                                  </a:lnTo>
                                  <a:lnTo>
                                    <a:pt x="515" y="10"/>
                                  </a:lnTo>
                                  <a:lnTo>
                                    <a:pt x="49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3447"/>
                          <wps:cNvSpPr>
                            <a:spLocks/>
                          </wps:cNvSpPr>
                          <wps:spPr bwMode="auto">
                            <a:xfrm>
                              <a:off x="420" y="1421"/>
                              <a:ext cx="2374" cy="380"/>
                            </a:xfrm>
                            <a:custGeom>
                              <a:avLst/>
                              <a:gdLst>
                                <a:gd name="T0" fmla="*/ 2374 w 2374"/>
                                <a:gd name="T1" fmla="*/ 0 h 380"/>
                                <a:gd name="T2" fmla="*/ 2214 w 2374"/>
                                <a:gd name="T3" fmla="*/ 65 h 380"/>
                                <a:gd name="T4" fmla="*/ 2139 w 2374"/>
                                <a:gd name="T5" fmla="*/ 90 h 380"/>
                                <a:gd name="T6" fmla="*/ 1989 w 2374"/>
                                <a:gd name="T7" fmla="*/ 130 h 380"/>
                                <a:gd name="T8" fmla="*/ 1739 w 2374"/>
                                <a:gd name="T9" fmla="*/ 170 h 380"/>
                                <a:gd name="T10" fmla="*/ 1564 w 2374"/>
                                <a:gd name="T11" fmla="*/ 185 h 380"/>
                                <a:gd name="T12" fmla="*/ 1369 w 2374"/>
                                <a:gd name="T13" fmla="*/ 190 h 380"/>
                                <a:gd name="T14" fmla="*/ 1319 w 2374"/>
                                <a:gd name="T15" fmla="*/ 190 h 380"/>
                                <a:gd name="T16" fmla="*/ 1294 w 2374"/>
                                <a:gd name="T17" fmla="*/ 190 h 380"/>
                                <a:gd name="T18" fmla="*/ 1249 w 2374"/>
                                <a:gd name="T19" fmla="*/ 190 h 380"/>
                                <a:gd name="T20" fmla="*/ 1125 w 2374"/>
                                <a:gd name="T21" fmla="*/ 180 h 380"/>
                                <a:gd name="T22" fmla="*/ 1000 w 2374"/>
                                <a:gd name="T23" fmla="*/ 170 h 380"/>
                                <a:gd name="T24" fmla="*/ 610 w 2374"/>
                                <a:gd name="T25" fmla="*/ 125 h 380"/>
                                <a:gd name="T26" fmla="*/ 185 w 2374"/>
                                <a:gd name="T27" fmla="*/ 40 h 380"/>
                                <a:gd name="T28" fmla="*/ 0 w 2374"/>
                                <a:gd name="T29" fmla="*/ 0 h 380"/>
                                <a:gd name="T30" fmla="*/ 40 w 2374"/>
                                <a:gd name="T31" fmla="*/ 40 h 380"/>
                                <a:gd name="T32" fmla="*/ 135 w 2374"/>
                                <a:gd name="T33" fmla="*/ 120 h 380"/>
                                <a:gd name="T34" fmla="*/ 250 w 2374"/>
                                <a:gd name="T35" fmla="*/ 190 h 380"/>
                                <a:gd name="T36" fmla="*/ 380 w 2374"/>
                                <a:gd name="T37" fmla="*/ 250 h 380"/>
                                <a:gd name="T38" fmla="*/ 455 w 2374"/>
                                <a:gd name="T39" fmla="*/ 275 h 380"/>
                                <a:gd name="T40" fmla="*/ 475 w 2374"/>
                                <a:gd name="T41" fmla="*/ 280 h 380"/>
                                <a:gd name="T42" fmla="*/ 620 w 2374"/>
                                <a:gd name="T43" fmla="*/ 320 h 380"/>
                                <a:gd name="T44" fmla="*/ 935 w 2374"/>
                                <a:gd name="T45" fmla="*/ 370 h 380"/>
                                <a:gd name="T46" fmla="*/ 1100 w 2374"/>
                                <a:gd name="T47" fmla="*/ 380 h 380"/>
                                <a:gd name="T48" fmla="*/ 1100 w 2374"/>
                                <a:gd name="T49" fmla="*/ 380 h 380"/>
                                <a:gd name="T50" fmla="*/ 1354 w 2374"/>
                                <a:gd name="T51" fmla="*/ 375 h 380"/>
                                <a:gd name="T52" fmla="*/ 1434 w 2374"/>
                                <a:gd name="T53" fmla="*/ 365 h 380"/>
                                <a:gd name="T54" fmla="*/ 1614 w 2374"/>
                                <a:gd name="T55" fmla="*/ 335 h 380"/>
                                <a:gd name="T56" fmla="*/ 1789 w 2374"/>
                                <a:gd name="T57" fmla="*/ 295 h 380"/>
                                <a:gd name="T58" fmla="*/ 1804 w 2374"/>
                                <a:gd name="T59" fmla="*/ 290 h 380"/>
                                <a:gd name="T60" fmla="*/ 1884 w 2374"/>
                                <a:gd name="T61" fmla="*/ 265 h 380"/>
                                <a:gd name="T62" fmla="*/ 2044 w 2374"/>
                                <a:gd name="T63" fmla="*/ 205 h 380"/>
                                <a:gd name="T64" fmla="*/ 2184 w 2374"/>
                                <a:gd name="T65" fmla="*/ 130 h 380"/>
                                <a:gd name="T66" fmla="*/ 2314 w 2374"/>
                                <a:gd name="T67" fmla="*/ 45 h 380"/>
                                <a:gd name="T68" fmla="*/ 2374 w 2374"/>
                                <a:gd name="T69" fmla="*/ 0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2374" h="380">
                                  <a:moveTo>
                                    <a:pt x="2374" y="0"/>
                                  </a:moveTo>
                                  <a:lnTo>
                                    <a:pt x="2374" y="0"/>
                                  </a:lnTo>
                                  <a:lnTo>
                                    <a:pt x="2294" y="35"/>
                                  </a:lnTo>
                                  <a:lnTo>
                                    <a:pt x="2214" y="65"/>
                                  </a:lnTo>
                                  <a:lnTo>
                                    <a:pt x="2139" y="90"/>
                                  </a:lnTo>
                                  <a:lnTo>
                                    <a:pt x="2064" y="110"/>
                                  </a:lnTo>
                                  <a:lnTo>
                                    <a:pt x="1989" y="130"/>
                                  </a:lnTo>
                                  <a:lnTo>
                                    <a:pt x="1909" y="145"/>
                                  </a:lnTo>
                                  <a:lnTo>
                                    <a:pt x="1739" y="170"/>
                                  </a:lnTo>
                                  <a:lnTo>
                                    <a:pt x="1564" y="185"/>
                                  </a:lnTo>
                                  <a:lnTo>
                                    <a:pt x="1469" y="190"/>
                                  </a:lnTo>
                                  <a:lnTo>
                                    <a:pt x="1369" y="190"/>
                                  </a:lnTo>
                                  <a:lnTo>
                                    <a:pt x="1319" y="190"/>
                                  </a:lnTo>
                                  <a:lnTo>
                                    <a:pt x="1294" y="190"/>
                                  </a:lnTo>
                                  <a:lnTo>
                                    <a:pt x="1249" y="190"/>
                                  </a:lnTo>
                                  <a:lnTo>
                                    <a:pt x="1125" y="180"/>
                                  </a:lnTo>
                                  <a:lnTo>
                                    <a:pt x="1000" y="170"/>
                                  </a:lnTo>
                                  <a:lnTo>
                                    <a:pt x="805" y="150"/>
                                  </a:lnTo>
                                  <a:lnTo>
                                    <a:pt x="610" y="125"/>
                                  </a:lnTo>
                                  <a:lnTo>
                                    <a:pt x="400" y="85"/>
                                  </a:lnTo>
                                  <a:lnTo>
                                    <a:pt x="185" y="4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85" y="80"/>
                                  </a:lnTo>
                                  <a:lnTo>
                                    <a:pt x="135" y="120"/>
                                  </a:lnTo>
                                  <a:lnTo>
                                    <a:pt x="190" y="155"/>
                                  </a:lnTo>
                                  <a:lnTo>
                                    <a:pt x="250" y="190"/>
                                  </a:lnTo>
                                  <a:lnTo>
                                    <a:pt x="315" y="220"/>
                                  </a:lnTo>
                                  <a:lnTo>
                                    <a:pt x="380" y="250"/>
                                  </a:lnTo>
                                  <a:lnTo>
                                    <a:pt x="455" y="275"/>
                                  </a:lnTo>
                                  <a:lnTo>
                                    <a:pt x="475" y="280"/>
                                  </a:lnTo>
                                  <a:lnTo>
                                    <a:pt x="550" y="305"/>
                                  </a:lnTo>
                                  <a:lnTo>
                                    <a:pt x="620" y="320"/>
                                  </a:lnTo>
                                  <a:lnTo>
                                    <a:pt x="775" y="355"/>
                                  </a:lnTo>
                                  <a:lnTo>
                                    <a:pt x="935" y="370"/>
                                  </a:lnTo>
                                  <a:lnTo>
                                    <a:pt x="1100" y="380"/>
                                  </a:lnTo>
                                  <a:lnTo>
                                    <a:pt x="1269" y="380"/>
                                  </a:lnTo>
                                  <a:lnTo>
                                    <a:pt x="1354" y="375"/>
                                  </a:lnTo>
                                  <a:lnTo>
                                    <a:pt x="1434" y="365"/>
                                  </a:lnTo>
                                  <a:lnTo>
                                    <a:pt x="1524" y="355"/>
                                  </a:lnTo>
                                  <a:lnTo>
                                    <a:pt x="1614" y="335"/>
                                  </a:lnTo>
                                  <a:lnTo>
                                    <a:pt x="1699" y="320"/>
                                  </a:lnTo>
                                  <a:lnTo>
                                    <a:pt x="1789" y="295"/>
                                  </a:lnTo>
                                  <a:lnTo>
                                    <a:pt x="1804" y="290"/>
                                  </a:lnTo>
                                  <a:lnTo>
                                    <a:pt x="1884" y="265"/>
                                  </a:lnTo>
                                  <a:lnTo>
                                    <a:pt x="1964" y="235"/>
                                  </a:lnTo>
                                  <a:lnTo>
                                    <a:pt x="2044" y="205"/>
                                  </a:lnTo>
                                  <a:lnTo>
                                    <a:pt x="2114" y="170"/>
                                  </a:lnTo>
                                  <a:lnTo>
                                    <a:pt x="2184" y="130"/>
                                  </a:lnTo>
                                  <a:lnTo>
                                    <a:pt x="2249" y="90"/>
                                  </a:lnTo>
                                  <a:lnTo>
                                    <a:pt x="2314" y="45"/>
                                  </a:lnTo>
                                  <a:lnTo>
                                    <a:pt x="23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3448"/>
                          <wps:cNvSpPr>
                            <a:spLocks/>
                          </wps:cNvSpPr>
                          <wps:spPr bwMode="auto">
                            <a:xfrm>
                              <a:off x="1984" y="1421"/>
                              <a:ext cx="810" cy="290"/>
                            </a:xfrm>
                            <a:custGeom>
                              <a:avLst/>
                              <a:gdLst>
                                <a:gd name="T0" fmla="*/ 810 w 810"/>
                                <a:gd name="T1" fmla="*/ 0 h 290"/>
                                <a:gd name="T2" fmla="*/ 810 w 810"/>
                                <a:gd name="T3" fmla="*/ 0 h 290"/>
                                <a:gd name="T4" fmla="*/ 730 w 810"/>
                                <a:gd name="T5" fmla="*/ 35 h 290"/>
                                <a:gd name="T6" fmla="*/ 650 w 810"/>
                                <a:gd name="T7" fmla="*/ 65 h 290"/>
                                <a:gd name="T8" fmla="*/ 650 w 810"/>
                                <a:gd name="T9" fmla="*/ 65 h 290"/>
                                <a:gd name="T10" fmla="*/ 575 w 810"/>
                                <a:gd name="T11" fmla="*/ 90 h 290"/>
                                <a:gd name="T12" fmla="*/ 500 w 810"/>
                                <a:gd name="T13" fmla="*/ 110 h 290"/>
                                <a:gd name="T14" fmla="*/ 425 w 810"/>
                                <a:gd name="T15" fmla="*/ 130 h 290"/>
                                <a:gd name="T16" fmla="*/ 345 w 810"/>
                                <a:gd name="T17" fmla="*/ 145 h 290"/>
                                <a:gd name="T18" fmla="*/ 175 w 810"/>
                                <a:gd name="T19" fmla="*/ 170 h 290"/>
                                <a:gd name="T20" fmla="*/ 0 w 810"/>
                                <a:gd name="T21" fmla="*/ 185 h 290"/>
                                <a:gd name="T22" fmla="*/ 240 w 810"/>
                                <a:gd name="T23" fmla="*/ 290 h 290"/>
                                <a:gd name="T24" fmla="*/ 240 w 810"/>
                                <a:gd name="T25" fmla="*/ 290 h 290"/>
                                <a:gd name="T26" fmla="*/ 320 w 810"/>
                                <a:gd name="T27" fmla="*/ 265 h 290"/>
                                <a:gd name="T28" fmla="*/ 400 w 810"/>
                                <a:gd name="T29" fmla="*/ 235 h 290"/>
                                <a:gd name="T30" fmla="*/ 480 w 810"/>
                                <a:gd name="T31" fmla="*/ 205 h 290"/>
                                <a:gd name="T32" fmla="*/ 550 w 810"/>
                                <a:gd name="T33" fmla="*/ 170 h 290"/>
                                <a:gd name="T34" fmla="*/ 620 w 810"/>
                                <a:gd name="T35" fmla="*/ 130 h 290"/>
                                <a:gd name="T36" fmla="*/ 685 w 810"/>
                                <a:gd name="T37" fmla="*/ 90 h 290"/>
                                <a:gd name="T38" fmla="*/ 750 w 810"/>
                                <a:gd name="T39" fmla="*/ 45 h 290"/>
                                <a:gd name="T40" fmla="*/ 810 w 810"/>
                                <a:gd name="T41" fmla="*/ 0 h 290"/>
                                <a:gd name="T42" fmla="*/ 810 w 810"/>
                                <a:gd name="T43" fmla="*/ 0 h 2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810" h="290">
                                  <a:moveTo>
                                    <a:pt x="810" y="0"/>
                                  </a:moveTo>
                                  <a:lnTo>
                                    <a:pt x="810" y="0"/>
                                  </a:lnTo>
                                  <a:lnTo>
                                    <a:pt x="730" y="35"/>
                                  </a:lnTo>
                                  <a:lnTo>
                                    <a:pt x="650" y="65"/>
                                  </a:lnTo>
                                  <a:lnTo>
                                    <a:pt x="575" y="90"/>
                                  </a:lnTo>
                                  <a:lnTo>
                                    <a:pt x="500" y="110"/>
                                  </a:lnTo>
                                  <a:lnTo>
                                    <a:pt x="425" y="130"/>
                                  </a:lnTo>
                                  <a:lnTo>
                                    <a:pt x="345" y="145"/>
                                  </a:lnTo>
                                  <a:lnTo>
                                    <a:pt x="175" y="170"/>
                                  </a:lnTo>
                                  <a:lnTo>
                                    <a:pt x="0" y="185"/>
                                  </a:lnTo>
                                  <a:lnTo>
                                    <a:pt x="240" y="290"/>
                                  </a:lnTo>
                                  <a:lnTo>
                                    <a:pt x="320" y="265"/>
                                  </a:lnTo>
                                  <a:lnTo>
                                    <a:pt x="400" y="235"/>
                                  </a:lnTo>
                                  <a:lnTo>
                                    <a:pt x="480" y="205"/>
                                  </a:lnTo>
                                  <a:lnTo>
                                    <a:pt x="550" y="170"/>
                                  </a:lnTo>
                                  <a:lnTo>
                                    <a:pt x="620" y="130"/>
                                  </a:lnTo>
                                  <a:lnTo>
                                    <a:pt x="685" y="90"/>
                                  </a:lnTo>
                                  <a:lnTo>
                                    <a:pt x="750" y="45"/>
                                  </a:lnTo>
                                  <a:lnTo>
                                    <a:pt x="81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3449"/>
                          <wps:cNvSpPr>
                            <a:spLocks/>
                          </wps:cNvSpPr>
                          <wps:spPr bwMode="auto">
                            <a:xfrm>
                              <a:off x="420" y="1421"/>
                              <a:ext cx="1000" cy="280"/>
                            </a:xfrm>
                            <a:custGeom>
                              <a:avLst/>
                              <a:gdLst>
                                <a:gd name="T0" fmla="*/ 455 w 1000"/>
                                <a:gd name="T1" fmla="*/ 275 h 280"/>
                                <a:gd name="T2" fmla="*/ 455 w 1000"/>
                                <a:gd name="T3" fmla="*/ 275 h 280"/>
                                <a:gd name="T4" fmla="*/ 475 w 1000"/>
                                <a:gd name="T5" fmla="*/ 280 h 280"/>
                                <a:gd name="T6" fmla="*/ 475 w 1000"/>
                                <a:gd name="T7" fmla="*/ 280 h 280"/>
                                <a:gd name="T8" fmla="*/ 620 w 1000"/>
                                <a:gd name="T9" fmla="*/ 270 h 280"/>
                                <a:gd name="T10" fmla="*/ 690 w 1000"/>
                                <a:gd name="T11" fmla="*/ 260 h 280"/>
                                <a:gd name="T12" fmla="*/ 760 w 1000"/>
                                <a:gd name="T13" fmla="*/ 250 h 280"/>
                                <a:gd name="T14" fmla="*/ 820 w 1000"/>
                                <a:gd name="T15" fmla="*/ 235 h 280"/>
                                <a:gd name="T16" fmla="*/ 885 w 1000"/>
                                <a:gd name="T17" fmla="*/ 215 h 280"/>
                                <a:gd name="T18" fmla="*/ 940 w 1000"/>
                                <a:gd name="T19" fmla="*/ 195 h 280"/>
                                <a:gd name="T20" fmla="*/ 1000 w 1000"/>
                                <a:gd name="T21" fmla="*/ 170 h 280"/>
                                <a:gd name="T22" fmla="*/ 1000 w 1000"/>
                                <a:gd name="T23" fmla="*/ 170 h 280"/>
                                <a:gd name="T24" fmla="*/ 805 w 1000"/>
                                <a:gd name="T25" fmla="*/ 150 h 280"/>
                                <a:gd name="T26" fmla="*/ 610 w 1000"/>
                                <a:gd name="T27" fmla="*/ 125 h 280"/>
                                <a:gd name="T28" fmla="*/ 400 w 1000"/>
                                <a:gd name="T29" fmla="*/ 85 h 280"/>
                                <a:gd name="T30" fmla="*/ 185 w 1000"/>
                                <a:gd name="T31" fmla="*/ 40 h 280"/>
                                <a:gd name="T32" fmla="*/ 185 w 1000"/>
                                <a:gd name="T33" fmla="*/ 40 h 280"/>
                                <a:gd name="T34" fmla="*/ 0 w 1000"/>
                                <a:gd name="T35" fmla="*/ 0 h 280"/>
                                <a:gd name="T36" fmla="*/ 0 w 1000"/>
                                <a:gd name="T37" fmla="*/ 0 h 280"/>
                                <a:gd name="T38" fmla="*/ 40 w 1000"/>
                                <a:gd name="T39" fmla="*/ 40 h 280"/>
                                <a:gd name="T40" fmla="*/ 85 w 1000"/>
                                <a:gd name="T41" fmla="*/ 80 h 280"/>
                                <a:gd name="T42" fmla="*/ 135 w 1000"/>
                                <a:gd name="T43" fmla="*/ 120 h 280"/>
                                <a:gd name="T44" fmla="*/ 190 w 1000"/>
                                <a:gd name="T45" fmla="*/ 155 h 280"/>
                                <a:gd name="T46" fmla="*/ 250 w 1000"/>
                                <a:gd name="T47" fmla="*/ 190 h 280"/>
                                <a:gd name="T48" fmla="*/ 315 w 1000"/>
                                <a:gd name="T49" fmla="*/ 220 h 280"/>
                                <a:gd name="T50" fmla="*/ 380 w 1000"/>
                                <a:gd name="T51" fmla="*/ 250 h 280"/>
                                <a:gd name="T52" fmla="*/ 455 w 1000"/>
                                <a:gd name="T53" fmla="*/ 275 h 280"/>
                                <a:gd name="T54" fmla="*/ 455 w 1000"/>
                                <a:gd name="T55" fmla="*/ 275 h 2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1000" h="280">
                                  <a:moveTo>
                                    <a:pt x="455" y="275"/>
                                  </a:moveTo>
                                  <a:lnTo>
                                    <a:pt x="455" y="275"/>
                                  </a:lnTo>
                                  <a:lnTo>
                                    <a:pt x="475" y="280"/>
                                  </a:lnTo>
                                  <a:lnTo>
                                    <a:pt x="620" y="270"/>
                                  </a:lnTo>
                                  <a:lnTo>
                                    <a:pt x="690" y="260"/>
                                  </a:lnTo>
                                  <a:lnTo>
                                    <a:pt x="760" y="250"/>
                                  </a:lnTo>
                                  <a:lnTo>
                                    <a:pt x="820" y="235"/>
                                  </a:lnTo>
                                  <a:lnTo>
                                    <a:pt x="885" y="215"/>
                                  </a:lnTo>
                                  <a:lnTo>
                                    <a:pt x="940" y="195"/>
                                  </a:lnTo>
                                  <a:lnTo>
                                    <a:pt x="1000" y="170"/>
                                  </a:lnTo>
                                  <a:lnTo>
                                    <a:pt x="805" y="150"/>
                                  </a:lnTo>
                                  <a:lnTo>
                                    <a:pt x="610" y="125"/>
                                  </a:lnTo>
                                  <a:lnTo>
                                    <a:pt x="400" y="85"/>
                                  </a:lnTo>
                                  <a:lnTo>
                                    <a:pt x="185" y="4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85" y="80"/>
                                  </a:lnTo>
                                  <a:lnTo>
                                    <a:pt x="135" y="120"/>
                                  </a:lnTo>
                                  <a:lnTo>
                                    <a:pt x="190" y="155"/>
                                  </a:lnTo>
                                  <a:lnTo>
                                    <a:pt x="250" y="190"/>
                                  </a:lnTo>
                                  <a:lnTo>
                                    <a:pt x="315" y="220"/>
                                  </a:lnTo>
                                  <a:lnTo>
                                    <a:pt x="380" y="250"/>
                                  </a:lnTo>
                                  <a:lnTo>
                                    <a:pt x="455" y="2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3450"/>
                          <wps:cNvSpPr>
                            <a:spLocks/>
                          </wps:cNvSpPr>
                          <wps:spPr bwMode="auto">
                            <a:xfrm>
                              <a:off x="1520" y="1611"/>
                              <a:ext cx="334" cy="190"/>
                            </a:xfrm>
                            <a:custGeom>
                              <a:avLst/>
                              <a:gdLst>
                                <a:gd name="T0" fmla="*/ 219 w 334"/>
                                <a:gd name="T1" fmla="*/ 0 h 190"/>
                                <a:gd name="T2" fmla="*/ 219 w 334"/>
                                <a:gd name="T3" fmla="*/ 0 h 190"/>
                                <a:gd name="T4" fmla="*/ 194 w 334"/>
                                <a:gd name="T5" fmla="*/ 0 h 190"/>
                                <a:gd name="T6" fmla="*/ 194 w 334"/>
                                <a:gd name="T7" fmla="*/ 0 h 190"/>
                                <a:gd name="T8" fmla="*/ 149 w 334"/>
                                <a:gd name="T9" fmla="*/ 0 h 190"/>
                                <a:gd name="T10" fmla="*/ 149 w 334"/>
                                <a:gd name="T11" fmla="*/ 0 h 190"/>
                                <a:gd name="T12" fmla="*/ 129 w 334"/>
                                <a:gd name="T13" fmla="*/ 40 h 190"/>
                                <a:gd name="T14" fmla="*/ 94 w 334"/>
                                <a:gd name="T15" fmla="*/ 85 h 190"/>
                                <a:gd name="T16" fmla="*/ 54 w 334"/>
                                <a:gd name="T17" fmla="*/ 135 h 190"/>
                                <a:gd name="T18" fmla="*/ 0 w 334"/>
                                <a:gd name="T19" fmla="*/ 190 h 190"/>
                                <a:gd name="T20" fmla="*/ 0 w 334"/>
                                <a:gd name="T21" fmla="*/ 190 h 190"/>
                                <a:gd name="T22" fmla="*/ 0 w 334"/>
                                <a:gd name="T23" fmla="*/ 190 h 190"/>
                                <a:gd name="T24" fmla="*/ 0 w 334"/>
                                <a:gd name="T25" fmla="*/ 190 h 190"/>
                                <a:gd name="T26" fmla="*/ 169 w 334"/>
                                <a:gd name="T27" fmla="*/ 190 h 190"/>
                                <a:gd name="T28" fmla="*/ 254 w 334"/>
                                <a:gd name="T29" fmla="*/ 185 h 190"/>
                                <a:gd name="T30" fmla="*/ 334 w 334"/>
                                <a:gd name="T31" fmla="*/ 175 h 190"/>
                                <a:gd name="T32" fmla="*/ 269 w 334"/>
                                <a:gd name="T33" fmla="*/ 0 h 190"/>
                                <a:gd name="T34" fmla="*/ 269 w 334"/>
                                <a:gd name="T35" fmla="*/ 0 h 190"/>
                                <a:gd name="T36" fmla="*/ 219 w 334"/>
                                <a:gd name="T37" fmla="*/ 0 h 190"/>
                                <a:gd name="T38" fmla="*/ 219 w 334"/>
                                <a:gd name="T39" fmla="*/ 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334" h="190">
                                  <a:moveTo>
                                    <a:pt x="219" y="0"/>
                                  </a:moveTo>
                                  <a:lnTo>
                                    <a:pt x="219" y="0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149" y="0"/>
                                  </a:lnTo>
                                  <a:lnTo>
                                    <a:pt x="129" y="40"/>
                                  </a:lnTo>
                                  <a:lnTo>
                                    <a:pt x="94" y="85"/>
                                  </a:lnTo>
                                  <a:lnTo>
                                    <a:pt x="54" y="135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169" y="190"/>
                                  </a:lnTo>
                                  <a:lnTo>
                                    <a:pt x="254" y="185"/>
                                  </a:lnTo>
                                  <a:lnTo>
                                    <a:pt x="334" y="175"/>
                                  </a:lnTo>
                                  <a:lnTo>
                                    <a:pt x="269" y="0"/>
                                  </a:lnTo>
                                  <a:lnTo>
                                    <a:pt x="21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>
                                <a:lumMod val="75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3451"/>
                          <wps:cNvSpPr>
                            <a:spLocks/>
                          </wps:cNvSpPr>
                          <wps:spPr bwMode="auto">
                            <a:xfrm>
                              <a:off x="2029" y="1431"/>
                              <a:ext cx="210" cy="125"/>
                            </a:xfrm>
                            <a:custGeom>
                              <a:avLst/>
                              <a:gdLst>
                                <a:gd name="T0" fmla="*/ 210 w 210"/>
                                <a:gd name="T1" fmla="*/ 40 h 125"/>
                                <a:gd name="T2" fmla="*/ 210 w 210"/>
                                <a:gd name="T3" fmla="*/ 40 h 125"/>
                                <a:gd name="T4" fmla="*/ 200 w 210"/>
                                <a:gd name="T5" fmla="*/ 25 h 125"/>
                                <a:gd name="T6" fmla="*/ 195 w 210"/>
                                <a:gd name="T7" fmla="*/ 15 h 125"/>
                                <a:gd name="T8" fmla="*/ 185 w 210"/>
                                <a:gd name="T9" fmla="*/ 5 h 125"/>
                                <a:gd name="T10" fmla="*/ 175 w 210"/>
                                <a:gd name="T11" fmla="*/ 0 h 125"/>
                                <a:gd name="T12" fmla="*/ 175 w 210"/>
                                <a:gd name="T13" fmla="*/ 0 h 125"/>
                                <a:gd name="T14" fmla="*/ 160 w 210"/>
                                <a:gd name="T15" fmla="*/ 0 h 125"/>
                                <a:gd name="T16" fmla="*/ 140 w 210"/>
                                <a:gd name="T17" fmla="*/ 5 h 125"/>
                                <a:gd name="T18" fmla="*/ 120 w 210"/>
                                <a:gd name="T19" fmla="*/ 15 h 125"/>
                                <a:gd name="T20" fmla="*/ 95 w 210"/>
                                <a:gd name="T21" fmla="*/ 25 h 125"/>
                                <a:gd name="T22" fmla="*/ 95 w 210"/>
                                <a:gd name="T23" fmla="*/ 25 h 125"/>
                                <a:gd name="T24" fmla="*/ 70 w 210"/>
                                <a:gd name="T25" fmla="*/ 45 h 125"/>
                                <a:gd name="T26" fmla="*/ 45 w 210"/>
                                <a:gd name="T27" fmla="*/ 65 h 125"/>
                                <a:gd name="T28" fmla="*/ 20 w 210"/>
                                <a:gd name="T29" fmla="*/ 90 h 125"/>
                                <a:gd name="T30" fmla="*/ 0 w 210"/>
                                <a:gd name="T31" fmla="*/ 115 h 125"/>
                                <a:gd name="T32" fmla="*/ 0 w 210"/>
                                <a:gd name="T33" fmla="*/ 115 h 125"/>
                                <a:gd name="T34" fmla="*/ 65 w 210"/>
                                <a:gd name="T35" fmla="*/ 120 h 125"/>
                                <a:gd name="T36" fmla="*/ 120 w 210"/>
                                <a:gd name="T37" fmla="*/ 125 h 125"/>
                                <a:gd name="T38" fmla="*/ 160 w 210"/>
                                <a:gd name="T39" fmla="*/ 115 h 125"/>
                                <a:gd name="T40" fmla="*/ 180 w 210"/>
                                <a:gd name="T41" fmla="*/ 105 h 125"/>
                                <a:gd name="T42" fmla="*/ 190 w 210"/>
                                <a:gd name="T43" fmla="*/ 95 h 125"/>
                                <a:gd name="T44" fmla="*/ 190 w 210"/>
                                <a:gd name="T45" fmla="*/ 95 h 125"/>
                                <a:gd name="T46" fmla="*/ 205 w 210"/>
                                <a:gd name="T47" fmla="*/ 85 h 125"/>
                                <a:gd name="T48" fmla="*/ 210 w 210"/>
                                <a:gd name="T49" fmla="*/ 70 h 125"/>
                                <a:gd name="T50" fmla="*/ 210 w 210"/>
                                <a:gd name="T51" fmla="*/ 55 h 125"/>
                                <a:gd name="T52" fmla="*/ 210 w 210"/>
                                <a:gd name="T53" fmla="*/ 40 h 125"/>
                                <a:gd name="T54" fmla="*/ 210 w 210"/>
                                <a:gd name="T55" fmla="*/ 40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10" h="125">
                                  <a:moveTo>
                                    <a:pt x="210" y="40"/>
                                  </a:moveTo>
                                  <a:lnTo>
                                    <a:pt x="210" y="40"/>
                                  </a:lnTo>
                                  <a:lnTo>
                                    <a:pt x="200" y="25"/>
                                  </a:lnTo>
                                  <a:lnTo>
                                    <a:pt x="195" y="15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175" y="0"/>
                                  </a:lnTo>
                                  <a:lnTo>
                                    <a:pt x="160" y="0"/>
                                  </a:lnTo>
                                  <a:lnTo>
                                    <a:pt x="140" y="5"/>
                                  </a:lnTo>
                                  <a:lnTo>
                                    <a:pt x="120" y="15"/>
                                  </a:lnTo>
                                  <a:lnTo>
                                    <a:pt x="95" y="25"/>
                                  </a:lnTo>
                                  <a:lnTo>
                                    <a:pt x="70" y="45"/>
                                  </a:lnTo>
                                  <a:lnTo>
                                    <a:pt x="45" y="65"/>
                                  </a:lnTo>
                                  <a:lnTo>
                                    <a:pt x="20" y="90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65" y="120"/>
                                  </a:lnTo>
                                  <a:lnTo>
                                    <a:pt x="120" y="125"/>
                                  </a:lnTo>
                                  <a:lnTo>
                                    <a:pt x="160" y="115"/>
                                  </a:lnTo>
                                  <a:lnTo>
                                    <a:pt x="180" y="105"/>
                                  </a:lnTo>
                                  <a:lnTo>
                                    <a:pt x="190" y="95"/>
                                  </a:lnTo>
                                  <a:lnTo>
                                    <a:pt x="205" y="85"/>
                                  </a:lnTo>
                                  <a:lnTo>
                                    <a:pt x="210" y="70"/>
                                  </a:lnTo>
                                  <a:lnTo>
                                    <a:pt x="210" y="55"/>
                                  </a:lnTo>
                                  <a:lnTo>
                                    <a:pt x="21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3452"/>
                          <wps:cNvSpPr>
                            <a:spLocks/>
                          </wps:cNvSpPr>
                          <wps:spPr bwMode="auto">
                            <a:xfrm>
                              <a:off x="1135" y="1396"/>
                              <a:ext cx="200" cy="130"/>
                            </a:xfrm>
                            <a:custGeom>
                              <a:avLst/>
                              <a:gdLst>
                                <a:gd name="T0" fmla="*/ 5 w 200"/>
                                <a:gd name="T1" fmla="*/ 35 h 130"/>
                                <a:gd name="T2" fmla="*/ 5 w 200"/>
                                <a:gd name="T3" fmla="*/ 35 h 130"/>
                                <a:gd name="T4" fmla="*/ 0 w 200"/>
                                <a:gd name="T5" fmla="*/ 50 h 130"/>
                                <a:gd name="T6" fmla="*/ 0 w 200"/>
                                <a:gd name="T7" fmla="*/ 65 h 130"/>
                                <a:gd name="T8" fmla="*/ 5 w 200"/>
                                <a:gd name="T9" fmla="*/ 80 h 130"/>
                                <a:gd name="T10" fmla="*/ 15 w 200"/>
                                <a:gd name="T11" fmla="*/ 95 h 130"/>
                                <a:gd name="T12" fmla="*/ 15 w 200"/>
                                <a:gd name="T13" fmla="*/ 95 h 130"/>
                                <a:gd name="T14" fmla="*/ 25 w 200"/>
                                <a:gd name="T15" fmla="*/ 105 h 130"/>
                                <a:gd name="T16" fmla="*/ 40 w 200"/>
                                <a:gd name="T17" fmla="*/ 115 h 130"/>
                                <a:gd name="T18" fmla="*/ 85 w 200"/>
                                <a:gd name="T19" fmla="*/ 125 h 130"/>
                                <a:gd name="T20" fmla="*/ 135 w 200"/>
                                <a:gd name="T21" fmla="*/ 130 h 130"/>
                                <a:gd name="T22" fmla="*/ 200 w 200"/>
                                <a:gd name="T23" fmla="*/ 125 h 130"/>
                                <a:gd name="T24" fmla="*/ 200 w 200"/>
                                <a:gd name="T25" fmla="*/ 125 h 130"/>
                                <a:gd name="T26" fmla="*/ 185 w 200"/>
                                <a:gd name="T27" fmla="*/ 100 h 130"/>
                                <a:gd name="T28" fmla="*/ 165 w 200"/>
                                <a:gd name="T29" fmla="*/ 75 h 130"/>
                                <a:gd name="T30" fmla="*/ 140 w 200"/>
                                <a:gd name="T31" fmla="*/ 55 h 130"/>
                                <a:gd name="T32" fmla="*/ 120 w 200"/>
                                <a:gd name="T33" fmla="*/ 35 h 130"/>
                                <a:gd name="T34" fmla="*/ 120 w 200"/>
                                <a:gd name="T35" fmla="*/ 35 h 130"/>
                                <a:gd name="T36" fmla="*/ 95 w 200"/>
                                <a:gd name="T37" fmla="*/ 15 h 130"/>
                                <a:gd name="T38" fmla="*/ 70 w 200"/>
                                <a:gd name="T39" fmla="*/ 5 h 130"/>
                                <a:gd name="T40" fmla="*/ 55 w 200"/>
                                <a:gd name="T41" fmla="*/ 0 h 130"/>
                                <a:gd name="T42" fmla="*/ 40 w 200"/>
                                <a:gd name="T43" fmla="*/ 0 h 130"/>
                                <a:gd name="T44" fmla="*/ 40 w 200"/>
                                <a:gd name="T45" fmla="*/ 0 h 130"/>
                                <a:gd name="T46" fmla="*/ 30 w 200"/>
                                <a:gd name="T47" fmla="*/ 5 h 130"/>
                                <a:gd name="T48" fmla="*/ 20 w 200"/>
                                <a:gd name="T49" fmla="*/ 10 h 130"/>
                                <a:gd name="T50" fmla="*/ 5 w 200"/>
                                <a:gd name="T51" fmla="*/ 35 h 130"/>
                                <a:gd name="T52" fmla="*/ 5 w 200"/>
                                <a:gd name="T53" fmla="*/ 35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200" h="130">
                                  <a:moveTo>
                                    <a:pt x="5" y="35"/>
                                  </a:moveTo>
                                  <a:lnTo>
                                    <a:pt x="5" y="35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5" y="80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25" y="105"/>
                                  </a:lnTo>
                                  <a:lnTo>
                                    <a:pt x="40" y="115"/>
                                  </a:lnTo>
                                  <a:lnTo>
                                    <a:pt x="85" y="125"/>
                                  </a:lnTo>
                                  <a:lnTo>
                                    <a:pt x="135" y="130"/>
                                  </a:lnTo>
                                  <a:lnTo>
                                    <a:pt x="200" y="125"/>
                                  </a:lnTo>
                                  <a:lnTo>
                                    <a:pt x="185" y="100"/>
                                  </a:lnTo>
                                  <a:lnTo>
                                    <a:pt x="165" y="75"/>
                                  </a:lnTo>
                                  <a:lnTo>
                                    <a:pt x="140" y="55"/>
                                  </a:lnTo>
                                  <a:lnTo>
                                    <a:pt x="120" y="35"/>
                                  </a:lnTo>
                                  <a:lnTo>
                                    <a:pt x="95" y="15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30" y="5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5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 w="3175"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1" name="AutoShape 3453"/>
                        <wps:cNvSpPr>
                          <a:spLocks noChangeArrowheads="1"/>
                        </wps:cNvSpPr>
                        <wps:spPr bwMode="auto">
                          <a:xfrm rot="2136140">
                            <a:off x="8680" y="1802"/>
                            <a:ext cx="671" cy="672"/>
                          </a:xfrm>
                          <a:prstGeom prst="sun">
                            <a:avLst>
                              <a:gd name="adj" fmla="val 25000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  <a:alpha val="60001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29783" dir="3885598" algn="ctr" rotWithShape="0">
                                    <a:schemeClr val="accent6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26" o:spid="_x0000_s1026" style="position:absolute;margin-left:47.35pt;margin-top:43.15pt;width:446.35pt;height:193.2pt;z-index:251956218" coordorigin="1667,1583" coordsize="8927,386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">
                <v:rect id="Rectangle 3320" o:spid="_x0000_s1027" style="position:absolute;left:1667;top:1583;width:8927;height:380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036axgAA&#10;ANsAAAAPAAAAZHJzL2Rvd25yZXYueG1sRI9BawIxFITvhf6H8Aq9SM22ReuuRhHbgp5qt3rw9tg8&#10;N0s3L0uS6vbfm4LQ4zAz3zCzRW9bcSIfGscKHocZCOLK6YZrBbuv94cJiBCRNbaOScEvBVjMb29m&#10;WGh35k86lbEWCcKhQAUmxq6QMlSGLIah64iTd3TeYkzS11J7PCe4beVTlo2lxYbTgsGOVoaq7/LH&#10;Kignm5f+lbf5YPMxeNv5vRkdcqPU/V2/nIKI1Mf/8LW91gqec/j7kn6AnF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W036axgAAANsAAAAPAAAAAAAAAAAAAAAAAJcCAABkcnMv&#10;ZG93bnJldi54bWxQSwUGAAAAAAQABAD1AAAAigMAAAAA&#10;" fillcolor="#c3e0f2 [662]" stroked="f" strokecolor="#4da4d8 [1942]" strokeweight="1pt">
                  <v:fill opacity="39321f"/>
                  <v:shadow color="#0d2b3d [1606]" opacity=".5" offset="1pt"/>
                </v:rect>
                <v:shape id="Freeform 3322" o:spid="_x0000_s1028" style="position:absolute;left:1667;top:3316;width:8911;height:2131;visibility:visible;mso-wrap-style:square;v-text-anchor:top" coordsize="11748,410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9a3USwgAA&#10;ANsAAAAPAAAAZHJzL2Rvd25yZXYueG1sRE/LisIwFN0L8w/hDsxGxnQGdaQaZXBQRHDhA9xemmtb&#10;prmJTazVrzcLweXhvCez1lSiodqXlhV89RIQxJnVJecKDvvF5wiED8gaK8uk4EYeZtO3zgRTba+8&#10;pWYXchFD2KeooAjBpVL6rCCDvmcdceROtjYYIqxzqWu8xnBTye8kGUqDJceGAh3NC8r+dxejoHse&#10;jH6O2z/juG3u1i3P8021Vurjvf0dgwjUhpf46V5pBf24Pn6JP0BO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1rdRLCAAAA2wAAAA8AAAAAAAAAAAAAAAAAlwIAAGRycy9kb3du&#10;cmV2LnhtbFBLBQYAAAAABAAEAPUAAACGAwAAAAA=&#10;" path="m10091,27l10091,27,9649,71,9188,125,8701,204,8204,293,7841,364,7407,461,6300,718,5103,993,4226,1188,4085,1215,3943,1232,3801,1241,3642,1250,3482,1250,3323,1241,3154,1232,2977,1206,2756,1170,2481,1126,2144,1055,1746,966,1400,896,1090,834,842,798,629,772,461,772,293,772,142,789,,816,,4104,11748,4104,11748,18,11332,,10915,,10508,9,10091,27xe" fillcolor="white [3201]" stroked="f" strokecolor="#d9c19b [1945]" strokeweight="1pt">
                  <v:fill color2="#e6d5bc [1305]" focus="100%" type="gradient"/>
                  <v:shadow color="#664c26 [1609]" opacity=".5" offset="1pt"/>
                  <v:path arrowok="t" o:connecttype="custom" o:connectlocs="7654,14;7654,14;7319,37;6969,65;6600,106;6223,152;6223,152;5947,189;5618,239;4779,373;4779,373;3871,516;3205,617;3205,617;3099,631;2991,640;2883,644;2763,649;2641,649;2521,644;2392,640;2258,626;2258,626;2090,608;1882,585;1626,548;1324,502;1324,502;1062,465;827,433;639,414;477,401;477,401;350,401;222,401;108,410;0,424;0,2131;8911,2131;8911,9;8911,9;8595,0;8279,0;7970,5;7654,14;7654,14" o:connectangles="0,0,0,0,0,0,0,0,0,0,0,0,0,0,0,0,0,0,0,0,0,0,0,0,0,0,0,0,0,0,0,0,0,0,0,0,0,0,0,0,0,0,0,0,0,0"/>
                </v:shape>
                <v:group id="Group 3323" o:spid="_x0000_s1029" style="position:absolute;left:1905;top:1867;width:1173;height:1926;rotation:204630fd" coordorigin="10,10" coordsize="2315,303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OHicV3DAAAA2wAAAA8A&#10;AAAAAAAAAAAAAAAAqQIAAGRycy9kb3ducmV2LnhtbFBLBQYAAAAABAAEAPoAAACZAwAAAAA=&#10;">
                  <v:shape id="Freeform 3324" o:spid="_x0000_s1030" style="position:absolute;left:255;top:10;width:800;height:665;visibility:visible;mso-wrap-style:square;v-text-anchor:top" coordsize="800,6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AZ+3wwAA&#10;ANsAAAAPAAAAZHJzL2Rvd25yZXYueG1sRI9Ba8JAFITvgv9heUJvujEU0egqaUHosRov3h7ZZxLN&#10;vg272xj99d1CweMwM98wm91gWtGT841lBfNZAoK4tLrhSsGp2E+XIHxA1thaJgUP8rDbjkcbzLS9&#10;84H6Y6hEhLDPUEEdQpdJ6cuaDPqZ7Yijd7HOYIjSVVI7vEe4aWWaJAtpsOG4UGNHnzWVt+OPUeDm&#10;5T6vPs7X9Pt061fF8Dx3eaHU22TI1yACDeEV/m9/aQXvKfx9iT9Abn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8AZ+3wwAAANsAAAAPAAAAAAAAAAAAAAAAAJcCAABkcnMvZG93&#10;bnJldi54bWxQSwUGAAAAAAQABAD1AAAAhwMAAAAA&#10;" path="m395,30l395,30,340,10,310,5,285,,255,5,230,5,205,15,180,25,155,40,130,60,105,80,85,105,40,170,,250,40,235,80,225,115,220,155,220,225,120,200,220,240,230,280,240,360,160,330,255,390,285,455,235,430,310,480,350,530,315,505,370,555,410,590,390,575,430,615,470,640,460,635,485,715,570,800,665,765,540,725,430,675,330,620,240,570,170,515,110,455,65,395,30xe" fillcolor="#b3d5ab [1303]" strokecolor="#d9ead5 [663]" strokeweight=".5pt">
                    <v:shadow color="#264221 [1607]" opacity=".5" offset="1pt"/>
                    <v:path arrowok="t" o:connecttype="custom" o:connectlocs="395,30;395,30;340,10;310,5;285,0;255,5;230,5;205,15;180,25;180,25;155,40;130,60;105,80;85,105;40,170;0,250;0,250;40,235;80,225;115,220;155,220;225,120;200,220;200,220;240,230;280,240;360,160;330,255;330,255;390,285;455,235;430,310;430,310;480,350;530,315;505,370;505,370;555,410;590,390;575,430;575,430;615,470;640,460;635,485;635,485;715,570;800,665;800,665;800,665;765,540;725,430;675,330;620,240;620,240;570,170;515,110;455,65;395,30;395,30" o:connectangles="0,0,0,0,0,0,0,0,0,0,0,0,0,0,0,0,0,0,0,0,0,0,0,0,0,0,0,0,0,0,0,0,0,0,0,0,0,0,0,0,0,0,0,0,0,0,0,0,0,0,0,0,0,0,0,0,0,0,0"/>
                  </v:shape>
                  <v:shape id="Freeform 3325" o:spid="_x0000_s1031" style="position:absolute;left:1055;top:115;width:1080;height:560;visibility:visible;mso-wrap-style:square;v-text-anchor:top" coordsize="1080,5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3Tn4xQAA&#10;ANsAAAAPAAAAZHJzL2Rvd25yZXYueG1sRI9La8MwEITvhf4HsYXcGrlJKMWJEopLyKuH1nldF2tj&#10;m1orYym28++jQqHHYWa+YWaL3lSipcaVlhW8DCMQxJnVJecKDvvl8xsI55E1VpZJwY0cLOaPDzOM&#10;te34m9rU5yJA2MWooPC+jqV0WUEG3dDWxMG72MagD7LJpW6wC3BTyVEUvUqDJYeFAmtKCsp+0qtR&#10;sP1o2+PZrE70mdpkt19/JZuoU2rw1L9PQXjq/X/4r73WCiZj+P0SfoCc3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rdOfjFAAAA2wAAAA8AAAAAAAAAAAAAAAAAlwIAAGRycy9k&#10;b3ducmV2LnhtbFBLBQYAAAAABAAEAPUAAACJAwAAAAA=&#10;" path="m890,55l890,55,865,40,830,25,800,15,765,5,730,,695,,660,,620,5,580,15,540,30,500,45,460,60,380,105,300,165,260,205,215,245,180,290,140,340,70,440,,560,5,560,125,480,240,415,240,390,265,405,325,375,315,330,355,360,425,330,405,270,460,315,530,290,510,205,580,270,665,255,640,150,725,250,780,250,835,250,815,140,890,260,935,270,985,285,1030,305,1080,325,1040,235,1020,200,1000,160,975,130,950,100,920,75,890,55xe" fillcolor="#b3d5ab [1303]" strokecolor="#d9ead5 [663]" strokeweight=".5pt">
                    <v:shadow color="#264221 [1607]" opacity=".5" offset="1pt"/>
                    <v:path arrowok="t" o:connecttype="custom" o:connectlocs="890,55;830,25;765,5;695,0;620,5;580,15;500,45;380,105;300,165;215,245;140,340;0,560;5,560;240,415;265,405;325,375;355,360;425,330;460,315;530,290;580,270;665,255;725,250;780,250;815,140;890,260;985,285;1080,325;1040,235;1000,160;950,100;890,55" o:connectangles="0,0,0,0,0,0,0,0,0,0,0,0,0,0,0,0,0,0,0,0,0,0,0,0,0,0,0,0,0,0,0,0"/>
                  </v:shape>
                  <v:shape id="Freeform 3326" o:spid="_x0000_s1032" style="position:absolute;left:30;top:565;width:1015;height:610;visibility:visible;mso-wrap-style:square;v-text-anchor:top" coordsize="1015,6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2xgQxAAA&#10;ANsAAAAPAAAAZHJzL2Rvd25yZXYueG1sRI/RasJAFETfC/7DcoW+lGZjCcVGV1Gh4pPg6gdcstck&#10;bfZuzG41+vWuUPBxmJkzzHTe20acqfO1YwWjJAVBXDhTc6ngsP9+H4PwAdlg45gUXMnDfDZ4mWJu&#10;3IV3dNahFBHCPkcFVQhtLqUvKrLoE9cSR+/oOoshyq6UpsNLhNtGfqTpp7RYc1yosKVVRcWv/rMK&#10;btsvXOhltiuXt5/wpls9Wp9qpV6H/WICIlAfnuH/9sYoyDJ4fIk/QM7u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9sYEMQAAADbAAAADwAAAAAAAAAAAAAAAACXAgAAZHJzL2Rv&#10;d25yZXYueG1sUEsFBgAAAAAEAAQA9QAAAIgDAAAAAA==&#10;" path="m275,330l245,200,325,295,395,260,380,160,440,235,510,215,510,145,545,200,620,185,620,135,650,175,715,160,725,135,745,155,860,135,990,120,1015,110,875,65,740,30,610,10,550,,490,,390,,340,10,295,15,255,25,215,40,175,55,140,75,110,95,85,120,60,140,45,165,25,195,15,220,5,255,,285,,320,,355,10,395,20,435,35,475,55,520,110,610,120,565,135,520,155,480,175,440,125,305,205,400,240,365,275,330xe" fillcolor="#b3d5ab [1303]" strokecolor="#d9ead5 [663]" strokeweight=".5pt">
                    <v:shadow color="#264221 [1607]" opacity=".5" offset="1pt"/>
                    <v:path arrowok="t" o:connecttype="custom" o:connectlocs="245,200;325,295;380,160;440,235;510,145;545,200;620,135;650,175;725,135;745,155;990,120;1015,110;875,65;610,10;490,0;390,0;295,15;215,40;140,75;110,95;60,140;25,195;5,255;0,285;0,355;20,435;55,520;110,610;135,520;175,440;205,400;240,365;275,330" o:connectangles="0,0,0,0,0,0,0,0,0,0,0,0,0,0,0,0,0,0,0,0,0,0,0,0,0,0,0,0,0,0,0,0,0"/>
                  </v:shape>
                  <v:shape id="Freeform 3327" o:spid="_x0000_s1033" style="position:absolute;left:360;top:680;width:690;height:910;visibility:visible;mso-wrap-style:square;v-text-anchor:top" coordsize="690,9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PWoFwwAA&#10;ANsAAAAPAAAAZHJzL2Rvd25yZXYueG1sRI9ba8JAEIXfC/6HZQTf6sZgi6SuIkohFBqqlvZ1yI5J&#10;MDsbsttc/n1XEHw8nMvHWW8HU4uOWldZVrCYRyCIc6srLhR8n9+fVyCcR9ZYWyYFIznYbiZPa0y0&#10;7flI3ckXIoywS1BB6X2TSOnykgy6uW2Ig3exrUEfZFtI3WIfxk0t4yh6lQYrDoQSG9qXlF9PfyZw&#10;KYt+jr9fsdx90CGNF/34mRVKzabD7g2Ep8E/wvd2qhUsX+D2JfwAufk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QPWoFwwAAANsAAAAPAAAAAAAAAAAAAAAAAJcCAABkcnMvZG93&#10;bnJldi54bWxQSwUGAAAAAAQABAD1AAAAhwMAAAAA&#10;" path="m485,205l485,180,505,185,590,95,690,,660,5,555,45,460,90,365,140,285,195,210,255,145,320,95,385,50,455,25,520,5,585,,645,5,705,15,730,25,760,40,785,55,815,80,840,105,865,165,910,160,865,160,820,165,775,170,730,100,650,180,685,195,635,215,585,160,495,240,530,280,465,245,385,310,420,350,360,330,305,375,330,420,275,410,235,445,250,485,205xe" fillcolor="#b3d5ab [1303]" strokecolor="#d9ead5 [663]" strokeweight=".5pt">
                    <v:shadow color="#264221 [1607]" opacity=".5" offset="1pt"/>
                    <v:path arrowok="t" o:connecttype="custom" o:connectlocs="485,205;485,180;505,185;505,185;590,95;690,0;690,0;660,5;660,5;555,45;460,90;365,140;285,195;285,195;210,255;145,320;95,385;50,455;50,455;25,520;5,585;0,645;5,705;5,705;15,730;25,760;40,785;55,815;80,840;105,865;165,910;165,910;160,865;160,820;165,775;170,730;100,650;180,685;180,685;195,635;215,585;160,495;240,530;240,530;280,465;245,385;310,420;310,420;350,360;330,305;375,330;375,330;420,275;410,235;445,250;445,250;485,205;485,205" o:connectangles="0,0,0,0,0,0,0,0,0,0,0,0,0,0,0,0,0,0,0,0,0,0,0,0,0,0,0,0,0,0,0,0,0,0,0,0,0,0,0,0,0,0,0,0,0,0,0,0,0,0,0,0,0,0,0,0,0,0"/>
                  </v:shape>
                  <v:shape id="Freeform 3328" o:spid="_x0000_s1034" style="position:absolute;left:1065;top:675;width:710;height:725;visibility:visible;mso-wrap-style:square;v-text-anchor:top" coordsize="710,7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i7XZwgAA&#10;ANsAAAAPAAAAZHJzL2Rvd25yZXYueG1sRI9Bi8IwFITvC/6H8AQvi6bqUqQaRQVBb66KeHw0z7bY&#10;vJQm1vrvjSB4HGbmG2a2aE0pGqpdYVnBcBCBIE6tLjhTcDpu+hMQziNrLC2Tgic5WMw7PzNMtH3w&#10;PzUHn4kAYZeggtz7KpHSpTkZdANbEQfvamuDPsg6k7rGR4CbUo6iKJYGCw4LOVa0zim9He5GwaTZ&#10;L/VpfC42290wjm6/7eW6XinV67bLKQhPrf+GP+2tVvAXw/tL+AFy/g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OLtdnCAAAA2wAAAA8AAAAAAAAAAAAAAAAAlwIAAGRycy9kb3du&#10;cmV2LnhtbFBLBQYAAAAABAAEAPUAAACGAwAAAAA=&#10;" path="m5,0l0,5,100,75,190,140,210,135,210,155,255,190,285,175,275,210,325,250,365,225,350,275,395,320,455,285,425,355,465,410,545,370,495,450,510,490,530,530,610,495,540,570,550,610,550,645,555,685,550,725,610,675,655,630,675,605,690,580,700,555,705,530,710,480,705,430,685,375,650,325,605,270,550,220,485,170,410,125,320,85,225,50,115,25,5,0xe" fillcolor="#b3d5ab [1303]" strokecolor="#d9ead5 [663]" strokeweight=".5pt">
                    <v:shadow color="#264221 [1607]" opacity=".5" offset="1pt"/>
                    <v:path arrowok="t" o:connecttype="custom" o:connectlocs="5,0;0,5;0,5;100,75;190,140;210,135;210,155;210,155;255,190;285,175;275,210;275,210;325,250;365,225;350,275;350,275;395,320;455,285;425,355;425,355;465,410;545,370;495,450;495,450;510,490;530,530;610,495;540,570;540,570;550,610;550,645;555,685;550,725;550,725;610,675;655,630;675,605;690,580;700,555;705,530;705,530;710,480;705,430;685,375;650,325;650,325;605,270;550,220;485,170;410,125;410,125;320,85;225,50;115,25;5,0;5,0" o:connectangles="0,0,0,0,0,0,0,0,0,0,0,0,0,0,0,0,0,0,0,0,0,0,0,0,0,0,0,0,0,0,0,0,0,0,0,0,0,0,0,0,0,0,0,0,0,0,0,0,0,0,0,0,0,0,0,0"/>
                  </v:shape>
                  <v:shape id="Freeform 3329" o:spid="_x0000_s1035" style="position:absolute;left:1065;top:570;width:1240;height:595;visibility:visible;mso-wrap-style:square;v-text-anchor:top" coordsize="1240,5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wLFEwgAA&#10;ANsAAAAPAAAAZHJzL2Rvd25yZXYueG1sRI/NigIxEITvwr5D6IW9aUZZVGaNIoK4t8Uf1ms7aWeC&#10;k86YRB3f3giCx6KqvqIms9bW4ko+GMcK+r0MBHHhtOFSwW677I5BhIissXZMCu4UYDb96Eww1+7G&#10;a7puYikShEOOCqoYm1zKUFRkMfRcQ5y8o/MWY5K+lNrjLcFtLQdZNpQWDaeFChtaVFScNherwO+X&#10;wzKcD3vzv1i1f8aGw/w4Vurrs53/gIjUxnf41f7VCr5H8PySfoCcP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DAsUTCAAAA2wAAAA8AAAAAAAAAAAAAAAAAlwIAAGRycy9kb3du&#10;cmV2LnhtbFBLBQYAAAAABAAEAPUAAACGAwAAAAA=&#10;" path="m0,100l5,105,175,125,335,145,360,130,370,155,450,165,485,125,485,175,575,195,625,140,620,205,700,230,780,155,760,250,840,285,940,195,900,320,940,355,980,390,1085,295,1015,425,1040,465,1060,505,1080,545,1090,595,1130,550,1160,505,1185,465,1205,425,1220,385,1235,350,1240,315,1240,280,1235,250,1225,220,1210,195,1195,165,1170,145,1145,120,1115,100,1080,80,1035,60,990,45,945,30,890,20,780,5,650,,505,5,345,25,180,60,,100xe" fillcolor="#b3d5ab [1303]" strokecolor="#d9ead5 [663]" strokeweight=".5pt">
                    <v:shadow color="#264221 [1607]" opacity=".5" offset="1pt"/>
                    <v:path arrowok="t" o:connecttype="custom" o:connectlocs="5,105;175,125;360,130;370,155;485,125;485,175;625,140;620,205;780,155;760,250;940,195;900,320;980,390;1015,425;1040,465;1080,545;1090,595;1160,505;1205,425;1235,350;1240,280;1235,250;1210,195;1170,145;1115,100;1080,80;990,45;890,20;650,0;505,5;180,60;0,100" o:connectangles="0,0,0,0,0,0,0,0,0,0,0,0,0,0,0,0,0,0,0,0,0,0,0,0,0,0,0,0,0,0,0,0"/>
                  </v:shape>
                  <v:shape id="Freeform 3330" o:spid="_x0000_s1036" style="position:absolute;left:625;top:680;width:535;height:2320;visibility:visible;mso-wrap-style:square;v-text-anchor:top" coordsize="535,23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cHgPwAAA&#10;ANsAAAAPAAAAZHJzL2Rvd25yZXYueG1sRE/dasIwFL4f+A7hCN7N1CFjVKOIIJ3g2Gx9gENzbKvN&#10;SdvEtr79cjHY5cf3v96OphY9da6yrGAxj0AQ51ZXXCi4ZIfXDxDOI2usLZOCJznYbiYva4y1HfhM&#10;feoLEULYxaig9L6JpXR5SQbd3DbEgbvazqAPsCuk7nAI4aaWb1H0Lg1WHBpKbGhfUn5PH0YBLY76&#10;+9R/3VyS6Pan3aFps1ap2XTcrUB4Gv2/+M/9qRUsw9jwJfwAufk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EcHgPwAAAANsAAAAPAAAAAAAAAAAAAAAAAJcCAABkcnMvZG93bnJl&#10;di54bWxQSwUGAAAAAAQABAD1AAAAhAMAAAAA&#10;" path="m215,1505l215,1505,130,1690,85,1795,50,1885,30,1945,20,2000,10,2055,,2110,,2165,,2215,5,2270,15,2320,510,2320,480,2275,455,2230,430,2185,410,2135,395,2085,380,2035,370,1980,365,1925,360,1865,360,1805,365,1740,375,1675,395,1535,435,1380,480,1205,495,1115,510,1030,520,940,530,855,535,770,535,680,535,595,530,510,520,425,510,340,495,250,480,165,460,80,435,,445,230,445,440,435,635,425,730,415,815,400,895,385,980,340,1150,285,1325,215,1505xe" fillcolor="#664c26 [1609]" strokecolor="#d9c19b [1945]" strokeweight=".25pt">
                    <v:path arrowok="t" o:connecttype="custom" o:connectlocs="215,1505;215,1505;130,1690;130,1690;85,1795;50,1885;50,1885;30,1945;20,2000;10,2055;0,2110;0,2165;0,2215;5,2270;15,2320;510,2320;510,2320;480,2275;455,2230;430,2185;410,2135;395,2085;380,2035;370,1980;365,1925;365,1925;360,1865;360,1805;365,1740;375,1675;395,1535;435,1380;435,1380;480,1205;495,1115;510,1030;520,940;530,855;535,770;535,680;535,595;530,510;520,425;510,340;495,250;480,165;460,80;435,0;435,0;445,230;445,440;435,635;425,730;415,815;415,815;400,895;385,980;340,1150;285,1325;215,1505;215,1505" o:connectangles="0,0,0,0,0,0,0,0,0,0,0,0,0,0,0,0,0,0,0,0,0,0,0,0,0,0,0,0,0,0,0,0,0,0,0,0,0,0,0,0,0,0,0,0,0,0,0,0,0,0,0,0,0,0,0,0,0,0,0,0,0"/>
                  </v:shape>
                  <v:shape id="Freeform 3331" o:spid="_x0000_s1037" style="position:absolute;left:1070;top:975;width:85;height:200;visibility:visible;mso-wrap-style:square;v-text-anchor:top" coordsize="85,2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0uoxxgAA&#10;ANsAAAAPAAAAZHJzL2Rvd25yZXYueG1sRI9Pa8JAFMTvBb/D8oReSt00itToGkohooci9Q+9vmaf&#10;SWj2bchuk/jt3YLQ4zAzv2FW6WBq0VHrKssKXiYRCOLc6ooLBadj9vwKwnlkjbVlUnAlB+l69LDC&#10;RNueP6k7+EIECLsEFZTeN4mULi/JoJvYhjh4F9sa9EG2hdQt9gFuahlH0VwarDgslNjQe0n5z+HX&#10;KGAZxd/HJ7nZ7c9d8/E11dU8Wyj1OB7eliA8Df4/fG9vtYLZAv6+hB8g1z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G0uoxxgAAANsAAAAPAAAAAAAAAAAAAAAAAJcCAABkcnMv&#10;ZG93bnJldi54bWxQSwUGAAAAAAQABAD1AAAAigMAAAAA&#10;" path="m60,0l0,,,195,85,200,75,100,60,0xe" fillcolor="#997339 [2409]" strokecolor="#d9c19b [1945]" strokeweight=".25pt">
                    <v:path arrowok="t" o:connecttype="custom" o:connectlocs="60,0;0,0;0,0;0,195;85,200;85,200;75,100;60,0;60,0" o:connectangles="0,0,0,0,0,0,0,0,0"/>
                  </v:shape>
                  <v:shape id="Freeform 3332" o:spid="_x0000_s1038" style="position:absolute;left:1030;top:1360;width:130;height:230;visibility:visible;mso-wrap-style:square;v-text-anchor:top" coordsize="130,2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e8znvwAA&#10;ANsAAAAPAAAAZHJzL2Rvd25yZXYueG1sRE/dasIwFL4f7B3CGXg3003WSTXKWhS8td0DHJpjW2xO&#10;uiS29e3NxcDLj+9/u59NL0ZyvrOs4GOZgCCure64UfBbHd/XIHxA1thbJgV38rDfvb5sMdN24jON&#10;ZWhEDGGfoYI2hCGT0tctGfRLOxBH7mKdwRCha6R2OMVw08vPJEmlwY5jQ4sDFS3V1/JmFMzD4S9t&#10;DnlXubxYjadqzL+9VGrxNv9sQASaw1P87z5pBV9xffwSf4DcPQ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Nl7zOe/AAAA2wAAAA8AAAAAAAAAAAAAAAAAlwIAAGRycy9kb3ducmV2&#10;LnhtbFBLBQYAAAAABAAEAPUAAACDAwAAAAA=&#10;" path="m130,0l25,,10,135,,195,120,230,130,115,130,0xe" fillcolor="#997339 [2409]" strokecolor="#d9c19b [1945]" strokeweight=".25pt">
                    <v:path arrowok="t" o:connecttype="custom" o:connectlocs="130,0;25,0;25,0;10,135;10,135;0,195;120,230;120,230;130,115;130,0;130,0" o:connectangles="0,0,0,0,0,0,0,0,0,0,0"/>
                  </v:shape>
                  <v:shape id="Freeform 3333" o:spid="_x0000_s1039" style="position:absolute;left:905;top:1760;width:220;height:265;visibility:visible;mso-wrap-style:square;v-text-anchor:top" coordsize="220,2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XnUHxQAA&#10;ANsAAAAPAAAAZHJzL2Rvd25yZXYueG1sRI9Pa8JAFMTvgt9heUJvulGolNRNECXQQyk0FcHba/aZ&#10;BLNvQ3abP356t1DocZiZ3zC7dDSN6KlztWUF61UEgriwuuZSwekrW76AcB5ZY2OZFEzkIE3msx3G&#10;2g78SX3uSxEg7GJUUHnfxlK6oiKDbmVb4uBdbWfQB9mVUnc4BLhp5CaKttJgzWGhwpYOFRW3/Mco&#10;OF7wNN63bf5x+X7Pz8gHe80mpZ4W4/4VhKfR/4f/2m9awfMafr+EHyCT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FedQfFAAAA2wAAAA8AAAAAAAAAAAAAAAAAlwIAAGRycy9k&#10;b3ducmV2LnhtbFBLBQYAAAAABAAEAPUAAACJAwAAAAA=&#10;" path="m165,265l165,265,195,145,220,25,80,,45,125,,250,165,265xe" fillcolor="#997339 [2409]" strokecolor="#d9c19b [1945]" strokeweight=".25pt">
                    <v:path arrowok="t" o:connecttype="custom" o:connectlocs="165,265;165,265;195,145;220,25;80,0;80,0;45,125;0,250;165,265;165,265" o:connectangles="0,0,0,0,0,0,0,0,0,0"/>
                  </v:shape>
                  <v:shape id="Freeform 3334" o:spid="_x0000_s1040" style="position:absolute;left:675;top:2245;width:330;height:320;visibility:visible;mso-wrap-style:square;v-text-anchor:top" coordsize="330,3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tmxKxQAA&#10;ANsAAAAPAAAAZHJzL2Rvd25yZXYueG1sRI/NasMwEITvhbyD2EBujRSDS3GihDa4JFAayM+lt8Xa&#10;2ibWyliq7fTpq0Ihx2FmvmFWm9E2oqfO1441LOYKBHHhTM2lhsv57fEZhA/IBhvHpOFGHjbrycMK&#10;M+MGPlJ/CqWIEPYZaqhCaDMpfVGRRT93LXH0vlxnMUTZldJ0OES4bWSi1JO0WHNcqLClbUXF9fRt&#10;NTS8a9VHkeLh1V8/3/2PSvJDrvVsOr4sQQQawz38394bDWkCf1/iD5Dr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62bErFAAAA2wAAAA8AAAAAAAAAAAAAAAAAlwIAAGRycy9k&#10;b3ducmV2LnhtbFBLBQYAAAAABAAEAPUAAACJAwAAAAA=&#10;" path="m330,55l135,,80,125,35,230,,320,310,300,310,245,315,185,330,55xe" fillcolor="#997339 [2409]" strokecolor="#d9c19b [1945]" strokeweight=".25pt">
                    <v:path arrowok="t" o:connecttype="custom" o:connectlocs="330,55;135,0;135,0;80,125;80,125;35,230;0,320;310,300;310,300;310,245;315,185;330,55;330,55" o:connectangles="0,0,0,0,0,0,0,0,0,0,0,0,0"/>
                  </v:shape>
                  <v:shape id="Freeform 3335" o:spid="_x0000_s1041" style="position:absolute;left:85;top:1290;width:110;height:230;visibility:visible;mso-wrap-style:square;v-text-anchor:top" coordsize="110,2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QshvxAAA&#10;ANsAAAAPAAAAZHJzL2Rvd25yZXYueG1sRI9Ba8JAFITvBf/D8gRvdVOlJY2uIqIgPQiNeujtmX1N&#10;gtm3YXej8d+7hYLHYWa+YebL3jTiSs7XlhW8jRMQxIXVNZcKjoftawrCB2SNjWVScCcPy8XgZY6Z&#10;tjf+pmseShEh7DNUUIXQZlL6oiKDfmxb4uj9WmcwROlKqR3eItw0cpIkH9JgzXGhwpbWFRWXvDMK&#10;Tu3PGV2aXtgVp8/N12HfT7tOqdGwX81ABOrDM/zf3mkF71P4+xJ/gFw8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kLIb8QAAADbAAAADwAAAAAAAAAAAAAAAACXAgAAZHJzL2Rv&#10;d25yZXYueG1sUEsFBgAAAAAEAAQA9QAAAIgDAAAAAA==&#10;" path="m75,0l35,,15,50,5,95,,130,,165,5,190,15,210,35,225,55,230,75,230,90,220,100,200,110,175,110,140,100,100,90,55,75,0xe" filled="f" fillcolor="#dfd7e7 [664]" stroked="f" strokecolor="#5a5a5a [2109]" strokeweight=".25pt">
                    <v:path arrowok="t" o:connecttype="custom" o:connectlocs="75,0;35,0;35,0;15,50;5,95;0,130;0,165;5,190;15,210;35,225;55,230;55,230;75,230;90,220;100,200;110,175;110,140;100,100;90,55;75,0;75,0" o:connectangles="0,0,0,0,0,0,0,0,0,0,0,0,0,0,0,0,0,0,0,0,0"/>
                  </v:shape>
                  <v:shape id="Freeform 3336" o:spid="_x0000_s1042" style="position:absolute;left:10;top:1200;width:260;height:130;visibility:visible;mso-wrap-style:square;v-text-anchor:top" coordsize="260,1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ym+KwgAA&#10;ANsAAAAPAAAAZHJzL2Rvd25yZXYueG1sRI9PawIxFMTvBb9DeEJvNatoK6tRZFuhJ6Fr8fzYvP2D&#10;m5clSTXtp28EweMwM79h1ttoenEh5zvLCqaTDARxZXXHjYLv4/5lCcIHZI29ZVLwSx62m9HTGnNt&#10;r/xFlzI0IkHY56igDWHIpfRVSwb9xA7EyautMxiSdI3UDq8Jbno5y7JXabDjtNDiQEVL1bn8MQq0&#10;rw+n+HaYF+/7D1vHZUHur1TqeRx3KxCBYniE7+1PrWAxh9uX9APk5h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vKb4rCAAAA2wAAAA8AAAAAAAAAAAAAAAAAlwIAAGRycy9kb3du&#10;cmV2LnhtbFBLBQYAAAAABAAEAPUAAACGAwAAAAA=&#10;" path="m260,130l260,130,250,95,235,70,220,50,200,30,185,15,165,10,145,5,125,,105,5,85,10,70,20,50,35,35,55,25,75,10,95,,120,260,130xe" filled="f" fillcolor="#dfd7e7 [664]" stroked="f" strokecolor="#5a5a5a [2109]" strokeweight=".25pt">
                    <v:path arrowok="t" o:connecttype="custom" o:connectlocs="260,130;260,130;250,95;235,70;220,50;200,30;200,30;185,15;165,10;145,5;125,0;125,0;105,5;85,10;70,20;50,35;50,35;35,55;25,75;10,95;0,120;260,130;260,130" o:connectangles="0,0,0,0,0,0,0,0,0,0,0,0,0,0,0,0,0,0,0,0,0,0,0"/>
                  </v:shape>
                  <v:shape id="Freeform 3337" o:spid="_x0000_s1043" style="position:absolute;left:1990;top:1185;width:335;height:330;visibility:visible;mso-wrap-style:square;v-text-anchor:top" coordsize="335,3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SMOdwgAA&#10;ANsAAAAPAAAAZHJzL2Rvd25yZXYueG1sRI9Bi8IwFITvwv6H8Ba8aeqCol2jiEuhCyJYBa+P5m1T&#10;bF5KE7X7740geBxm5htmue5tI27U+dqxgsk4AUFcOl1zpeB0zEZzED4ga2wck4J/8rBefQyWmGp3&#10;5wPdilCJCGGfogITQptK6UtDFv3YtcTR+3OdxRBlV0nd4T3CbSO/kmQmLdYcFwy2tDVUXoqrVbCn&#10;i8935ndh2sM5l9ssyX7OJ6WGn/3mG0SgPrzDr3auFUyn8PwSf4BcP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VIw53CAAAA2wAAAA8AAAAAAAAAAAAAAAAAlwIAAGRycy9kb3du&#10;cmV2LnhtbFBLBQYAAAAABAAEAPUAAACGAwAAAAA=&#10;" path="m165,0l165,,135,,105,10,75,25,50,45,30,75,15,100,5,130,,165,5,195,10,220,20,240,35,265,50,280,75,305,105,320,135,330,165,330,200,330,230,320,260,305,285,280,305,255,320,230,330,200,335,165,330,145,325,115,315,90,305,70,285,45,260,25,230,10,200,,165,0xe" filled="f" fillcolor="#dfd7e7 [664]" stroked="f" strokecolor="#5a5a5a [2109]" strokeweight=".25pt">
                    <v:path arrowok="t" o:connecttype="custom" o:connectlocs="165,0;165,0;135,0;105,10;75,25;50,45;50,45;30,75;15,100;5,130;0,165;0,165;5,195;5,195;10,220;20,240;35,265;50,280;50,280;75,305;105,320;135,330;165,330;165,330;200,330;230,320;260,305;285,280;285,280;305,255;320,230;330,200;335,165;335,165;330,145;330,145;325,115;315,90;305,70;285,45;285,45;260,25;230,10;200,0;165,0;165,0" o:connectangles="0,0,0,0,0,0,0,0,0,0,0,0,0,0,0,0,0,0,0,0,0,0,0,0,0,0,0,0,0,0,0,0,0,0,0,0,0,0,0,0,0,0,0,0,0,0"/>
                  </v:shape>
                  <v:shape id="Freeform 3338" o:spid="_x0000_s1044" style="position:absolute;left:1995;top:1295;width:330;height:220;visibility:visible;mso-wrap-style:square;v-text-anchor:top" coordsize="330,2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ZU+rxAAA&#10;ANsAAAAPAAAAZHJzL2Rvd25yZXYueG1sRI/RagIxFETfC/5DuELfNKvoYrdGUbFQUcRqP+CSXHcX&#10;NzfLJtX1740g9HGYmTPMdN7aSlyp8aVjBYN+AoJYO1NyruD39NWbgPAB2WDlmBTcycN81nmbYmbc&#10;jX/oegy5iBD2GSooQqgzKb0uyKLvu5o4emfXWAxRNrk0Dd4i3FZymCSptFhyXCiwplVB+nL8swoO&#10;4329TQej9Ukf9O7jXi3pslkq9d5tF58gArXhP/xqfxsF4xSeX+IPkLMH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mVPq8QAAADbAAAADwAAAAAAAAAAAAAAAACXAgAAZHJzL2Rv&#10;d25yZXYueG1sUEsFBgAAAAAEAAQA9QAAAIgDAAAAAA==&#10;" path="m0,85l0,85,5,110,15,130,30,155,45,170,70,195,100,210,130,220,160,220,195,220,225,210,255,195,280,170,300,145,315,120,325,90,330,55,325,35,270,125,205,,135,140,60,5,,85xe" filled="f" fillcolor="#dfd7e7 [664]" stroked="f" strokecolor="#5a5a5a [2109]" strokeweight=".25pt">
                    <v:path arrowok="t" o:connecttype="custom" o:connectlocs="0,85;0,85;5,110;15,130;30,155;45,170;45,170;70,195;100,210;130,220;160,220;160,220;195,220;225,210;255,195;280,170;280,170;300,145;315,120;325,90;330,55;330,55;325,35;270,125;205,0;135,140;60,5;0,85;0,85" o:connectangles="0,0,0,0,0,0,0,0,0,0,0,0,0,0,0,0,0,0,0,0,0,0,0,0,0,0,0,0,0"/>
                  </v:shape>
                  <v:shape id="Freeform 3339" o:spid="_x0000_s1045" style="position:absolute;left:110;top:270;width:290;height:240;visibility:visible;mso-wrap-style:square;v-text-anchor:top" coordsize="290,2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6u9CwgAA&#10;ANsAAAAPAAAAZHJzL2Rvd25yZXYueG1sRI9Pi8IwFMTvC36H8ARva+qCq1SjiCjurf69P5pnW2xe&#10;SpJt6376zcKCx2FmfsMs172pRUvOV5YVTMYJCOLc6ooLBdfL/n0OwgdkjbVlUvAkD+vV4G2JqbYd&#10;n6g9h0JECPsUFZQhNKmUPi/JoB/bhjh6d+sMhihdIbXDLsJNLT+S5FMarDgulNjQtqT8cf42CrLO&#10;3tzpkv0cn0e39/5w3x2yVqnRsN8sQATqwyv83/7SCqYz+PsSf4Bc/Q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fq70LCAAAA2wAAAA8AAAAAAAAAAAAAAAAAlwIAAGRycy9kb3du&#10;cmV2LnhtbFBLBQYAAAAABAAEAPUAAACGAwAAAAA=&#10;" path="m245,35l245,35,225,20,200,10,175,5,145,,115,5,90,10,65,20,45,35,20,60,5,90,,120,5,145,15,170,25,185,45,205,65,220,90,230,115,240,145,240,175,240,200,230,225,220,245,205,265,185,280,160,285,140,290,120,285,90,270,60,245,35xe" filled="f" fillcolor="#dfd7e7 [664]" stroked="f" strokecolor="#5a5a5a [2109]" strokeweight=".25pt">
                    <v:path arrowok="t" o:connecttype="custom" o:connectlocs="245,35;245,35;225,20;200,10;175,5;145,0;145,0;115,5;90,10;65,20;45,35;45,35;20,60;5,90;5,90;0,120;0,120;5,145;15,170;15,170;25,185;45,205;45,205;65,220;90,230;115,240;145,240;145,240;175,240;200,230;225,220;245,205;245,205;265,185;280,160;280,160;285,140;290,120;290,120;285,90;285,90;270,60;245,35;245,35" o:connectangles="0,0,0,0,0,0,0,0,0,0,0,0,0,0,0,0,0,0,0,0,0,0,0,0,0,0,0,0,0,0,0,0,0,0,0,0,0,0,0,0,0,0,0,0"/>
                  </v:shape>
                  <v:shape id="Freeform 3340" o:spid="_x0000_s1046" style="position:absolute;left:110;top:360;width:290;height:80;visibility:visible;mso-wrap-style:square;v-text-anchor:top" coordsize="290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93X4wQAA&#10;ANsAAAAPAAAAZHJzL2Rvd25yZXYueG1sRE9LasMwEN0XcgcxgewauTFtWjeKMYGAV23zOcAgTW1T&#10;a2QsxbF9+mpR6PLx/rt8tK0YqPeNYwVP6wQEsXam4UrB9XJ8fAXhA7LB1jEpmMhDvl887DAz7s4n&#10;Gs6hEjGEfYYK6hC6TEqva7Lo164jjty36y2GCPtKmh7vMdy2cpMkL9Jiw7Ghxo4ONemf880qePs6&#10;3T7Seb7oSX+mwzw5LLalUqvlWLyDCDSGf/GfuzQKnuPY+CX+ALn/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fd1+MEAAADbAAAADwAAAAAAAAAAAAAAAACXAgAAZHJzL2Rvd25y&#10;ZXYueG1sUEsFBgAAAAAEAAQA9QAAAIUDAAAAAA==&#10;" path="m0,30l0,30,5,55,15,80,280,70,285,50,290,30,285,,5,,,30xe" filled="f" fillcolor="#dfd7e7 [664]" stroked="f" strokecolor="#5a5a5a [2109]" strokeweight=".25pt">
                    <v:path arrowok="t" o:connecttype="custom" o:connectlocs="0,30;0,30;5,55;15,80;280,70;280,70;285,50;290,30;290,30;285,0;5,0;5,0;0,30;0,30" o:connectangles="0,0,0,0,0,0,0,0,0,0,0,0,0,0"/>
                  </v:shape>
                  <v:shape id="Freeform 3341" o:spid="_x0000_s1047" style="position:absolute;left:375;top:1620;width:300;height:300;visibility:visible;mso-wrap-style:square;v-text-anchor:top" coordsize="300,3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10hhwQAA&#10;ANsAAAAPAAAAZHJzL2Rvd25yZXYueG1sRI9Pi8IwFMTvgt8hPMGbpi74r2uUVRAET1bx/GieTdnm&#10;pTZRq5/eCAt7HGbmN8xi1dpK3KnxpWMFo2ECgjh3uuRCwem4HcxA+ICssXJMCp7kYbXsdhaYavfg&#10;A92zUIgIYZ+iAhNCnUrpc0MW/dDVxNG7uMZiiLIppG7wEeG2kl9JMpEWS44LBmvaGMp/s5tVUFdh&#10;Op2cr2ZdvEq5P2Tr3SU3SvV77c83iEBt+A//tXdawXgOny/xB8jlG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6ddIYcEAAADbAAAADwAAAAAAAAAAAAAAAACXAgAAZHJzL2Rvd25y&#10;ZXYueG1sUEsFBgAAAAAEAAQA9QAAAIUDAAAAAA==&#10;" path="m155,230l260,295,235,195,300,110,200,110,150,,105,115,,110,70,200,40,300,155,230xe" filled="f" fillcolor="#dfd7e7 [664]" stroked="f" strokecolor="#5a5a5a [2109]" strokeweight=".25pt">
                    <v:path arrowok="t" o:connecttype="custom" o:connectlocs="155,230;260,295;235,195;300,110;200,110;150,0;105,115;0,110;70,200;40,300;155,230;155,230" o:connectangles="0,0,0,0,0,0,0,0,0,0,0,0"/>
                  </v:shape>
                  <v:shape id="Freeform 3342" o:spid="_x0000_s1048" style="position:absolute;left:1520;top:1440;width:200;height:195;visibility:visible;mso-wrap-style:square;v-text-anchor:top" coordsize="200,1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kpUpwQAA&#10;ANsAAAAPAAAAZHJzL2Rvd25yZXYueG1sRE9Ni8IwEL0L/ocwC3sRTV1EpGuUVVQ8aruw7m1oxrba&#10;TEoTa/335iB4fLzv+bIzlWipcaVlBeNRBII4s7rkXMFvuh3OQDiPrLGyTAoe5GC56PfmGGt75yO1&#10;ic9FCGEXo4LC+zqW0mUFGXQjWxMH7mwbgz7AJpe6wXsIN5X8iqKpNFhyaCiwpnVB2TW5GQUrMxno&#10;3clv27//y+aQnI+pzldKfX50P98gPHX+LX6591rBNKwPX8IPkIsn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JKVKcEAAADbAAAADwAAAAAAAAAAAAAAAACXAgAAZHJzL2Rvd25y&#10;ZXYueG1sUEsFBgAAAAAEAAQA9QAAAIUDAAAAAA==&#10;" path="m200,95l200,95,200,75,195,60,185,40,170,25,155,15,140,5,120,,100,,80,,65,5,45,15,30,25,20,40,10,60,5,75,,95,5,115,10,135,20,150,30,165,45,180,65,190,80,195,100,195,120,195,140,190,155,180,170,165,185,150,195,135,200,115,200,95xe" filled="f" fillcolor="#dfd7e7 [664]" stroked="f" strokecolor="#5a5a5a [2109]" strokeweight=".25pt">
                    <v:path arrowok="t" o:connecttype="custom" o:connectlocs="200,95;200,95;200,75;195,60;185,40;170,25;170,25;155,15;140,5;120,0;100,0;100,0;80,0;65,5;45,15;30,25;30,25;20,40;10,60;5,75;0,95;0,95;5,115;10,135;20,150;30,165;30,165;45,180;65,190;80,195;100,195;100,195;120,195;140,190;155,180;170,165;170,165;185,150;195,135;200,115;200,95;200,95" o:connectangles="0,0,0,0,0,0,0,0,0,0,0,0,0,0,0,0,0,0,0,0,0,0,0,0,0,0,0,0,0,0,0,0,0,0,0,0,0,0,0,0,0,0"/>
                  </v:shape>
                  <v:shape id="Freeform 3343" o:spid="_x0000_s1049" style="position:absolute;left:2035;top:460;width:205;height:195;visibility:visible;mso-wrap-style:square;v-text-anchor:top" coordsize="205,1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zjkHwgAA&#10;ANsAAAAPAAAAZHJzL2Rvd25yZXYueG1sRI9bi8IwFITfF/wP4Qi+LGuqSJGuUUTw8uoNfDw0Z9u6&#10;zUlNotZ/bwTBx2FmvmEms9bU4kbOV5YVDPoJCOLc6ooLBYf98mcMwgdkjbVlUvAgD7Np52uCmbZ3&#10;3tJtFwoRIewzVFCG0GRS+rwkg75vG+Lo/VlnMETpCqkd3iPc1HKYJKk0WHFcKLGhRUn5/+5qFBzX&#10;l4M0qTvNq/Vouzfnx3n1vVCq123nvyACteETfrc3WkE6gNeX+APk9Ak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jOOQfCAAAA2wAAAA8AAAAAAAAAAAAAAAAAlwIAAGRycy9kb3du&#10;cmV2LnhtbFBLBQYAAAAABAAEAPUAAACGAwAAAAA=&#10;" path="m100,0l100,,85,,70,5,60,15,50,25,40,50,35,80,30,145,15,170,10,180,,185,50,190,100,195,155,190,205,185,190,170,175,145,165,80,160,45,145,25,140,10,130,5,115,,100,0xe" filled="f" fillcolor="#dfd7e7 [664]" stroked="f" strokecolor="#5a5a5a [2109]" strokeweight=".25pt">
                    <v:path arrowok="t" o:connecttype="custom" o:connectlocs="100,0;100,0;85,0;70,5;60,15;50,25;50,25;40,50;35,80;35,80;30,145;30,145;15,170;10,180;0,185;0,185;50,190;100,195;155,190;205,185;205,185;190,170;175,145;175,145;165,80;165,80;160,45;145,25;145,25;140,10;130,5;115,0;100,0;100,0" o:connectangles="0,0,0,0,0,0,0,0,0,0,0,0,0,0,0,0,0,0,0,0,0,0,0,0,0,0,0,0,0,0,0,0,0,0"/>
                  </v:shape>
                  <v:shape id="Freeform 3344" o:spid="_x0000_s1050" style="position:absolute;left:765;top:315;width:505;height:710;visibility:visible;mso-wrap-style:square;v-text-anchor:top" coordsize="505,7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sQjlxAAA&#10;ANsAAAAPAAAAZHJzL2Rvd25yZXYueG1sRI9Ba8JAFITvQv/D8gpepG4qoiV1E6S1IorSant/ZF+z&#10;odm3IbvV+O9dQfA4zMw3zCzvbC2O1PrKsYLnYQKCuHC64lLB9+Hj6QWED8gaa8ek4Ewe8uyhN8NU&#10;uxN/0XEfShEh7FNUYEJoUil9YciiH7qGOHq/rrUYomxLqVs8Rbit5ShJJtJixXHBYENvhoq//b9V&#10;MPaHzXKNn2bs59PtoC7o532xU6r/2M1fQQTqwj18a6+0gskIrl/iD5DZ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LEI5cQAAADbAAAADwAAAAAAAAAAAAAAAACXAgAAZHJzL2Rv&#10;d25yZXYueG1sUEsFBgAAAAAEAAQA9QAAAIgDAAAAAA==&#10;" path="m190,625l190,625,155,605,125,580,95,555,70,530,50,500,35,470,25,435,15,400,10,370,10,335,10,305,15,275,25,245,35,215,50,185,70,155,90,125,110,100,135,80,160,60,185,45,215,30,245,20,280,15,335,10,390,15,445,30,500,50,505,45,450,20,390,5,335,,275,5,245,15,210,25,185,35,155,55,130,75,105,95,80,120,60,150,45,180,30,210,15,240,10,275,5,305,,335,,370,5,400,15,440,30,470,45,505,65,535,90,560,120,585,150,610,185,630,250,670,305,710,305,700,250,660,190,625xe" fillcolor="#8dc182 [1943]" stroked="f" strokecolor="#8dc182 [1943]" strokeweight=".25pt">
                    <v:path arrowok="t" o:connecttype="custom" o:connectlocs="190,625;125,580;70,530;35,470;15,400;10,370;10,305;25,245;50,185;70,155;110,100;160,60;215,30;280,15;335,10;445,30;505,45;450,20;335,0;275,5;210,25;155,55;105,95;60,150;45,180;15,240;5,305;0,370;5,400;30,470;65,535;120,585;185,630;250,670;305,700;250,660;190,625" o:connectangles="0,0,0,0,0,0,0,0,0,0,0,0,0,0,0,0,0,0,0,0,0,0,0,0,0,0,0,0,0,0,0,0,0,0,0,0,0"/>
                  </v:shape>
                  <v:shape id="Freeform 3345" o:spid="_x0000_s1051" style="position:absolute;left:540;top:1070;width:820;height:1590;visibility:visible;mso-wrap-style:square;v-text-anchor:top" coordsize="820,15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mJ3twwAA&#10;ANsAAAAPAAAAZHJzL2Rvd25yZXYueG1sRI/disIwFITvBd8hHGHvNNWFItUooqwIwsK2PsCxOf3R&#10;5qQ0Wa0+vVlY8HKYmW+Y5bo3jbhR52rLCqaTCARxbnXNpYJT9jWeg3AeWWNjmRQ8yMF6NRwsMdH2&#10;zj90S30pAoRdggoq79tESpdXZNBNbEscvMJ2Bn2QXSl1h/cAN42cRVEsDdYcFipsaVtRfk1/jYL9&#10;Fuvd+Tuj82b2nMbHS1oUPlXqY9RvFiA89f4d/m8ftIL4E/6+hB8gVy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EmJ3twwAAANsAAAAPAAAAAAAAAAAAAAAAAJcCAABkcnMvZG93&#10;bnJldi54bWxQSwUGAAAAAAQABAD1AAAAhwMAAAAA&#10;" path="m605,0l605,10,655,60,700,110,745,180,780,245,800,315,815,390,815,460,810,495,800,530,780,595,745,660,720,690,695,725,635,780,560,835,480,880,385,930,300,980,225,1030,160,1075,110,1125,70,1175,35,1220,15,1265,5,1305,,1345,5,1380,15,1420,30,1465,50,1505,75,1550,110,1590,110,1585,115,1585,80,1545,55,1500,35,1460,20,1420,15,1380,10,1345,15,1305,20,1270,45,1225,75,1175,115,1130,170,1080,230,1035,305,985,390,935,480,890,565,840,640,785,670,760,700,730,725,695,750,665,785,600,800,565,810,530,815,495,820,460,820,385,810,315,785,245,750,175,705,105,655,50,605,0xe" fillcolor="#8dc182 [1943]" stroked="f" strokecolor="#8dc182 [1943]" strokeweight=".25pt">
                    <v:path arrowok="t" o:connecttype="custom" o:connectlocs="605,10;655,60;700,110;780,245;815,390;815,460;800,530;745,660;720,690;635,780;480,880;385,930;225,1030;110,1125;35,1220;15,1265;0,1345;15,1420;50,1505;110,1590;115,1585;80,1545;35,1460;15,1380;15,1305;20,1270;75,1175;170,1080;305,985;480,890;565,840;670,760;725,695;750,665;800,565;815,495;820,385;810,315;750,175;705,105;605,0" o:connectangles="0,0,0,0,0,0,0,0,0,0,0,0,0,0,0,0,0,0,0,0,0,0,0,0,0,0,0,0,0,0,0,0,0,0,0,0,0,0,0,0,0"/>
                  </v:shape>
                  <v:shape id="Freeform 3346" o:spid="_x0000_s1052" style="position:absolute;left:900;top:230;width:45;height:45;visibility:visible;mso-wrap-style:square;v-text-anchor:top" coordsize="45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Kg3hxAAA&#10;ANsAAAAPAAAAZHJzL2Rvd25yZXYueG1sRI9Ba8JAFITvQv/D8gq9SN1YSpToKiIIthepsZ6f2WcS&#10;zL6Nu1uN/94VCh6HmfmGmc4704gLOV9bVjAcJCCIC6trLhXs8tX7GIQPyBoby6TgRh7ms5feFDNt&#10;r/xDl20oRYSwz1BBFUKbSemLigz6gW2Jo3e0zmCI0pVSO7xGuGnkR5Kk0mDNcaHClpYVFaftn1Gw&#10;75vVPnWjw29uvjbjfPkdToezUm+v3WICIlAXnuH/9lorSD/h8SX+ADm7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CoN4cQAAADbAAAADwAAAAAAAAAAAAAAAACXAgAAZHJzL2Rv&#10;d25yZXYueG1sUEsFBgAAAAAEAAQA9QAAAIgDAAAAAA==&#10;" path="m0,20l20,45,45,35,35,,,20xe" fillcolor="#fbcb9a [1300]" stroked="f" strokecolor="#5a5a5a [2109]" strokeweight=".25pt">
                    <v:path arrowok="t" o:connecttype="custom" o:connectlocs="0,20;20,45;45,35;35,0;0,20;0,20" o:connectangles="0,0,0,0,0,0"/>
                  </v:shape>
                  <v:shape id="Freeform 3347" o:spid="_x0000_s1053" style="position:absolute;left:920;top:265;width:45;height:80;visibility:visible;mso-wrap-style:square;v-text-anchor:top" coordsize="4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xX9nxAAA&#10;ANsAAAAPAAAAZHJzL2Rvd25yZXYueG1sRI9Ba8JAFITvBf/D8gQvRTdKGzS6ihQEwZM2F2/P7DOJ&#10;Zt+G7DaJ/vquUOhxmJlvmNWmN5VoqXGlZQXTSQSCOLO65FxB+r0bz0E4j6yxskwKHuRgsx68rTDR&#10;tuMjtSefiwBhl6CCwvs6kdJlBRl0E1sTB+9qG4M+yCaXusEuwE0lZ1EUS4Mlh4UCa/oqKLuffoyC&#10;bfdR3eLredG2z/SZnsuLfI8OSo2G/XYJwlPv/8N/7b1WEH/C60v4AXL9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sV/Z8QAAADbAAAADwAAAAAAAAAAAAAAAACXAgAAZHJzL2Rv&#10;d25yZXYueG1sUEsFBgAAAAAEAAQA9QAAAIgDAAAAAA==&#10;" path="m45,80l25,,,10,45,80xe" fillcolor="#b3d5ab [1303]" stroked="f" strokecolor="#5a5a5a [2109]" strokeweight=".25pt">
                    <v:path arrowok="t" o:connecttype="custom" o:connectlocs="45,80;25,0;0,10;45,80;45,80" o:connectangles="0,0,0,0,0"/>
                  </v:shape>
                  <v:shape id="Freeform 3348" o:spid="_x0000_s1054" style="position:absolute;left:725;top:455;width:75;height:55;visibility:visible;mso-wrap-style:square;v-text-anchor:top" coordsize="75,5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1UASxQAA&#10;ANsAAAAPAAAAZHJzL2Rvd25yZXYueG1sRI/RasJAFETfhf7Dcgt9azYKxpK6EalUBCto2g+4ZK9J&#10;SPZuml1N7Nd3CwUfh5k5wyxXo2nFlXpXW1YwjWIQxIXVNZcKvj7fn19AOI+ssbVMCm7kYJU9TJaY&#10;ajvwia65L0WAsEtRQeV9l0rpiooMush2xME7296gD7Ivpe5xCHDTylkcJ9JgzWGhwo7eKiqa/GIU&#10;2PP+kowfzeKw3Wzz+ffu+NPNB6WeHsf1KwhPo7+H/9s7rSBJ4O9L+AEy+w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rVQBLFAAAA2wAAAA8AAAAAAAAAAAAAAAAAlwIAAGRycy9k&#10;b3ducmV2LnhtbFBLBQYAAAAABAAEAPUAAACJAwAAAAA=&#10;" path="m75,55l15,,,20,75,55xe" fillcolor="#b3d5ab [1303]" stroked="f" strokecolor="#5a5a5a [2109]" strokeweight=".25pt">
                    <v:path arrowok="t" o:connecttype="custom" o:connectlocs="75,55;15,0;0,20;75,55;75,55" o:connectangles="0,0,0,0,0"/>
                  </v:shape>
                  <v:shape id="Freeform 3349" o:spid="_x0000_s1055" style="position:absolute;left:695;top:430;width:45;height:45;visibility:visible;mso-wrap-style:square;v-text-anchor:top" coordsize="45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+JOWxAAA&#10;ANsAAAAPAAAAZHJzL2Rvd25yZXYueG1sRI9Ba8JAFITvBf/D8oReim7sIUp0FREE20vRqOdn9pkE&#10;s2/j7qrpv3cLBY/DzHzDzBadacSdnK8tKxgNExDEhdU1lwr2+XowAeEDssbGMin4JQ+Lee9thpm2&#10;D97SfRdKESHsM1RQhdBmUvqiIoN+aFvi6J2tMxiidKXUDh8Rbhr5mSSpNFhzXKiwpVVFxWV3MwqO&#10;H2Z9TN34dMjN188kX32Hy+mq1Hu/W05BBOrCK/zf3mgF6Rj+vsQfIOd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PiTlsQAAADbAAAADwAAAAAAAAAAAAAAAACXAgAAZHJzL2Rv&#10;d25yZXYueG1sUEsFBgAAAAAEAAQA9QAAAIgDAAAAAA==&#10;" path="m45,25l20,,,35,30,45,45,25xe" fillcolor="#fbcb9a [1300]" stroked="f" strokecolor="#5a5a5a [2109]" strokeweight=".25pt">
                    <v:path arrowok="t" o:connecttype="custom" o:connectlocs="45,25;20,0;0,35;30,45;45,25;45,25" o:connectangles="0,0,0,0,0,0"/>
                  </v:shape>
                  <v:shape id="Freeform 3350" o:spid="_x0000_s1056" style="position:absolute;left:1160;top:205;width:40;height:40;visibility:visible;mso-wrap-style:square;v-text-anchor:top" coordsize="4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4e8jwAAA&#10;ANsAAAAPAAAAZHJzL2Rvd25yZXYueG1sRE/JasMwEL0X+g9iCr01Uk0xwY1sQqGQUyALSY6DNZVN&#10;pJGx1Nj9++oQyPHx9lUzeyduNMY+sIb3hQJB3AbTs9VwPHy/LUHEhGzQBSYNfxShqZ+fVliZMPGO&#10;bvtkRQ7hWKGGLqWhkjK2HXmMizAQZ+4njB5ThqOVZsQph3snC6VK6bHn3NDhQF8dtdf9r9dwDpfN&#10;7mxVPFk1fGy3ZXFw6aT168u8/gSRaE4P8d29MRrKPDZ/yT9A1v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k4e8jwAAAANsAAAAPAAAAAAAAAAAAAAAAAJcCAABkcnMvZG93bnJl&#10;di54bWxQSwUGAAAAAAQABAD1AAAAhAMAAAAA&#10;" path="m25,40l40,10,5,,,35,25,40xe" fillcolor="#fbcb9a [1300]" stroked="f" strokecolor="#5a5a5a [2109]" strokeweight=".25pt">
                    <v:path arrowok="t" o:connecttype="custom" o:connectlocs="25,40;40,10;5,0;0,35;25,40;25,40" o:connectangles="0,0,0,0,0,0"/>
                  </v:shape>
                  <v:shape id="Freeform 3351" o:spid="_x0000_s1057" style="position:absolute;left:1160;top:240;width:25;height:80;visibility:visible;mso-wrap-style:square;v-text-anchor:top" coordsize="2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YYMvwQAA&#10;ANsAAAAPAAAAZHJzL2Rvd25yZXYueG1sRI9Bi8IwFITvC/6H8ARva+oeilajiCB6ccG6i9dH82yL&#10;yUtpsm3992ZB8DjMzDfMajNYIzpqfe1YwWyagCAunK65VPBz2X/OQfiArNE4JgUP8rBZjz5WmGnX&#10;85m6PJQiQthnqKAKocmk9EVFFv3UNcTRu7nWYoiyLaVusY9wa+RXkqTSYs1xocKGdhUV9/zPKvj+&#10;7eiYXKxJKT/d52Z7pX5/UGoyHrZLEIGG8A6/2ketIF3A/5f4A+T6C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WGDL8EAAADbAAAADwAAAAAAAAAAAAAAAACXAgAAZHJzL2Rvd25y&#10;ZXYueG1sUEsFBgAAAAAEAAQA9QAAAIUDAAAAAA==&#10;" path="m0,0l0,80,25,5,,0xe" fillcolor="#b3d5ab [1303]" stroked="f" strokecolor="#5a5a5a [2109]" strokeweight=".25pt">
                    <v:path arrowok="t" o:connecttype="custom" o:connectlocs="0,0;0,80;25,5;0,0;0,0" o:connectangles="0,0,0,0,0"/>
                  </v:shape>
                  <v:shape id="Freeform 3352" o:spid="_x0000_s1058" style="position:absolute;left:1015;top:205;width:40;height:35;visibility:visible;mso-wrap-style:square;v-text-anchor:top" coordsize="40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P9kNwAAA&#10;ANsAAAAPAAAAZHJzL2Rvd25yZXYueG1sRE9Ni8IwEL0L+x/CLHiRNdWDSjWK7CIIHtTu7n1oxrba&#10;TEoT29pfbw6Cx8f7Xm06U4qGaldYVjAZRyCIU6sLzhT8/e6+FiCcR9ZYWiYFD3KwWX8MVhhr2/KZ&#10;msRnIoSwi1FB7n0VS+nSnAy6sa2IA3extUEfYJ1JXWMbwk0pp1E0kwYLDg05VvSdU3pL7kZBObLH&#10;/kpmceK+qdpb93Mo/nulhp/ddgnCU+ff4pd7rxXMw/rwJfwAuX4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yP9kNwAAAANsAAAAPAAAAAAAAAAAAAAAAAJcCAABkcnMvZG93bnJl&#10;di54bWxQSwUGAAAAAAQABAD1AAAAhAMAAAAA&#10;" path="m10,35l35,35,40,,,,10,35xe" fillcolor="#fbcb9a [1300]" stroked="f" strokecolor="#5a5a5a [2109]" strokeweight=".25pt">
                    <v:path arrowok="t" o:connecttype="custom" o:connectlocs="10,35;35,35;40,0;0,0;10,35;10,35" o:connectangles="0,0,0,0,0,0"/>
                  </v:shape>
                  <v:shape id="Freeform 3353" o:spid="_x0000_s1059" style="position:absolute;left:1025;top:240;width:25;height:80;visibility:visible;mso-wrap-style:square;v-text-anchor:top" coordsize="2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zhn0wQAA&#10;ANsAAAAPAAAAZHJzL2Rvd25yZXYueG1sRI9Bi8IwFITvwv6H8IS92VQPKtUoIsh6WcHqstdH82yL&#10;yUtpYlv/vREW9jjMzDfMejtYIzpqfe1YwTRJQRAXTtdcKrheDpMlCB+QNRrHpOBJHrabj9EaM+16&#10;PlOXh1JECPsMFVQhNJmUvqjIok9cQxy9m2sthijbUuoW+wi3Rs7SdC4t1hwXKmxoX1Fxzx9Wwemn&#10;o2N6sWZO+fd9aXa/1B++lPocD7sViEBD+A//tY9awWIK7y/xB8jNC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s4Z9MEAAADbAAAADwAAAAAAAAAAAAAAAACXAgAAZHJzL2Rvd25y&#10;ZXYueG1sUEsFBgAAAAAEAAQA9QAAAIUDAAAAAA==&#10;" path="m25,0l0,,20,80,25,0xe" fillcolor="#b3d5ab [1303]" stroked="f" strokecolor="#5a5a5a [2109]" strokeweight=".25pt">
                    <v:path arrowok="t" o:connecttype="custom" o:connectlocs="25,0;0,0;20,80;25,0;25,0" o:connectangles="0,0,0,0,0"/>
                  </v:shape>
                  <v:shape id="Freeform 3354" o:spid="_x0000_s1060" style="position:absolute;left:1300;top:1230;width:80;height:35;visibility:visible;mso-wrap-style:square;v-text-anchor:top" coordsize="80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uTM/xQAA&#10;ANsAAAAPAAAAZHJzL2Rvd25yZXYueG1sRI9BawIxFITvgv8hvEJvmtWDldW4lIKl4kFrW/D43Lxu&#10;lk1elk26rv++EQo9DjPzDbMuBmdFT12oPSuYTTMQxKXXNVcKPj+2kyWIEJE1Ws+k4EYBis14tMZc&#10;+yu/U3+KlUgQDjkqMDG2uZShNOQwTH1LnLxv3zmMSXaV1B1eE9xZOc+yhXRYc1ow2NKLobI5/TgF&#10;+9ux0bxYng9WvpqvfjfbnS9WqceH4XkFItIQ/8N/7Tet4GkO9y/pB8jN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S5Mz/FAAAA2wAAAA8AAAAAAAAAAAAAAAAAlwIAAGRycy9k&#10;b3ducmV2LnhtbFBLBQYAAAAABAAEAPUAAACJAwAAAAA=&#10;" path="m80,25l70,,,35,80,25xe" fillcolor="#b3d5ab [1303]" stroked="f" strokecolor="#5a5a5a [2109]" strokeweight=".25pt">
                    <v:path arrowok="t" o:connecttype="custom" o:connectlocs="80,25;70,0;0,35;80,25;80,25" o:connectangles="0,0,0,0,0"/>
                  </v:shape>
                  <v:shape id="Freeform 3355" o:spid="_x0000_s1061" style="position:absolute;left:1370;top:1215;width:45;height:40;visibility:visible;mso-wrap-style:square;v-text-anchor:top" coordsize="45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1ZruxAAA&#10;ANsAAAAPAAAAZHJzL2Rvd25yZXYueG1sRI9ba8JAFITfBf/DcgTfdGPFC6mrSEG0CF5ifT9kT5PQ&#10;7NmQXWPqr+8WBB+HmfmGWaxaU4qGaldYVjAaRiCIU6sLzhR8XTaDOQjnkTWWlknBLzlYLbudBcba&#10;3vlMTeIzESDsYlSQe1/FUro0J4NuaCvi4H3b2qAPss6krvEe4KaUb1E0lQYLDgs5VvSRU/qT3IwC&#10;h/vJ5XA9XbNH1RyIk8nxuP1Uqt9r1+8gPLX+FX62d1rBbAz/X8IPkM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9Wa7sQAAADbAAAADwAAAAAAAAAAAAAAAACXAgAAZHJzL2Rv&#10;d25yZXYueG1sUEsFBgAAAAAEAAQA9QAAAIgDAAAAAA==&#10;" path="m0,15l10,40,45,35,30,,,15xe" fillcolor="#fbcb9a [1300]" stroked="f" strokecolor="#5a5a5a [2109]" strokeweight=".25pt">
                    <v:path arrowok="t" o:connecttype="custom" o:connectlocs="0,15;10,40;45,35;30,0;0,15;0,15" o:connectangles="0,0,0,0,0,0"/>
                  </v:shape>
                  <v:shape id="Freeform 3356" o:spid="_x0000_s1062" style="position:absolute;left:1215;top:1075;width:65;height:70;visibility:visible;mso-wrap-style:square;v-text-anchor:top" coordsize="65,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kCIuxAAA&#10;ANsAAAAPAAAAZHJzL2Rvd25yZXYueG1sRI9Ba8JAFITvhf6H5QleSt1Yqg3RVYpQ2lNBTfD6kn1N&#10;UrNvQ3ZN0n/fFQSPw8x8w6y3o2lET52rLSuYzyIQxIXVNZcK0uPHcwzCeWSNjWVS8EcOtpvHhzUm&#10;2g68p/7gSxEg7BJUUHnfJlK6oiKDbmZb4uD92M6gD7Irpe5wCHDTyJcoWkqDNYeFClvaVVScDxej&#10;IP79fsqibCHzU/lJdZ5mLsdMqelkfF+B8DT6e/jW/tIK3l7h+iX8ALn5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JAiLsQAAADbAAAADwAAAAAAAAAAAAAAAACXAgAAZHJzL2Rv&#10;d25yZXYueG1sUEsFBgAAAAAEAAQA9QAAAIgDAAAAAA==&#10;" path="m65,20l45,,,70,65,20xe" fillcolor="#b3d5ab [1303]" stroked="f" strokecolor="#5a5a5a [2109]" strokeweight=".25pt">
                    <v:path arrowok="t" o:connecttype="custom" o:connectlocs="65,20;45,0;0,70;65,20;65,20" o:connectangles="0,0,0,0,0"/>
                  </v:shape>
                  <v:shape id="Freeform 3357" o:spid="_x0000_s1063" style="position:absolute;left:1260;top:1050;width:50;height:45;visibility:visible;mso-wrap-style:square;v-text-anchor:top" coordsize="5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aedtwwAA&#10;ANsAAAAPAAAAZHJzL2Rvd25yZXYueG1sRI9Lb8IwEITvSPwHa5G4gcOjtKQYxFNwLa0qelvFSxIR&#10;ryPbQPrv60pIHEcz841mtmhMJW7kfGlZwaCfgCDOrC45V/D1ueu9gfABWWNlmRT8kofFvN2aYart&#10;nT/odgy5iBD2KSooQqhTKX1WkEHftzVx9M7WGQxRulxqh/cIN5UcJslEGiw5LhRY07qg7HK8GgWu&#10;tHL7s71u9rw7nUcrbabj7FupbqdZvoMI1IRn+NE+aAWvL/D/Jf4AOf8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TaedtwwAAANsAAAAPAAAAAAAAAAAAAAAAAJcCAABkcnMvZG93&#10;bnJldi54bWxQSwUGAAAAAAQABAD1AAAAhwMAAAAA&#10;" path="m0,25l20,45,50,20,20,,,25xe" fillcolor="#fbcb9a [1300]" stroked="f" strokecolor="#5a5a5a [2109]" strokeweight=".25pt">
                    <v:path arrowok="t" o:connecttype="custom" o:connectlocs="0,25;20,45;50,20;20,0;0,25;0,25" o:connectangles="0,0,0,0,0,0"/>
                  </v:shape>
                  <v:shape id="Freeform 3358" o:spid="_x0000_s1064" style="position:absolute;left:1425;top:1370;width:40;height:40;visibility:visible;mso-wrap-style:square;v-text-anchor:top" coordsize="4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60gXwgAA&#10;ANsAAAAPAAAAZHJzL2Rvd25yZXYueG1sRI9Pi8IwFMTvgt8hPMGbJitLlWqURRA8Cf6henw0b9Oy&#10;zUtpslq/vREW9jjMzG+Y1aZ3jbhTF2rPGj6mCgRx6U3NVsPlvJssQISIbLDxTBqeFGCzHg5WmBv/&#10;4CPdT9GKBOGQo4YqxjaXMpQVOQxT3xIn79t3DmOSnZWmw0eCu0bOlMqkw5rTQoUtbSsqf06/TsPV&#10;3/bHq1WhsKr9PByy2bmJhdbjUf+1BBGpj//hv/beaJhn8P6SfoBc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/rSBfCAAAA2wAAAA8AAAAAAAAAAAAAAAAAlwIAAGRycy9kb3du&#10;cmV2LnhtbFBLBQYAAAAABAAEAPUAAACGAwAAAAA=&#10;" path="m35,0l0,10,5,35,40,40,35,0xe" fillcolor="#fbcb9a [1300]" stroked="f" strokecolor="#5a5a5a [2109]" strokeweight=".25pt">
                    <v:path arrowok="t" o:connecttype="custom" o:connectlocs="35,0;0,10;5,35;40,40;35,0;35,0" o:connectangles="0,0,0,0,0,0"/>
                  </v:shape>
                  <v:shape id="Freeform 3359" o:spid="_x0000_s1065" style="position:absolute;left:1345;top:1380;width:85;height:25;visibility:visible;mso-wrap-style:square;v-text-anchor:top" coordsize="85,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5reWxgAA&#10;ANsAAAAPAAAAZHJzL2Rvd25yZXYueG1sRI9ba8JAFITfhf6H5RT6IrqxUC+pq2ihKBQfjPp+zJ5c&#10;aPZszG6T+O+7QqGPw8x8wyzXvalES40rLSuYjCMQxKnVJecKzqfP0RyE88gaK8uk4E4O1qunwRJj&#10;bTs+Upv4XAQIuxgVFN7XsZQuLcigG9uaOHiZbQz6IJtc6ga7ADeVfI2iqTRYclgosKaPgtLv5Mco&#10;2C8OO99dsrfDbtMm0+3tazvMrkq9PPebdxCeev8f/mvvtYLZDB5fwg+Qq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s5reWxgAAANsAAAAPAAAAAAAAAAAAAAAAAJcCAABkcnMv&#10;ZG93bnJldi54bWxQSwUGAAAAAAQABAD1AAAAigMAAAAA&#10;" path="m0,15l85,25,80,,,15xe" fillcolor="#b3d5ab [1303]" stroked="f" strokecolor="#5a5a5a [2109]" strokeweight=".25pt">
                    <v:path arrowok="t" o:connecttype="custom" o:connectlocs="0,15;85,25;80,0;0,15;0,15" o:connectangles="0,0,0,0,0"/>
                  </v:shape>
                  <v:shape id="Freeform 3360" o:spid="_x0000_s1066" style="position:absolute;left:1430;top:1550;width:40;height:40;visibility:visible;mso-wrap-style:square;v-text-anchor:top" coordsize="4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OHn+vwAA&#10;ANsAAAAPAAAAZHJzL2Rvd25yZXYueG1sRE/LisIwFN0P+A/hCu7GRBEdqmkRQXAl+EBneWmuabG5&#10;KU3U+vdmMTDLw3mvit414kldqD1rmIwVCOLSm5qthvNp+/0DIkRkg41n0vCmAEU++FphZvyLD/Q8&#10;RitSCIcMNVQxtpmUoazIYRj7ljhxN985jAl2VpoOXyncNXKq1Fw6rDk1VNjSpqLyfnw4DVf/uztc&#10;rQoXq9rZfj+fnpp40Xo07NdLEJH6+C/+c++MhkUam76kHyDz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GE4ef6/AAAA2wAAAA8AAAAAAAAAAAAAAAAAlwIAAGRycy9kb3ducmV2&#10;LnhtbFBLBQYAAAAABAAEAPUAAACDAwAAAAA=&#10;" path="m0,25l30,40,40,5,10,,,25xe" fillcolor="#fbcb9a [1300]" stroked="f" strokecolor="#5a5a5a [2109]" strokeweight=".25pt">
                    <v:path arrowok="t" o:connecttype="custom" o:connectlocs="0,25;30,40;40,5;10,0;0,25;0,25" o:connectangles="0,0,0,0,0,0"/>
                  </v:shape>
                  <v:shape id="Freeform 3361" o:spid="_x0000_s1067" style="position:absolute;left:1360;top:1535;width:80;height:40;visibility:visible;mso-wrap-style:square;v-text-anchor:top" coordsize="8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w5pEwwAA&#10;ANsAAAAPAAAAZHJzL2Rvd25yZXYueG1sRI9Ba8JAFITvQv/D8gpepG6qoGnqKrao6FErPT+yr5tg&#10;9m2aXWP8964geBxm5htmtuhsJVpqfOlYwfswAUGcO12yUXD8Wb+lIHxA1lg5JgVX8rCYv/RmmGl3&#10;4T21h2BEhLDPUEERQp1J6fOCLPqhq4mj9+caiyHKxkjd4CXCbSVHSTKRFkuOCwXW9F1QfjqcrYLB&#10;//4rJL/p1YzP7XJ3XHmzOaVK9V+75SeIQF14hh/trVYw/YD7l/gD5PwG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7w5pEwwAAANsAAAAPAAAAAAAAAAAAAAAAAJcCAABkcnMvZG93&#10;bnJldi54bWxQSwUGAAAAAAQABAD1AAAAhwMAAAAA&#10;" path="m70,40l80,15,,,70,40xe" fillcolor="#b3d5ab [1303]" stroked="f" strokecolor="#5a5a5a [2109]" strokeweight=".25pt">
                    <v:path arrowok="t" o:connecttype="custom" o:connectlocs="70,40;80,15;0,0;70,40;70,40" o:connectangles="0,0,0,0,0"/>
                  </v:shape>
                  <v:shape id="Freeform 3362" o:spid="_x0000_s1068" style="position:absolute;left:1310;top:1700;width:80;height:40;visibility:visible;mso-wrap-style:square;v-text-anchor:top" coordsize="8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LEP+vwAA&#10;ANsAAAAPAAAAZHJzL2Rvd25yZXYueG1sRE9Ni8IwEL0L/ocwghdZUxWkdI3iyq7o0Sp7HprZtNhM&#10;uk2s9d+bg+Dx8b5Xm97WoqPWV44VzKYJCOLC6YqNgsv55yMF4QOyxtoxKXiQh816OFhhpt2dT9Tl&#10;wYgYwj5DBWUITSalL0qy6KeuIY7cn2sthghbI3WL9xhuazlPkqW0WHFsKLGhXUnFNb9ZBZP/01dI&#10;ftOHWdy67fHy7c3+mio1HvXbTxCB+vAWv9wHrSCN6+OX+APk+gk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N8sQ/6/AAAA2wAAAA8AAAAAAAAAAAAAAAAAlwIAAGRycy9kb3ducmV2&#10;LnhtbFBLBQYAAAAABAAEAPUAAACDAwAAAAA=&#10;" path="m70,40l80,15,,,70,40xe" fillcolor="#b3d5ab [1303]" stroked="f" strokecolor="#5a5a5a [2109]" strokeweight=".25pt">
                    <v:path arrowok="t" o:connecttype="custom" o:connectlocs="70,40;80,15;0,0;70,40;70,40" o:connectangles="0,0,0,0,0"/>
                  </v:shape>
                  <v:shape id="Freeform 3363" o:spid="_x0000_s1069" style="position:absolute;left:1380;top:1715;width:45;height:40;visibility:visible;mso-wrap-style:square;v-text-anchor:top" coordsize="45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ntElxAAA&#10;ANsAAAAPAAAAZHJzL2Rvd25yZXYueG1sRI/dasJAFITvhb7DcoTemY2FiKSuUoTSFsGfaO4P2dMk&#10;NHs2ZLdJ9Om7BcHLYWa+YVab0TSip87VlhXMoxgEcWF1zaWCy/l9tgThPLLGxjIpuJKDzfppssJU&#10;24FP1Ge+FAHCLkUFlfdtKqUrKjLoItsSB+/bdgZ9kF0pdYdDgJtGvsTxQhqsOSxU2NK2ouIn+zUK&#10;HO6S8z4/5uWt7ffEWXI4fHwp9Twd315BeBr9I3xvf2oFyzn8fwk/QK7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Z7RJcQAAADbAAAADwAAAAAAAAAAAAAAAACXAgAAZHJzL2Rv&#10;d25yZXYueG1sUEsFBgAAAAAEAAQA9QAAAIgDAAAAAA==&#10;" path="m10,0l0,25,35,40,45,5,10,0xe" fillcolor="#fbcb9a [1300]" stroked="f" strokecolor="#5a5a5a [2109]" strokeweight=".25pt">
                    <v:path arrowok="t" o:connecttype="custom" o:connectlocs="10,0;0,25;35,40;45,5;10,0;10,0" o:connectangles="0,0,0,0,0,0"/>
                  </v:shape>
                  <v:shape id="Freeform 3364" o:spid="_x0000_s1070" style="position:absolute;left:1220;top:1815;width:45;height:80;visibility:visible;mso-wrap-style:square;v-text-anchor:top" coordsize="4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IAHpxQAA&#10;ANsAAAAPAAAAZHJzL2Rvd25yZXYueG1sRI9Ba8JAFITvQv/D8oRepG4qRWx0FSkIgqemuXh7Zp/Z&#10;aPZtyG6TNL/eLRR6HGbmG2azG2wtOmp95VjB6zwBQVw4XXGpIP86vKxA+ICssXZMCn7Iw277NNlg&#10;ql3Pn9RloRQRwj5FBSaEJpXSF4Ys+rlriKN3da3FEGVbSt1iH+G2loskWUqLFccFgw19GCru2bdV&#10;sO/f6tvyen7vujEf83N1kbPkpNTzdNivQQQawn/4r33UClYL+P0Sf4DcP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0gAenFAAAA2wAAAA8AAAAAAAAAAAAAAAAAlwIAAGRycy9k&#10;b3ducmV2LnhtbFBLBQYAAAAABAAEAPUAAACJAwAAAAA=&#10;" path="m25,80l45,70,,,25,80xe" fillcolor="#b3d5ab [1303]" stroked="f" strokecolor="#5a5a5a [2109]" strokeweight=".25pt">
                    <v:path arrowok="t" o:connecttype="custom" o:connectlocs="25,80;45,70;0,0;25,80;25,80" o:connectangles="0,0,0,0,0"/>
                  </v:shape>
                  <v:shape id="Freeform 3365" o:spid="_x0000_s1071" style="position:absolute;left:1245;top:1885;width:40;height:45;visibility:visible;mso-wrap-style:square;v-text-anchor:top" coordsize="4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BLzXwwAA&#10;ANsAAAAPAAAAZHJzL2Rvd25yZXYueG1sRI9Ra8JAEITfC/6HY4W+1YsVS0g9RSyCpdCitu/b3JqE&#10;5HZD7tTUX+8VBB+HmfmGmS1616gTdb4SNjAeJaCIc7EVFwa+9+unFJQPyBYbYTLwRx4W88HDDDMr&#10;Z97SaRcKFSHsMzRQhtBmWvu8JId+JC1x9A7SOQxRdoW2HZ4j3DX6OUletMOK40KJLa1Kyuvd0Rn4&#10;/Ok/6q2kb1N+v3z9jms5XKwY8zjsl6+gAvXhHr61N9ZAOoH/L/EH6PkV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NBLzXwwAAANsAAAAPAAAAAAAAAAAAAAAAAJcCAABkcnMvZG93&#10;bnJldi54bWxQSwUGAAAAAAQABAD1AAAAhwMAAAAA&#10;" path="m20,0l0,10,10,45,40,25,20,0xe" fillcolor="#fbcb9a [1300]" stroked="f" strokecolor="#5a5a5a [2109]" strokeweight=".25pt">
                    <v:path arrowok="t" o:connecttype="custom" o:connectlocs="20,0;0,10;10,45;40,25;20,0;20,0" o:connectangles="0,0,0,0,0,0"/>
                  </v:shape>
                  <v:shape id="Freeform 3366" o:spid="_x0000_s1072" style="position:absolute;left:855;top:925;width:55;height:70;visibility:visible;mso-wrap-style:square;v-text-anchor:top" coordsize="55,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mlh/wgAA&#10;ANsAAAAPAAAAZHJzL2Rvd25yZXYueG1sRI9Pa8JAFMTvBb/D8gRvdaOWItFVtE2gt9IoeH1kn0kw&#10;+zZm1/z59m6h0OMwM79htvvB1KKj1lWWFSzmEQji3OqKCwXnU/q6BuE8ssbaMikYycF+N3nZYqxt&#10;zz/UZb4QAcIuRgWl900spctLMujmtiEO3tW2Bn2QbSF1i32Am1ouo+hdGqw4LJTY0EdJ+S17GAV8&#10;Hfsqx/vlM13h94mOydJSotRsOhw2IDwN/j/81/7SCtZv8Psl/AC5ew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KaWH/CAAAA2wAAAA8AAAAAAAAAAAAAAAAAlwIAAGRycy9kb3du&#10;cmV2LnhtbFBLBQYAAAAABAAEAPUAAACGAwAAAAA=&#10;" path="m0,60l20,70,55,,,60xe" fillcolor="#b3d5ab [1303]" stroked="f" strokecolor="#5a5a5a [2109]" strokeweight=".25pt">
                    <v:path arrowok="t" o:connecttype="custom" o:connectlocs="0,60;20,70;55,0;0,60;0,60" o:connectangles="0,0,0,0,0"/>
                  </v:shape>
                  <v:shape id="Freeform 3367" o:spid="_x0000_s1073" style="position:absolute;left:830;top:985;width:45;height:45;visibility:visible;mso-wrap-style:square;v-text-anchor:top" coordsize="45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ak6AxAAA&#10;ANsAAAAPAAAAZHJzL2Rvd25yZXYueG1sRI9Ba8JAFITvBf/D8gQvRTcK1RBdRQSh7UVq1PMz+0yC&#10;2bfp7lbTf98VCh6HmfmGWaw604gbOV9bVjAeJSCIC6trLhUc8u0wBeEDssbGMin4JQ+rZe9lgZm2&#10;d/6i2z6UIkLYZ6igCqHNpPRFRQb9yLbE0btYZzBE6UqpHd4j3DRykiRTabDmuFBhS5uKiuv+xyg4&#10;vZrtaepm52NuPnZpvvkM1/O3UoN+t56DCNSFZ/i//a4VpG/w+BJ/gFz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2pOgMQAAADbAAAADwAAAAAAAAAAAAAAAACXAgAAZHJzL2Rv&#10;d25yZXYueG1sUEsFBgAAAAAEAAQA9QAAAIgDAAAAAA==&#10;" path="m45,10l25,,,25,30,45,45,10xe" fillcolor="#fbcb9a [1300]" stroked="f" strokecolor="#5a5a5a [2109]" strokeweight=".25pt">
                    <v:path arrowok="t" o:connecttype="custom" o:connectlocs="45,10;25,0;0,25;30,45;45,10;45,10" o:connectangles="0,0,0,0,0,0"/>
                  </v:shape>
                  <v:shape id="Freeform 3368" o:spid="_x0000_s1074" style="position:absolute;left:955;top:1045;width:40;height:45;visibility:visible;mso-wrap-style:square;v-text-anchor:top" coordsize="4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cx9PwwAA&#10;ANsAAAAPAAAAZHJzL2Rvd25yZXYueG1sRI9Ra8JAEITfC/6HY4W+1YsFJaSeIkpBKVS07fuaW5OQ&#10;3G7InZr6671CwcdhZr5hZoveNepCna+EDYxHCSjiXGzFhYHvr/eXFJQPyBYbYTLwSx4W88HTDDMr&#10;V97T5RAKFSHsMzRQhtBmWvu8JId+JC1x9E7SOQxRdoW2HV4j3DX6NUmm2mHFcaHEllYl5fXh7Ax8&#10;/vQf9V7S9YS3t91xXMvpZsWY52G/fAMVqA+P8H97Yw2kU/j7En+Ant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dcx9PwwAAANsAAAAPAAAAAAAAAAAAAAAAAJcCAABkcnMvZG93&#10;bnJldi54bWxQSwUGAAAAAAQABAD1AAAAhwMAAAAA&#10;" path="m40,10l20,,,35,35,45,40,10xe" fillcolor="#fbcb9a [1300]" stroked="f" strokecolor="#5a5a5a [2109]" strokeweight=".25pt">
                    <v:path arrowok="t" o:connecttype="custom" o:connectlocs="40,10;20,0;0,35;35,45;40,10;40,10" o:connectangles="0,0,0,0,0,0"/>
                  </v:shape>
                  <v:shape id="Freeform 3369" o:spid="_x0000_s1075" style="position:absolute;left:975;top:975;width:35;height:80;visibility:visible;mso-wrap-style:square;v-text-anchor:top" coordsize="35,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dEvIxAAA&#10;ANsAAAAPAAAAZHJzL2Rvd25yZXYueG1sRI9Ba8JAFITvBf/D8gRvdWMtRqKrSMEi0ktVEG/P7DMJ&#10;Zt+G3W0S/323UPA4zMw3zHLdm1q05HxlWcFknIAgzq2uuFBwOm5f5yB8QNZYWyYFD/KwXg1elphp&#10;2/E3tYdQiAhhn6GCMoQmk9LnJRn0Y9sQR+9mncEQpSukdthFuKnlW5LMpMGK40KJDX2UlN8PP0ZB&#10;Oj2nU919ya3Dfft+3c92nxdUajTsNwsQgfrwDP+3d1rBPIW/L/EHyNU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SnRLyMQAAADbAAAADwAAAAAAAAAAAAAAAACXAgAAZHJzL2Rv&#10;d25yZXYueG1sUEsFBgAAAAAEAAQA9QAAAIgDAAAAAA==&#10;" path="m0,70l20,80,35,,,70xe" fillcolor="#b3d5ab [1303]" stroked="f" strokecolor="#5a5a5a [2109]" strokeweight=".25pt">
                    <v:path arrowok="t" o:connecttype="custom" o:connectlocs="0,70;20,80;35,0;0,70;0,70" o:connectangles="0,0,0,0,0"/>
                  </v:shape>
                  <v:shape id="Freeform 3370" o:spid="_x0000_s1076" style="position:absolute;left:755;top:1990;width:55;height:75;visibility:visible;mso-wrap-style:square;v-text-anchor:top" coordsize="55,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piqcvwAA&#10;ANsAAAAPAAAAZHJzL2Rvd25yZXYueG1sRE9Ni8IwEL0v+B/CCN7W1KWsbTWKCIKwp62C16EZ02Iz&#10;KU3WVn/95iB4fLzv9Xa0rbhT7xvHChbzBARx5XTDRsH5dPjMQPiArLF1TAoe5GG7mXyssdBu4F+6&#10;l8GIGMK+QAV1CF0hpa9qsujnriOO3NX1FkOEvZG6xyGG21Z+Jcm3tNhwbKixo31N1a38swqqS2Py&#10;Z5rlxyVdBvOT7vP0XCo1m467FYhAY3iLX+6jVpDFsfFL/AFy8w8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CmKpy/AAAA2wAAAA8AAAAAAAAAAAAAAAAAlwIAAGRycy9kb3ducmV2&#10;LnhtbFBLBQYAAAAABAAEAPUAAACDAwAAAAA=&#10;" path="m20,0l0,15,55,75,20,0xe" fillcolor="#b3d5ab [1303]" stroked="f" strokecolor="#5a5a5a [2109]" strokeweight=".25pt">
                    <v:path arrowok="t" o:connecttype="custom" o:connectlocs="20,0;0,15;55,75;20,0;20,0" o:connectangles="0,0,0,0,0"/>
                  </v:shape>
                  <v:shape id="Freeform 3371" o:spid="_x0000_s1077" style="position:absolute;left:730;top:1960;width:45;height:45;visibility:visible;mso-wrap-style:square;v-text-anchor:top" coordsize="45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J0SFxAAA&#10;ANsAAAAPAAAAZHJzL2Rvd25yZXYueG1sRI9Ba8JAFITvQv/D8gq9iG7sQWN0lSIIbS9Fo56f2dck&#10;mH0bd7ca/71bEDwOM/MNM192phEXcr62rGA0TEAQF1bXXCrY5etBCsIHZI2NZVJwIw/LxUtvjpm2&#10;V97QZRtKESHsM1RQhdBmUvqiIoN+aFvi6P1aZzBE6UqpHV4j3DTyPUnG0mDNcaHCllYVFaftn1Fw&#10;6Jv1Yewmx31uvn7SfPUdTsezUm+v3ccMRKAuPMOP9qdWkE7h/0v8AXJx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idEhcQAAADbAAAADwAAAAAAAAAAAAAAAACXAgAAZHJzL2Rv&#10;d25yZXYueG1sUEsFBgAAAAAEAAQA9QAAAIgDAAAAAA==&#10;" path="m25,45l45,30,30,,,20,25,45xe" fillcolor="#fbcb9a [1300]" stroked="f" strokecolor="#5a5a5a [2109]" strokeweight=".25pt">
                    <v:path arrowok="t" o:connecttype="custom" o:connectlocs="25,45;45,30;30,0;0,20;25,45;25,45" o:connectangles="0,0,0,0,0,0"/>
                  </v:shape>
                  <v:shape id="Freeform 3372" o:spid="_x0000_s1078" style="position:absolute;left:565;top:2095;width:45;height:50;visibility:visible;mso-wrap-style:square;v-text-anchor:top" coordsize="45,5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A0DyvwAA&#10;ANsAAAAPAAAAZHJzL2Rvd25yZXYueG1sRE/LisIwFN0L/kO4gjtNnYU41SgiFl0oOD72l+baljY3&#10;tcnY+vdmIbg8nPdi1ZlKPKlxhWUFk3EEgji1uuBMwfWSjGYgnEfWWFkmBS9ysFr2ewuMtW35j55n&#10;n4kQwi5GBbn3dSylS3My6Ma2Jg7c3TYGfYBNJnWDbQg3lfyJoqk0WHBoyLGmTU5pef43CpLdwRyL&#10;XbK/PR6TU9m129dtWio1HHTrOQhPnf+KP+69VvAb1ocv4QfI5R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DADQPK/AAAA2wAAAA8AAAAAAAAAAAAAAAAAlwIAAGRycy9kb3ducmV2&#10;LnhtbFBLBQYAAAAABAAEAPUAAACDAwAAAAA=&#10;" path="m45,30l20,,,30,25,50,45,30xe" fillcolor="#fbcb9a [1300]" stroked="f" strokecolor="#5a5a5a [2109]" strokeweight=".25pt">
                    <v:path arrowok="t" o:connecttype="custom" o:connectlocs="45,30;20,0;0,30;25,50;45,30;45,30" o:connectangles="0,0,0,0,0,0"/>
                  </v:shape>
                  <v:shape id="Freeform 3373" o:spid="_x0000_s1079" style="position:absolute;left:590;top:2125;width:70;height:65;visibility:visible;mso-wrap-style:square;v-text-anchor:top" coordsize="70,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wPViwwAA&#10;ANsAAAAPAAAAZHJzL2Rvd25yZXYueG1sRI9PawIxFMTvhX6H8ArealYPUrdGEf+AJ6GriMfXzXN3&#10;dfOyJFlNv31TKHgcZuY3zGwRTSvu5HxjWcFomIEgLq1uuFJwPGzfP0D4gKyxtUwKfsjDYv76MsNc&#10;2wd/0b0IlUgQ9jkqqEPocil9WZNBP7QdcfIu1hkMSbpKaoePBDetHGfZRBpsOC3U2NGqpvJW9EbB&#10;ul9e4/TcX08+OvN93hS3vW+UGrzF5SeIQDE8w//tnVYwHcHfl/QD5Pw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FwPViwwAAANsAAAAPAAAAAAAAAAAAAAAAAJcCAABkcnMvZG93&#10;bnJldi54bWxQSwUGAAAAAAQABAD1AAAAhwMAAAAA&#10;" path="m20,0l0,20,70,65,20,0xe" fillcolor="#b3d5ab [1303]" stroked="f" strokecolor="#5a5a5a [2109]" strokeweight=".25pt">
                    <v:path arrowok="t" o:connecttype="custom" o:connectlocs="20,0;0,20;70,65;20,0;20,0" o:connectangles="0,0,0,0,0"/>
                  </v:shape>
                  <v:shape id="Freeform 3374" o:spid="_x0000_s1080" style="position:absolute;left:450;top:2265;width:40;height:45;visibility:visible;mso-wrap-style:square;v-text-anchor:top" coordsize="4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kY+RwwAA&#10;ANsAAAAPAAAAZHJzL2Rvd25yZXYueG1sRI9fa8JAEMTfC36HY4W+1YuCYqOniFKwFFr8977m1iQk&#10;txtyV0399F6h0MdhZn7DzJedq9WVWl8KGxgOElDEmdiScwPHw9vLFJQPyBZrYTLwQx6Wi97THFMr&#10;N97RdR9yFSHsUzRQhNCkWvusIId+IA1x9C7SOgxRtrm2Ld4i3NV6lCQT7bDkuFBgQ+uCsmr/7Qx8&#10;nrqPaifTzZjf71/nYSWXuxVjnvvdagYqUBf+w3/trTXwOoLfL/EH6MU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nkY+RwwAAANsAAAAPAAAAAAAAAAAAAAAAAJcCAABkcnMvZG93&#10;bnJldi54bWxQSwUGAAAAAAQABAD1AAAAhwMAAAAA&#10;" path="m35,45l40,20,10,,,35,35,45xe" fillcolor="#fbcb9a [1300]" stroked="f" strokecolor="#5a5a5a [2109]" strokeweight=".25pt">
                    <v:path arrowok="t" o:connecttype="custom" o:connectlocs="35,45;40,20;10,0;0,35;35,45;35,45" o:connectangles="0,0,0,0,0,0"/>
                  </v:shape>
                  <v:shape id="Freeform 3375" o:spid="_x0000_s1081" style="position:absolute;left:485;top:2285;width:75;height:40;visibility:visible;mso-wrap-style:square;v-text-anchor:top" coordsize="75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md+WwwAA&#10;ANsAAAAPAAAAZHJzL2Rvd25yZXYueG1sRI/NbsIwEITvlfoO1lbiUoEDVX8IGMSPULmW8gDbeHEC&#10;8TqyTZK+Pa5UieNoZr7RzJe9rUVLPlSOFYxHGQjiwumKjYLj9274ASJEZI21Y1LwSwGWi8eHOeba&#10;dfxF7SEakSAcclRQxtjkUoaiJIth5Bri5J2ctxiT9EZqj12C21pOsuxNWqw4LZTY0Kak4nK4WgWn&#10;+md93Wpz3n/ajX9uzXt47bxSg6d+NQMRqY/38H97rxVMX+DvS/oBcnE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kmd+WwwAAANsAAAAPAAAAAAAAAAAAAAAAAJcCAABkcnMvZG93&#10;bnJldi54bWxQSwUGAAAAAAQABAD1AAAAhwMAAAAA&#10;" path="m5,0l0,25,75,40,5,0xe" fillcolor="#b3d5ab [1303]" stroked="f" strokecolor="#5a5a5a [2109]" strokeweight=".25pt">
                    <v:path arrowok="t" o:connecttype="custom" o:connectlocs="5,0;0,25;75,40;5,0;5,0" o:connectangles="0,0,0,0,0"/>
                  </v:shape>
                  <v:shape id="Freeform 3376" o:spid="_x0000_s1082" style="position:absolute;left:480;top:2485;width:80;height:40;visibility:visible;mso-wrap-style:square;v-text-anchor:top" coordsize="8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ztMgwwAA&#10;ANsAAAAPAAAAZHJzL2Rvd25yZXYueG1sRI9Ba8JAFITvQv/D8gpepG6qImnqKrao6FErPT+yr5tg&#10;9m2aXWP8964geBxm5htmtuhsJVpqfOlYwfswAUGcO12yUXD8Wb+lIHxA1lg5JgVX8rCYv/RmmGl3&#10;4T21h2BEhLDPUEERQp1J6fOCLPqhq4mj9+caiyHKxkjd4CXCbSVHSTKVFkuOCwXW9F1QfjqcrYLB&#10;//4rJL/p1YzP7XJ3XHmzOaVK9V+75SeIQF14hh/trVbwMYH7l/gD5PwG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lztMgwwAAANsAAAAPAAAAAAAAAAAAAAAAAJcCAABkcnMvZG93&#10;bnJldi54bWxQSwUGAAAAAAQABAD1AAAAhwMAAAAA&#10;" path="m80,0l0,15,5,40,80,0xe" fillcolor="#b3d5ab [1303]" stroked="f" strokecolor="#5a5a5a [2109]" strokeweight=".25pt">
                    <v:path arrowok="t" o:connecttype="custom" o:connectlocs="80,0;0,15;5,40;80,0;80,0" o:connectangles="0,0,0,0,0"/>
                  </v:shape>
                  <v:shape id="Freeform 3377" o:spid="_x0000_s1083" style="position:absolute;left:445;top:2500;width:40;height:40;visibility:visible;mso-wrap-style:square;v-text-anchor:top" coordsize="40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NTCaxAAA&#10;ANsAAAAPAAAAZHJzL2Rvd25yZXYueG1sRI/BasMwEETvgf6D2EJvsdTQhtaJEkqh4JMhSbF7XKyN&#10;bGqtjKUmzt9HhUCOw8y8YdbbyfXiRGPoPGt4zhQI4sabjq2G78PX/A1EiMgGe8+k4UIBtpuH2Rpz&#10;48+8o9M+WpEgHHLU0MY45FKGpiWHIfMDcfKOfnQYkxytNCOeE9z1cqHUUjrsOC20ONBnS83v/s9p&#10;qP1PsautCpVVw0tZLheHPlZaPz1OHysQkaZ4D9/ahdHw/gr/X9IPkJsr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zUwmsQAAADbAAAADwAAAAAAAAAAAAAAAACXAgAAZHJzL2Rv&#10;d25yZXYueG1sUEsFBgAAAAAEAAQA9QAAAIgDAAAAAA==&#10;" path="m40,25l35,,,5,10,40,40,25xe" fillcolor="#fbcb9a [1300]" stroked="f" strokecolor="#5a5a5a [2109]" strokeweight=".25pt">
                    <v:path arrowok="t" o:connecttype="custom" o:connectlocs="40,25;35,0;0,5;10,40;40,25;40,25" o:connectangles="0,0,0,0,0,0"/>
                  </v:shape>
                  <v:shape id="Freeform 3378" o:spid="_x0000_s1084" style="position:absolute;left:840;top:2645;width:515;height:370;visibility:visible;mso-wrap-style:square;v-text-anchor:top" coordsize="515,3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2q6PxQAA&#10;ANsAAAAPAAAAZHJzL2Rvd25yZXYueG1sRI9Ba8JAFITvQv/D8gq96aYpxDZmI6VoK4IHTaHXZ/Y1&#10;Ccm+DdlV03/fFQSPw8x8w2TL0XTiTINrLCt4nkUgiEurG64UfBfr6SsI55E1dpZJwR85WOYPkwxT&#10;bS+8p/PBVyJA2KWooPa+T6V0ZU0G3cz2xMH7tYNBH+RQST3gJcBNJ+MoSqTBhsNCjT191FS2h5NR&#10;sB3jeHfitl396JeiMl/HIvmcK/X0OL4vQHga/T18a2+0grcErl/CD5D5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jaro/FAAAA2wAAAA8AAAAAAAAAAAAAAAAAlwIAAGRycy9k&#10;b3ducmV2LnhtbFBLBQYAAAAABAAEAPUAAACJAwAAAAA=&#10;" path="m0,0l45,370,515,365,515,,,0xe" fillcolor="#4da4d8 [1942]" stroked="f" strokecolor="#4da4d8 [1942]" strokeweight="1pt">
                    <v:fill color2="#c3e0f2 [662]" angle="-45" focus="-50%" type="gradient"/>
                    <v:shadow color="#0d2b3d [1606]" opacity=".5" offset="1pt"/>
                    <v:path arrowok="t" o:connecttype="custom" o:connectlocs="0,0;45,370;515,365;515,0;0,0;0,0" o:connectangles="0,0,0,0,0,0"/>
                  </v:shape>
                  <v:shape id="Freeform 3379" o:spid="_x0000_s1085" style="position:absolute;left:860;top:2760;width:495;height:110;visibility:visible;mso-wrap-style:square;v-text-anchor:top" coordsize="495,1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6wi0xQAA&#10;ANsAAAAPAAAAZHJzL2Rvd25yZXYueG1sRI9BS8NAFITvgv9heYI3u2kLVWM3RYRKUS+mUnp8ZJ9J&#10;SPZt2H1t0/56VxA8DjPzDbNcja5XRwqx9WxgOslAEVfetlwb+Nqu7x5ARUG22HsmA2eKsCqur5aY&#10;W3/iTzqWUqsE4ZijgUZkyLWOVUMO48QPxMn79sGhJBlqbQOeEtz1epZlC+2w5bTQ4EAvDVVdeXAG&#10;5DL92JbdbH6Rt9d2HhbufR93xtzejM9PoIRG+Q//tTfWwOM9/H5JP0AX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brCLTFAAAA2wAAAA8AAAAAAAAAAAAAAAAAlwIAAGRycy9k&#10;b3ducmV2LnhtbFBLBQYAAAAABAAEAPUAAACJAwAAAAA=&#10;" path="m0,35l5,110,495,95,495,,,35xe" fillcolor="#14415c [2406]" stroked="f" strokecolor="#5a5a5a [2109]" strokeweight=".25pt">
                    <v:path arrowok="t" o:connecttype="custom" o:connectlocs="0,35;5,110;495,95;495,0;0,35;0,35" o:connectangles="0,0,0,0,0,0"/>
                  </v:shape>
                  <v:shape id="Freeform 3380" o:spid="_x0000_s1086" style="position:absolute;left:1045;top:2645;width:135;height:370;visibility:visible;mso-wrap-style:square;v-text-anchor:top" coordsize="135,3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RV8/wQAA&#10;ANsAAAAPAAAAZHJzL2Rvd25yZXYueG1sRE9Na8JAEL0X/A/LCL01Gz0EG11FBWnxIFQTvA7ZMQlm&#10;Z0N2NWl+vXso9Ph436vNYBrxpM7VlhXMohgEcWF1zaWC7HL4WIBwHlljY5kU/JKDzXrytsJU255/&#10;6Hn2pQgh7FJUUHnfplK6oiKDLrItceButjPoA+xKqTvsQ7hp5DyOE2mw5tBQYUv7ior7+WEU7LJT&#10;nnzxji85Xrm/zcf8uB2Vep8O2yUIT4P/F/+5v7WCzzA2fAk/QK5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EVfP8EAAADbAAAADwAAAAAAAAAAAAAAAACXAgAAZHJzL2Rvd25y&#10;ZXYueG1sUEsFBgAAAAAEAAQA9QAAAIUDAAAAAA==&#10;" path="m115,0l0,,40,370,135,370,115,0xe" fillcolor="#14415c [2406]" stroked="f" strokecolor="#5a5a5a [2109]" strokeweight=".25pt">
                    <v:path arrowok="t" o:connecttype="custom" o:connectlocs="115,0;0,0;40,370;135,370;115,0;115,0" o:connectangles="0,0,0,0,0,0"/>
                  </v:shape>
                  <v:shape id="Freeform 3381" o:spid="_x0000_s1087" style="position:absolute;left:785;top:2560;width:315;height:85;visibility:visible;mso-wrap-style:square;v-text-anchor:top" coordsize="315,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9eGDxQAA&#10;ANsAAAAPAAAAZHJzL2Rvd25yZXYueG1sRI9BawIxFITvQv9DeAVvmrWC1K1RRBGr9NCqBY+P5Lm7&#10;uHlJN+m67a9vCoUeh5n5hpktOluLlppQOVYwGmYgiLUzFRcKTsfN4BFEiMgGa8ek4IsCLOZ3vRnm&#10;xt34jdpDLESCcMhRQRmjz6UMuiSLYeg8cfIurrEYk2wKaRq8Jbit5UOWTaTFitNCiZ5WJenr4dMq&#10;OPpt1Z49vr+e1vuP793+ZXzWWqn+fbd8AhGpi//hv/azUTCdwu+X9APk/A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714YPFAAAA2wAAAA8AAAAAAAAAAAAAAAAAlwIAAGRycy9k&#10;b3ducmV2LnhtbFBLBQYAAAAABAAEAPUAAACJAwAAAAA=&#10;" path="m30,0l0,50,315,85,30,0xe" fillcolor="#14415c [2406]" stroked="f" strokecolor="#5a5a5a [2109]" strokeweight=".25pt">
                    <v:path arrowok="t" o:connecttype="custom" o:connectlocs="30,0;0,50;315,85;30,0;30,0" o:connectangles="0,0,0,0,0"/>
                  </v:shape>
                  <v:shape id="Freeform 3382" o:spid="_x0000_s1088" style="position:absolute;left:1100;top:2535;width:285;height:110;visibility:visible;mso-wrap-style:square;v-text-anchor:top" coordsize="285,1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YI4IwgAA&#10;ANwAAAAPAAAAZHJzL2Rvd25yZXYueG1sRI9BSwMxEIXvQv9DGKE3myhVZG1aSqEi3lyL52EzJks3&#10;kyWJ2+2/dw6Ctxnem/e+2ezmOKiJcukTW7hfGVDEXXI9ewunz+PdM6hSkR0OicnClQrstoubDTYu&#10;XfiDprZ6JSFcGrQQah0brUsXKGJZpZFYtO+UI1ZZs9cu40XC46AfjHnSEXuWhoAjHQJ15/YnWvBH&#10;Z6Z9Z+j86PNrXn+172O4Wru8nfcvoCrN9d/8d/3mBN8IvjwjE+jt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9gjgjCAAAA3AAAAA8AAAAAAAAAAAAAAAAAlwIAAGRycy9kb3du&#10;cmV2LnhtbFBLBQYAAAAABAAEAPUAAACGAwAAAAA=&#10;" path="m285,45l275,,,110,285,45xe" fillcolor="#14415c [2406]" stroked="f" strokecolor="#5a5a5a [2109]" strokeweight=".25pt">
                    <v:path arrowok="t" o:connecttype="custom" o:connectlocs="285,45;275,0;0,110;285,45;285,45" o:connectangles="0,0,0,0,0"/>
                  </v:shape>
                  <v:shape id="Freeform 3383" o:spid="_x0000_s1089" style="position:absolute;left:1100;top:2310;width:280;height:335;visibility:visible;mso-wrap-style:square;v-text-anchor:top" coordsize="280,3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Jbc2vwAA&#10;ANwAAAAPAAAAZHJzL2Rvd25yZXYueG1sRE9Ni8IwEL0v7H8Is+BtTZRFpBplERa8akXwNjRjU2wm&#10;tYlt3V9vBMHbPN7nLNeDq0VHbag8a5iMFQjiwpuKSw2H/O97DiJEZIO1Z9JwpwDr1efHEjPje95R&#10;t4+lSCEcMtRgY2wyKUNhyWEY+4Y4cWffOowJtqU0LfYp3NVyqtRMOqw4NVhsaGOpuOxvTsP1hDLP&#10;79PueOg3t5/6/6qOFrUefQ2/CxCRhvgWv9xbk+arCTyfSRfI1Q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Ultza/AAAA3AAAAA8AAAAAAAAAAAAAAAAAlwIAAGRycy9kb3ducmV2&#10;LnhtbFBLBQYAAAAABAAEAPUAAACDAwAAAAA=&#10;" path="m0,335l0,335,55,225,75,185,100,150,120,125,140,105,160,100,175,100,185,105,185,120,180,140,160,165,100,235,,335,85,270,155,215,210,165,245,120,270,85,275,65,280,50,275,40,270,25,260,15,250,5,230,,210,,190,,170,5,150,15,135,25,100,60,75,105,45,170,20,245,,335xe" fillcolor="#14415c [2406]" stroked="f" strokecolor="#5a5a5a [2109]" strokeweight=".25pt">
                    <v:path arrowok="t" o:connecttype="custom" o:connectlocs="0,335;0,335;0,335;0,335;55,225;75,185;100,150;120,125;140,105;160,100;175,100;175,100;185,105;185,120;180,140;160,165;100,235;0,335;0,335;85,270;155,215;210,165;245,120;270,85;275,65;280,50;275,40;270,25;260,15;250,5;250,5;230,0;210,0;190,0;170,5;150,15;135,25;100,60;75,105;45,170;20,245;0,335;0,335" o:connectangles="0,0,0,0,0,0,0,0,0,0,0,0,0,0,0,0,0,0,0,0,0,0,0,0,0,0,0,0,0,0,0,0,0,0,0,0,0,0,0,0,0,0,0"/>
                  </v:shape>
                  <v:shape id="Freeform 3384" o:spid="_x0000_s1090" style="position:absolute;left:850;top:2355;width:250;height:290;visibility:visible;mso-wrap-style:square;v-text-anchor:top" coordsize="250,2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wDxAwwAA&#10;ANwAAAAPAAAAZHJzL2Rvd25yZXYueG1sRE9LawIxEL4X/A9hhN40qZSiq1HUUvDS+uqlt2Ezu1m7&#10;mSybqOu/NwWht/n4njNbdK4WF2pD5VnDy1CBIM69qbjU8H38GIxBhIhssPZMGm4UYDHvPc0wM/7K&#10;e7ocYilSCIcMNdgYm0zKkFtyGIa+IU5c4VuHMcG2lKbFawp3tRwp9SYdVpwaLDa0tpT/Hs5Ow7LY&#10;vU6KH7vaf56/TttKFc37Rmr93O+WUxCRuvgvfrg3Js1XI/h7Jl0g53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gwDxAwwAAANwAAAAPAAAAAAAAAAAAAAAAAJcCAABkcnMvZG93&#10;bnJldi54bWxQSwUGAAAAAAQABAD1AAAAhwMAAAAA&#10;" path="m250,290l250,290,160,205,105,145,85,120,80,105,80,95,90,90,100,90,120,95,135,110,155,130,200,195,250,290,225,210,200,145,175,95,150,55,120,25,90,5,70,5,55,,20,10,10,15,5,25,,35,,45,5,75,25,105,65,145,110,185,175,235,250,290xe" fillcolor="#14415c [2406]" stroked="f" strokecolor="#5a5a5a [2109]" strokeweight=".25pt">
                    <v:path arrowok="t" o:connecttype="custom" o:connectlocs="250,290;250,290;160,205;105,145;85,120;80,105;80,95;90,90;90,90;100,90;120,95;135,110;155,130;200,195;250,290;250,290;250,290;250,290;225,210;200,145;175,95;150,55;120,25;90,5;70,5;55,0;20,10;20,10;10,15;5,25;0,35;0,45;5,75;25,105;65,145;110,185;175,235;250,290;250,290" o:connectangles="0,0,0,0,0,0,0,0,0,0,0,0,0,0,0,0,0,0,0,0,0,0,0,0,0,0,0,0,0,0,0,0,0,0,0,0,0,0,0"/>
                  </v:shape>
                  <v:shape id="Freeform 3385" o:spid="_x0000_s1091" style="position:absolute;left:465;top:2755;width:285;height:165;visibility:visible;mso-wrap-style:square;v-text-anchor:top" coordsize="285,1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3qy0wAAA&#10;ANwAAAAPAAAAZHJzL2Rvd25yZXYueG1sRE9Li8IwEL4v+B/CCHtZNFVhKdVURND1qivocWimD9tM&#10;ahO1/nsjLOxtPr7nLJa9acSdOldZVjAZRyCIM6srLhQcfzejGITzyBoby6TgSQ6W6eBjgYm2D97T&#10;/eALEULYJaig9L5NpHRZSQbd2LbEgcttZ9AH2BVSd/gI4aaR0yj6lgYrDg0ltrQuKasPN6Pg9nOZ&#10;TL9O+22dz5jyc+/oqmOlPof9ag7CU+//xX/unQ7zoxm8nwkXyPQ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x3qy0wAAAANwAAAAPAAAAAAAAAAAAAAAAAJcCAABkcnMvZG93bnJl&#10;di54bWxQSwUGAAAAAAQABAD1AAAAhAMAAAAA&#10;" path="m85,80l85,80,60,65,35,60,20,60,5,75,5,80,,90,10,105,30,120,65,135,110,150,155,165,220,145,245,135,265,120,280,110,285,100,280,90,270,85,250,90,230,100,175,125,225,80,240,55,250,35,250,20,240,10,230,5,215,15,200,30,190,55,175,85,160,125,165,85,165,55,160,25,155,10,145,,130,,120,5,110,15,110,35,115,65,125,95,135,125,110,100,85,80xe" fillcolor="#d86b77 [1941]" stroked="f" strokecolor="#5a5a5a [2109]" strokeweight=".25pt">
                    <v:path arrowok="t" o:connecttype="custom" o:connectlocs="85,80;85,80;60,65;35,60;20,60;5,75;5,75;5,80;0,90;10,105;30,120;65,135;65,135;110,150;155,165;220,145;220,145;245,135;265,120;280,110;285,100;285,100;280,90;270,85;250,90;230,100;175,125;175,125;225,80;225,80;240,55;250,35;250,20;240,10;240,10;230,5;215,15;200,30;190,55;190,55;175,85;160,125;160,125;165,85;165,55;165,55;160,25;155,10;145,0;130,0;130,0;120,5;110,15;110,35;115,65;115,65;125,95;135,125;135,125;110,100;85,80;85,80" o:connectangles="0,0,0,0,0,0,0,0,0,0,0,0,0,0,0,0,0,0,0,0,0,0,0,0,0,0,0,0,0,0,0,0,0,0,0,0,0,0,0,0,0,0,0,0,0,0,0,0,0,0,0,0,0,0,0,0,0,0,0,0,0,0"/>
                  </v:shape>
                  <v:shape id="Freeform 3386" o:spid="_x0000_s1092" style="position:absolute;left:310;top:2890;width:625;height:155;visibility:visible;mso-wrap-style:square;v-text-anchor:top" coordsize="625,15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cQStwQAA&#10;ANwAAAAPAAAAZHJzL2Rvd25yZXYueG1sRE9LawIxEL4X/A9hhN4021ZEtkYpldL16NvjsJnuBjeT&#10;JUnd7b83gtDbfHzPmS9724gr+WAcK3gZZyCIS6cNVwr2u6/RDESIyBobx6TgjwIsF4OnOebadbyh&#10;6zZWIoVwyFFBHWObSxnKmiyGsWuJE/fjvMWYoK+k9tilcNvI1yybSouGU0ONLX3WVF62v1bB22GP&#10;p7VZTb9X/nJcm6ro9LlQ6nnYf7yDiNTHf/HDXeg0P5vA/Zl0gVzc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XEErcEAAADcAAAADwAAAAAAAAAAAAAAAACXAgAAZHJzL2Rvd25y&#10;ZXYueG1sUEsFBgAAAAAEAAQA9QAAAIUDAAAAAA==&#10;" path="m625,155l625,,,25,20,155,625,155xe" fillcolor="#d86b77 [1941]" stroked="f" strokecolor="#d86b77 [1941]" strokeweight="1pt">
                    <v:fill color2="#f2cdd1 [661]" angle="-45" focus="-50%" type="gradient"/>
                    <v:shadow color="#4e141a [1605]" opacity=".5" offset="1pt"/>
                    <v:path arrowok="t" o:connecttype="custom" o:connectlocs="625,155;625,0;0,25;20,155;625,155;625,155" o:connectangles="0,0,0,0,0,0"/>
                  </v:shape>
                  <v:shape id="Freeform 3387" o:spid="_x0000_s1093" style="position:absolute;left:575;top:2900;width:100;height:145;visibility:visible;mso-wrap-style:square;v-text-anchor:top" coordsize="100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RY/6wQAA&#10;ANwAAAAPAAAAZHJzL2Rvd25yZXYueG1sRE9Na8JAEL0X+h+WKfTWbAy0lJhVRGjx0oM2B72Nu2MS&#10;zM6G3dWk/94tCN7m8T6nWk62F1fyoXOsYJblIIi1Mx03Curfr7dPECEiG+wdk4I/CrBcPD9VWBo3&#10;8pauu9iIFMKhRAVtjEMpZdAtWQyZG4gTd3LeYkzQN9J4HFO47WWR5x/SYsepocWB1i3p8+5iFYz9&#10;T/0tY3Hc19O52IeDdoxaqdeXaTUHEWmKD/HdvTFpfv4O/8+kC+TiB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EWP+sEAAADcAAAADwAAAAAAAAAAAAAAAACXAgAAZHJzL2Rvd25y&#10;ZXYueG1sUEsFBgAAAAAEAAQA9QAAAIUDAAAAAA==&#10;" path="m0,5l10,145,100,145,100,,,5xe" fillcolor="#d86b77 [1941]" stroked="f" strokecolor="#5a5a5a [2109]" strokeweight=".25pt">
                    <v:path arrowok="t" o:connecttype="custom" o:connectlocs="0,5;10,145;100,145;100,0;0,5;0,5" o:connectangles="0,0,0,0,0,0"/>
                  </v:shape>
                </v:group>
                <v:group id="Group 3388" o:spid="_x0000_s1094" style="position:absolute;left:9016;top:3486;width:1387;height:1767" coordorigin="10,10" coordsize="2506,319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q2Gns8IAAADcAAAADwAA&#10;AAAAAAAAAAAAAACpAgAAZHJzL2Rvd25yZXYueG1sUEsFBgAAAAAEAAQA+gAAAJgDAAAAAA==&#10;">
                  <v:rect id="Rectangle 3389" o:spid="_x0000_s1095" style="position:absolute;left:10;top:270;width:2506;height:293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OuYLwwAA&#10;ANwAAAAPAAAAZHJzL2Rvd25yZXYueG1sRE9Na8JAEL0X/A/LCL3VXS1om7qKWApKD8VUCr1Ns9Mk&#10;NDsbsqOJ/75bEHqbx/uc5XrwjTpTF+vAFqYTA4q4CK7m0sLx/eXuAVQUZIdNYLJwoQjr1ehmiZkL&#10;PR/onEupUgjHDC1UIm2mdSwq8hgnoSVO3HfoPEqCXaldh30K942eGTPXHmtODRW2tK2o+MlP3kKu&#10;pTia14++OVzuH9++2k957vfW3o6HzRMooUH+xVf3zqX5ZgF/z6QL9Oo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OuYLwwAAANwAAAAPAAAAAAAAAAAAAAAAAJcCAABkcnMvZG93&#10;bnJldi54bWxQSwUGAAAAAAQABAD1AAAAhwMAAAAA&#10;" filled="f" fillcolor="white [3212]" stroked="f" strokecolor="gray [1629]" strokeweight=".25pt"/>
                  <v:shape id="Freeform 3390" o:spid="_x0000_s1096" style="position:absolute;left:10;top:1956;width:2506;height:1250;visibility:visible;mso-wrap-style:square;v-text-anchor:top" coordsize="2506,125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8d5SwwAA&#10;ANwAAAAPAAAAZHJzL2Rvd25yZXYueG1sRI9BT8MwDIXvSPsPkSdxQSyFA5rKsmlCQtuVAdrVNG4T&#10;tXGqJLTl3+MDEjdb7/m9z7vDEgY1Uco+soGHTQWKuInWc2fg4/31fgsqF2SLQ2Qy8EMZDvvVzQ5r&#10;G2d+o+lSOiUhnGs04EoZa61z4yhg3sSRWLQ2poBF1tRpm3CW8DDox6p60gE9S4PDkV4cNf3lOxho&#10;t1P71V+dv5t9f0xTczp/ppMxt+vl+Ayq0FL+zX/XZyv4ldDKMzKB3v8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o8d5SwwAAANwAAAAPAAAAAAAAAAAAAAAAAJcCAABkcnMvZG93&#10;bnJldi54bWxQSwUGAAAAAAQABAD1AAAAhwMAAAAA&#10;" path="m1341,235l1341,235,1256,225,1170,210,1005,175,845,135,680,85,600,60,515,40,430,20,340,5,255,,165,,80,15,40,25,,40,,1250,2506,1250,2506,175,2491,170,2476,165,2441,145,2401,120,2356,95,2306,75,2276,65,2241,60,2206,55,2171,55,2131,60,2086,70,1981,100,1886,135,1716,195,1631,220,1541,235,1496,240,1446,245,1396,240,1341,235xe" filled="f" fillcolor="white [3212]" stroked="f" strokecolor="gray [1629]" strokeweight=".25pt">
                    <v:path arrowok="t" o:connecttype="custom" o:connectlocs="1341,235;1341,235;1256,225;1170,210;1005,175;845,135;680,85;680,85;600,60;515,40;430,20;340,5;255,0;165,0;80,15;40,25;0,40;0,1250;2506,1250;2506,175;2506,175;2491,170;2476,165;2441,145;2401,120;2356,95;2306,75;2276,65;2241,60;2206,55;2171,55;2131,60;2086,70;2086,70;1981,100;1886,135;1716,195;1631,220;1541,235;1496,240;1446,245;1396,240;1341,235;1341,235" o:connectangles="0,0,0,0,0,0,0,0,0,0,0,0,0,0,0,0,0,0,0,0,0,0,0,0,0,0,0,0,0,0,0,0,0,0,0,0,0,0,0,0,0,0,0,0"/>
                  </v:shape>
                  <v:shape id="Freeform 3391" o:spid="_x0000_s1097" style="position:absolute;left:145;top:2586;width:2371;height:620;visibility:visible;mso-wrap-style:square;v-text-anchor:top" coordsize="2371,6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NxWwwQAA&#10;ANwAAAAPAAAAZHJzL2Rvd25yZXYueG1sRE9Na8JAEL0X/A/LCL3V3fZQTHQNUhR6sGCjiMchOybB&#10;7GzY3Wj8991Cobd5vM9ZFqPtxI18aB1reJ0pEMSVMy3XGo6H7cscRIjIBjvHpOFBAYrV5GmJuXF3&#10;/qZbGWuRQjjkqKGJsc+lDFVDFsPM9cSJuzhvMSboa2k83lO47eSbUu/SYsupocGePhqqruVgNZx3&#10;m8PllPWeyUsavlRr9ruH1s/Tcb0AEWmM/+I/96dJ81UGv8+kC+Tq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zcVsMEAAADcAAAADwAAAAAAAAAAAAAAAACXAgAAZHJzL2Rvd25y&#10;ZXYueG1sUEsFBgAAAAAEAAQA9QAAAIUDAAAAAA==&#10;" path="m0,415l0,415,,440,10,470,30,495,50,520,80,545,115,570,160,595,205,620,2371,620,2371,55,2191,30,2001,15,1801,5,1596,,1431,5,1276,10,1121,20,975,35,835,50,700,70,580,95,465,120,365,150,270,185,190,220,125,255,70,290,30,330,15,350,5,375,,395,,415xe" fillcolor="#d9c19b [1945]" stroked="f" strokecolor="#c19859 [3209]" strokeweight="1pt">
                    <v:shadow color="#664c26 [1609]" opacity="49150f" offset="1pt"/>
                    <v:path arrowok="t" o:connecttype="custom" o:connectlocs="0,415;0,415;0,440;10,470;30,495;50,520;80,545;115,570;160,595;205,620;2371,620;2371,55;2371,55;2191,30;2001,15;1801,5;1596,0;1596,0;1431,5;1276,10;1121,20;975,35;835,50;700,70;580,95;465,120;365,150;270,185;190,220;125,255;70,290;30,330;15,350;5,375;0,395;0,415;0,415" o:connectangles="0,0,0,0,0,0,0,0,0,0,0,0,0,0,0,0,0,0,0,0,0,0,0,0,0,0,0,0,0,0,0,0,0,0,0,0,0"/>
                  </v:shape>
                  <v:shape id="Freeform 3392" o:spid="_x0000_s1098" style="position:absolute;left:1105;top:15;width:926;height:2681;visibility:visible;mso-wrap-style:square;v-text-anchor:top" coordsize="926,268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9vJdxgAA&#10;ANwAAAAPAAAAZHJzL2Rvd25yZXYueG1sRI9Ba8JAEIXvBf/DMkIvpW5sQSR1lbYgSm+JFfE2Zsck&#10;NTsbsqvGf+8chN5meG/e+2a26F2jLtSF2rOB8SgBRVx4W3Np4HezfJ2CChHZYuOZDNwowGI+eJph&#10;av2VM7rksVQSwiFFA1WMbap1KCpyGEa+JRbt6DuHUdau1LbDq4S7Rr8lyUQ7rFkaKmzpu6LilJ+d&#10;gV38y993xeaQt/sy+9lvv15Wp8yY52H/+QEqUh//zY/rtRX8seDLMzKBnt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t9vJdxgAAANwAAAAPAAAAAAAAAAAAAAAAAJcCAABkcnMv&#10;ZG93bnJldi54bWxQSwUGAAAAAAQABAD1AAAAigMAAAAA&#10;" path="m0,0l0,70,866,2676,896,2681,926,2681,50,50,,0xe" fillcolor="#997339 [2409]" stroked="f" strokecolor="#f2eadd [665]" strokeweight=".25pt">
                    <v:path arrowok="t" o:connecttype="custom" o:connectlocs="0,0;0,70;866,2676;866,2676;896,2681;926,2681;50,50;0,0;0,0" o:connectangles="0,0,0,0,0,0,0,0,0"/>
                  </v:shape>
                  <v:shape id="Freeform 3393" o:spid="_x0000_s1099" style="position:absolute;left:725;top:2431;width:941;height:610;visibility:visible;mso-wrap-style:square;v-text-anchor:top" coordsize="941,6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DUtvxAAA&#10;ANwAAAAPAAAAZHJzL2Rvd25yZXYueG1sRE/JasMwEL0X8g9iAr2UWnYPJbiRTUgpGAoh2yG5DdbY&#10;VmuNjKUk7t9HhUJv83jrLMvJ9uJKozeOFWRJCoK4dtpwq+B4+HhegPABWWPvmBT8kIeymD0sMdfu&#10;xju67kMrYgj7HBV0IQy5lL7uyKJP3EAcucaNFkOEYyv1iLcYbnv5kqav0qLh2NDhQOuO6u/9xSqo&#10;NnbxmTZYnbfvxy99OZnd5sko9TifVm8gAk3hX/znrnScn2Xw+0y8QBZ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Q1Lb8QAAADcAAAADwAAAAAAAAAAAAAAAACXAgAAZHJzL2Rv&#10;d25yZXYueG1sUEsFBgAAAAAEAAQA9QAAAIgDAAAAAA==&#10;" path="m561,610l661,395,941,465,821,145,305,,,435,561,610xe" fillcolor="#d9c19b [1945]" strokecolor="#f2eadd [665]" strokeweight=".25pt">
                    <v:path arrowok="t" o:connecttype="custom" o:connectlocs="561,610;661,395;941,465;821,145;305,0;0,435;561,610;561,610" o:connectangles="0,0,0,0,0,0,0,0"/>
                  </v:shape>
                  <v:shape id="Freeform 3394" o:spid="_x0000_s1100" style="position:absolute;left:1286;top:2576;width:450;height:465;visibility:visible;mso-wrap-style:square;v-text-anchor:top" coordsize="450,4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NsuAwwAA&#10;ANwAAAAPAAAAZHJzL2Rvd25yZXYueG1sRE9Na8JAEL0L/Q/LCF6kbiKllOgqUlqwhwrV9j5mx2za&#10;7GzIjpr6691Cwds83ufMl71v1Im6WAc2kE8yUMRlsDVXBj53r/dPoKIgW2wCk4FfirBc3A3mWNhw&#10;5g86baVSKYRjgQacSFtoHUtHHuMktMSJO4TOoyTYVdp2eE7hvtHTLHvUHmtODQ5benZU/myP3oCU&#10;b17ce7/7kn3+8P1y2Fwu67Exo2G/moES6uUm/nevbZqfT+HvmXSBXlw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sNsuAwwAAANwAAAAPAAAAAAAAAAAAAAAAAJcCAABkcnMvZG93&#10;bnJldi54bWxQSwUGAAAAAAQABAD1AAAAhwMAAAAA&#10;" path="m260,0l160,110,,465,75,450,240,70,380,320,450,290,260,0xe" fillcolor="#997339 [2409]" strokecolor="#f2eadd [665]" strokeweight=".25pt">
                    <v:path arrowok="t" o:connecttype="custom" o:connectlocs="260,0;160,110;0,465;75,450;240,70;380,320;450,290;260,0;260,0" o:connectangles="0,0,0,0,0,0,0,0,0"/>
                  </v:shape>
                  <v:shape id="Freeform 3395" o:spid="_x0000_s1101" style="position:absolute;left:230;top:1505;width:1861;height:1371;visibility:visible;mso-wrap-style:square;v-text-anchor:top" coordsize="1861,13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VoaiwgAA&#10;ANwAAAAPAAAAZHJzL2Rvd25yZXYueG1sRE/dasIwFL4X9g7hDHY3UyeTUU2LKLINhqzVBzg2x6ba&#10;nJQmavf2y2Dg3fn4fs8iH2wrrtT7xrGCyTgBQVw53XCtYL/bPL+B8AFZY+uYFPyQhzx7GC0w1e7G&#10;BV3LUIsYwj5FBSaELpXSV4Ys+rHriCN3dL3FEGFfS93jLYbbVr4kyUxabDg2GOxoZag6lxeroPrC&#10;8L4u5fflc4rF5rQtDu7VKPX0OCznIAIN4S7+d3/oOH8yhb9n4gUy+w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FWhqLCAAAA3AAAAA8AAAAAAAAAAAAAAAAAlwIAAGRycy9kb3du&#10;cmV2LnhtbFBLBQYAAAAABAAEAPUAAACGAwAAAAA=&#10;" path="m1116,0l1116,,1086,95,1051,191,1010,281,965,366,915,446,855,526,795,606,730,676,655,746,575,811,495,876,405,936,310,991,215,1046,110,1096,,1141,710,1371,865,1326,1010,1276,1146,1216,1266,1156,1376,1091,1476,1021,1561,946,1636,866,1701,781,1731,741,1756,696,1781,646,1801,601,1816,551,1831,501,1851,396,1861,286,1856,176,1841,55,1116,0xe" fillcolor="#e6d5bc [1305]" strokecolor="#f2eadd [665]" strokeweight=".25pt">
                    <v:path arrowok="t" o:connecttype="custom" o:connectlocs="1116,0;1116,0;1086,95;1051,191;1010,281;965,366;915,446;855,526;795,606;730,676;655,746;575,811;495,876;405,936;310,991;215,1046;110,1096;0,1141;710,1371;710,1371;865,1326;1010,1276;1146,1216;1266,1156;1376,1091;1476,1021;1561,946;1636,866;1701,781;1731,741;1756,696;1781,646;1801,601;1816,551;1831,501;1851,396;1861,286;1856,176;1841,55;1116,0;1116,0" o:connectangles="0,0,0,0,0,0,0,0,0,0,0,0,0,0,0,0,0,0,0,0,0,0,0,0,0,0,0,0,0,0,0,0,0,0,0,0,0,0,0,0,0"/>
                  </v:shape>
                  <v:shape id="Freeform 3396" o:spid="_x0000_s1102" style="position:absolute;left:940;top:1560;width:1151;height:1316;visibility:visible;mso-wrap-style:square;v-text-anchor:top" coordsize="1151,13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cSCoxAAA&#10;ANwAAAAPAAAAZHJzL2Rvd25yZXYueG1sRE/basJAEH0v9B+WKfSl6MYLtUQ3IoWCFARrxca3ITvJ&#10;hmZnQ3ar8e9dQejbHM51FsveNuJEna8dKxgNExDEhdM1Vwr23x+DNxA+IGtsHJOCC3lYZo8PC0y1&#10;O/MXnXahEjGEfYoKTAhtKqUvDFn0Q9cSR650ncUQYVdJ3eE5httGjpPkVVqsOTYYbOndUPG7+7MK&#10;jp96XfYzWjkzPtSbl0n+s7W5Us9P/WoOIlAf/sV391rH+aMp3J6JF8jsC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nEgqMQAAADcAAAADwAAAAAAAAAAAAAAAACXAgAAZHJzL2Rv&#10;d25yZXYueG1sUEsFBgAAAAAEAAQA9QAAAIgDAAAAAA==&#10;" path="m0,1316l0,1316,155,1271,300,1221,436,1161,556,1101,666,1036,766,966,851,891,926,811,991,726,1021,686,1046,641,1071,591,1091,546,1106,496,1121,446,1141,341,1151,231,1146,121,1131,,1116,116,1096,226,1066,331,1026,431,986,526,931,621,871,706,806,791,731,871,651,946,561,1021,461,1086,361,1151,245,1211,125,1266,,1316xe" fillcolor="#d9c19b [1945]" strokecolor="#f2eadd [665]" strokeweight=".25pt">
                    <v:path arrowok="t" o:connecttype="custom" o:connectlocs="0,1316;0,1316;155,1271;300,1221;436,1161;556,1101;666,1036;766,966;851,891;926,811;991,726;1021,686;1046,641;1071,591;1091,546;1106,496;1121,446;1141,341;1151,231;1146,121;1131,0;1131,0;1116,116;1096,226;1066,331;1026,431;986,526;931,621;871,706;806,791;731,871;651,946;561,1021;461,1086;361,1151;245,1211;125,1266;0,1316;0,1316" o:connectangles="0,0,0,0,0,0,0,0,0,0,0,0,0,0,0,0,0,0,0,0,0,0,0,0,0,0,0,0,0,0,0,0,0,0,0,0,0,0,0"/>
                  </v:shape>
                  <v:shape id="Freeform 3397" o:spid="_x0000_s1103" style="position:absolute;left:1195;top:1651;width:846;height:360;visibility:visible;mso-wrap-style:square;v-text-anchor:top" coordsize="846,3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DPJ1wQAA&#10;ANwAAAAPAAAAZHJzL2Rvd25yZXYueG1sRE9LawIxEL4L/Q9hCl5Esypq2RqlFASFHnzhediMu0s3&#10;kzSJuv57UxC8zcf3nPmyNY24kg+1ZQXDQQaCuLC65lLB8bDqf4AIEVljY5kU3CnAcvHWmWOu7Y13&#10;dN3HUqQQDjkqqGJ0uZShqMhgGFhHnLiz9QZjgr6U2uMthZtGjrJsKg3WnBoqdPRdUfG7vxgFbLZT&#10;/ePPxew07v15d5ncNyunVPe9/foEEamNL/HTvdZp/nAC/8+kC+Ti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gzydcEAAADcAAAADwAAAAAAAAAAAAAAAACXAgAAZHJzL2Rvd25y&#10;ZXYueG1sUEsFBgAAAAAEAAQA9QAAAIUDAAAAAA==&#10;" path="m101,0l101,,55,110,,215,766,360,791,295,811,235,831,170,846,100,101,0xe" fillcolor="#d9c19b [1945]" strokecolor="#f2eadd [665]" strokeweight=".25pt">
                    <v:path arrowok="t" o:connecttype="custom" o:connectlocs="101,0;101,0;55,110;0,215;766,360;766,360;791,295;811,235;831,170;846,100;846,100;101,0;101,0" o:connectangles="0,0,0,0,0,0,0,0,0,0,0,0,0"/>
                  </v:shape>
                  <v:shape id="Freeform 3398" o:spid="_x0000_s1104" style="position:absolute;left:1961;top:1751;width:130;height:345;visibility:visible;mso-wrap-style:square;v-text-anchor:top" coordsize="130,3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c3kqwwAA&#10;ANwAAAAPAAAAZHJzL2Rvd25yZXYueG1sRE9Na8JAEL0X+h+WKfRSdGPAVKKbUAqCPVlt6XnIjtm0&#10;2dmQXWP013cFwds83uesytG2YqDeN44VzKYJCOLK6YZrBd9f68kChA/IGlvHpOBMHsri8WGFuXYn&#10;3tGwD7WIIexzVGBC6HIpfWXIop+6jjhyB9dbDBH2tdQ9nmK4bWWaJJm02HBsMNjRu6Hqb3+0CtY/&#10;9vV8MM1lni0+XtLtp/7dbbVSz0/j2xJEoDHcxTf3Rsf5swyuz8QLZPE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Ec3kqwwAAANwAAAAPAAAAAAAAAAAAAAAAAJcCAABkcnMvZG93&#10;bnJldi54bWxQSwUGAAAAAAQABAD1AAAAhwMAAAAA&#10;" path="m0,260l0,260,70,345,95,275,110,200,120,125,130,45,80,,65,70,45,135,25,195,,260xe" fillcolor="#997339 [2409]" strokecolor="#f2eadd [665]" strokeweight=".25pt">
                    <v:path arrowok="t" o:connecttype="custom" o:connectlocs="0,260;0,260;70,345;70,345;95,275;110,200;120,125;130,45;80,0;80,0;65,70;45,135;25,195;0,260;0,260" o:connectangles="0,0,0,0,0,0,0,0,0,0,0,0,0,0,0"/>
                  </v:shape>
                  <v:shape id="Freeform 3399" o:spid="_x0000_s1105" style="position:absolute;left:1646;top:2251;width:245;height:295;visibility:visible;mso-wrap-style:square;v-text-anchor:top" coordsize="245,2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XF3owgAA&#10;ANwAAAAPAAAAZHJzL2Rvd25yZXYueG1sRE/NagIxEL4XfIcwhd5qdkWsbI2igtBexKoPMG7G3bSb&#10;yZJEd/v2RhC8zcf3O7NFbxtxJR+MYwX5MANBXDptuFJwPGzepyBCRNbYOCYF/xRgMR+8zLDQruMf&#10;uu5jJVIIhwIV1DG2hZShrMliGLqWOHFn5y3GBH0ltccuhdtGjrJsIi0aTg01trSuqfzbX6yCrjHT&#10;3Jx/t7vv6rQZL3e9H19WSr299stPEJH6+BQ/3F86zc8/4P5MukDO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dcXejCAAAA3AAAAA8AAAAAAAAAAAAAAAAAlwIAAGRycy9kb3du&#10;cmV2LnhtbFBLBQYAAAAABAAEAPUAAACGAwAAAAA=&#10;" path="m245,90l175,,135,55,95,105,50,155,,205,30,295,95,250,150,200,200,145,245,90xe" fillcolor="#997339 [2409]" strokecolor="#f2eadd [665]" strokeweight=".25pt">
                    <v:path arrowok="t" o:connecttype="custom" o:connectlocs="245,90;175,0;175,0;135,55;95,105;50,155;0,205;30,295;30,295;95,250;150,200;200,145;245,90;245,90" o:connectangles="0,0,0,0,0,0,0,0,0,0,0,0,0,0"/>
                  </v:shape>
                  <v:shape id="Freeform 3400" o:spid="_x0000_s1106" style="position:absolute;left:890;top:2066;width:931;height:390;visibility:visible;mso-wrap-style:square;v-text-anchor:top" coordsize="931,3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kEU7xgAA&#10;ANwAAAAPAAAAZHJzL2Rvd25yZXYueG1sRI9Pb8IwDMXvk/gOkZG4jQSQplEICCE2bZN24M+Fm2lM&#10;W2icqgnQffv5MGk3W+/5vZ/ny87X6k5trAJbGA0NKOI8uIoLC4f92/MrqJiQHdaBycIPRVguek9z&#10;zFx48Jbuu1QoCeGYoYUypSbTOuYleYzD0BCLdg6txyRrW2jX4kPCfa3HxrxojxVLQ4kNrUvKr7ub&#10;t2DC+P07Hqcnf/ncnL7WkzQxubN20O9WM1CJuvRv/rv+cII/Elp5RibQi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FkEU7xgAAANwAAAAPAAAAAAAAAAAAAAAAAJcCAABkcnMv&#10;ZG93bnJldi54bWxQSwUGAAAAAAQABAD1AAAAigMAAAAA&#10;" path="m931,185l931,185,170,,90,90,,180,756,390,806,340,851,290,891,240,931,185xe" fillcolor="#d9c19b [1945]" strokecolor="#f2eadd [665]" strokeweight=".25pt">
                    <v:path arrowok="t" o:connecttype="custom" o:connectlocs="931,185;931,185;170,0;170,0;90,90;0,180;756,390;756,390;806,340;851,290;891,240;931,185;931,185" o:connectangles="0,0,0,0,0,0,0,0,0,0,0,0,0"/>
                  </v:shape>
                  <v:shape id="Freeform 3401" o:spid="_x0000_s1107" style="position:absolute;left:510;top:2391;width:951;height:365;visibility:visible;mso-wrap-style:square;v-text-anchor:top" coordsize="951,3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jAyWwwAA&#10;ANwAAAAPAAAAZHJzL2Rvd25yZXYueG1sRE/bagIxEH0v+A9hBF+KZhVadWsUEaSCFHTtBwyb2Uu7&#10;maxJXLd/3wiFvs3hXGe16U0jOnK+tqxgOklAEOdW11wq+LzsxwsQPiBrbCyTgh/ysFkPnlaYanvn&#10;M3VZKEUMYZ+igiqENpXS5xUZ9BPbEkeusM5giNCVUju8x3DTyFmSvEqDNceGClvaVZR/ZzejIN9d&#10;i8O82388n4qXxfL4fsu+HCk1GvbbNxCB+vAv/nMfdJw/XcLjmXiBXP8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SjAyWwwAAANwAAAAPAAAAAAAAAAAAAAAAAJcCAABkcnMvZG93&#10;bnJldi54bWxQSwUGAAAAAAQABAD1AAAAhwMAAAAA&#10;" path="m951,220l951,215,200,,105,65,,125,700,365,831,295,951,220xe" fillcolor="#d9c19b [1945]" strokecolor="#f2eadd [665]" strokeweight=".25pt">
                    <v:path arrowok="t" o:connecttype="custom" o:connectlocs="951,220;951,215;200,0;200,0;105,65;0,125;700,365;700,365;831,295;951,220;951,220" o:connectangles="0,0,0,0,0,0,0,0,0,0,0"/>
                  </v:shape>
                  <v:shape id="Freeform 3402" o:spid="_x0000_s1108" style="position:absolute;left:1210;top:2611;width:266;height:175;visibility:visible;mso-wrap-style:square;v-text-anchor:top" coordsize="266,1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N5ZixQAA&#10;ANwAAAAPAAAAZHJzL2Rvd25yZXYueG1sRI9Pa8JAEMXvgt9hmUIvohv/IqmriFCw3kztobchO02C&#10;2dmQXTX20zsHwdsM7817v1ltOlerK7Wh8mxgPEpAEefeVlwYOH1/DpegQkS2WHsmA3cKsFn3eytM&#10;rb/xka5ZLJSEcEjRQBljk2od8pIchpFviEX7863DKGtbaNviTcJdrSdJstAOK5aGEhvalZSfs4sz&#10;MJ8f4nQ2aC7dsj79f01/Qnb+Dca8v3XbD1CRuvgyP6/3VvAngi/PyAR6/Q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I3lmLFAAAA3AAAAA8AAAAAAAAAAAAAAAAAlwIAAGRycy9k&#10;b3ducmV2LnhtbFBLBQYAAAAABAAEAPUAAACJAwAAAAA=&#10;" path="m0,145l5,175,141,120,266,60,251,,131,75,,145xe" fillcolor="#997339 [2409]" strokecolor="#f2eadd [665]" strokeweight=".25pt">
                    <v:path arrowok="t" o:connecttype="custom" o:connectlocs="0,145;5,175;5,175;141,120;266,60;251,0;251,0;131,75;0,145;0,145" o:connectangles="0,0,0,0,0,0,0,0,0,0"/>
                  </v:shape>
                  <v:shape id="Freeform 3403" o:spid="_x0000_s1109" style="position:absolute;left:710;top:1205;width:300;height:541;visibility:visible;mso-wrap-style:square;v-text-anchor:top" coordsize="300,54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BZOOwAAA&#10;ANwAAAAPAAAAZHJzL2Rvd25yZXYueG1sRE9La8JAEL4X/A/LCN7qRqWlRFcR24YcfdT7kB2TJdnZ&#10;kN0m8d+7BaG3+fies9mNthE9dd44VrCYJyCIC6cNlwp+Lt+vHyB8QNbYOCYFd/Kw205eNphqN/CJ&#10;+nMoRQxhn6KCKoQ2ldIXFVn0c9cSR+7mOoshwq6UusMhhttGLpPkXVo0HBsqbOlQUVGff62CjK71&#10;Kc8ovF2NxZWhL/95rJWaTcf9GkSgMfyLn+5cx/nLBfw9Ey+Q2wc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ZBZOOwAAAANwAAAAPAAAAAAAAAAAAAAAAAJcCAABkcnMvZG93bnJl&#10;di54bWxQSwUGAAAAAAQABAD1AAAAhAMAAAAA&#10;" path="m140,90l300,35,285,15,285,5,290,,115,75,,531,20,541,140,90xe" fillcolor="#e59ca4 [1301]" stroked="f" strokecolor="#7f7f7f [1612]" strokeweight=".25pt">
                    <v:path arrowok="t" o:connecttype="custom" o:connectlocs="140,90;300,35;300,35;285,15;285,5;290,0;115,75;0,531;20,541;140,90;140,90" o:connectangles="0,0,0,0,0,0,0,0,0,0,0"/>
                  </v:shape>
                  <v:shape id="Freeform 3404" o:spid="_x0000_s1110" style="position:absolute;left:525;top:1315;width:195;height:190;visibility:visible;mso-wrap-style:square;v-text-anchor:top" coordsize="195,1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AOojwgAA&#10;ANwAAAAPAAAAZHJzL2Rvd25yZXYueG1sRE9Ni8IwEL0v+B/CCN40teIi1ShWVPSwLKtevA3N2Fab&#10;SWmidv/9RhD2No/3ObNFayrxoMaVlhUMBxEI4szqknMFp+OmPwHhPLLGyjIp+CUHi3nnY4aJtk/+&#10;ocfB5yKEsEtQQeF9nUjpsoIMuoGtiQN3sY1BH2CTS93gM4SbSsZR9CkNlhwaCqxpVVB2O9yNAhqv&#10;z340ke7rlO7b7XWUWvOdKtXrtsspCE+t/xe/3Tsd5scxvJ4JF8j5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EA6iPCAAAA3AAAAA8AAAAAAAAAAAAAAAAAlwIAAGRycy9kb3du&#10;cmV2LnhtbFBLBQYAAAAABAAEAPUAAACGAwAAAAA=&#10;" path="m5,70l5,70,,95,,120,15,145,30,170,55,185,90,190,90,100,105,190,135,185,160,165,170,150,180,135,190,120,195,100,190,70,180,45,165,25,140,10,115,,90,,60,5,35,20,15,40,5,70xe" fillcolor="#fbcb9a [1300]" stroked="f" strokecolor="#7f7f7f [1612]" strokeweight=".25pt">
                    <v:path arrowok="t" o:connecttype="custom" o:connectlocs="5,70;5,70;0,95;0,120;0,120;15,145;30,170;30,170;55,185;90,190;90,100;105,190;105,190;135,185;160,165;160,165;170,150;180,135;190,120;195,100;195,100;190,70;180,45;180,45;165,25;140,10;140,10;115,0;90,0;90,0;60,5;35,20;35,20;15,40;5,70;5,70" o:connectangles="0,0,0,0,0,0,0,0,0,0,0,0,0,0,0,0,0,0,0,0,0,0,0,0,0,0,0,0,0,0,0,0,0,0,0,0"/>
                  </v:shape>
                  <v:shape id="Freeform 3405" o:spid="_x0000_s1111" style="position:absolute;left:615;top:1410;width:245;height:391;visibility:visible;mso-wrap-style:square;v-text-anchor:top" coordsize="245,39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bKijwQAA&#10;ANwAAAAPAAAAZHJzL2Rvd25yZXYueG1sRE/bisIwEH1f8B/CCL5pqmVFqlFEEYXFBS+gj0MzNsVm&#10;Upqo3b/fCAv7NodzndmitZV4UuNLxwqGgwQEce50yYWC82nTn4DwAVlj5ZgU/JCHxbzzMcNMuxcf&#10;6HkMhYgh7DNUYEKoMyl9bsiiH7iaOHI311gMETaF1A2+Yrit5ChJxtJiybHBYE0rQ/n9+LAKPqvt&#10;3tdf13O4rVNbXFLz7XZGqV63XU5BBGrDv/jPvdNx/iiF9zPxAjn/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Wyoo8EAAADcAAAADwAAAAAAAAAAAAAAAACXAgAAZHJzL2Rvd25y&#10;ZXYueG1sUEsFBgAAAAAEAAQA9QAAAIUDAAAAAA==&#10;" path="m245,40l245,40,185,15,120,5,60,,,5,,366,140,391,245,40xe" filled="f" fillcolor="white [3212]" strokecolor="#7f7f7f [1612]" strokeweight=".25pt">
                    <v:path arrowok="t" o:connecttype="custom" o:connectlocs="245,40;245,40;185,15;120,5;60,0;0,5;0,366;140,391;245,40;245,40" o:connectangles="0,0,0,0,0,0,0,0,0,0"/>
                  </v:shape>
                  <v:shape id="Freeform 3406" o:spid="_x0000_s1112" style="position:absolute;left:635;top:1540;width:170;height:231;visibility:visible;mso-wrap-style:square;v-text-anchor:top" coordsize="170,2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3lkTwwAA&#10;ANwAAAAPAAAAZHJzL2Rvd25yZXYueG1sRE9NawIxEL0X+h/CFLwUzaqlytYoKggqeNCKXsfNdHdx&#10;M1mS6K7/3hQKvc3jfc5k1ppK3Mn50rKCfi8BQZxZXXKu4Pi96o5B+ICssbJMCh7kYTZ9fZlgqm3D&#10;e7ofQi5iCPsUFRQh1KmUPivIoO/ZmjhyP9YZDBG6XGqHTQw3lRwkyac0WHJsKLCmZUHZ9XAzCka0&#10;2d42p+R6bIaXkC9253e3ZaU6b+38C0SgNvyL/9xrHecPPuD3mXiBnD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w3lkTwwAAANwAAAAPAAAAAAAAAAAAAAAAAJcCAABkcnMvZG93&#10;bnJldi54bWxQSwUGAAAAAAQABAD1AAAAhwMAAAAA&#10;" path="m170,0l0,,,216,25,211,50,211,75,221,100,231,170,0xe" fillcolor="#89c2e5 [1302]" stroked="f" strokecolor="#7f7f7f [1612]" strokeweight=".25pt">
                    <v:path arrowok="t" o:connecttype="custom" o:connectlocs="170,0;0,0;0,216;0,216;25,211;50,211;75,221;100,231;170,0;170,0" o:connectangles="0,0,0,0,0,0,0,0,0,0"/>
                  </v:shape>
                  <v:shape id="Freeform 3407" o:spid="_x0000_s1113" style="position:absolute;left:375;top:2571;width:445;height:505;visibility:visible;mso-wrap-style:square;v-text-anchor:top" coordsize="445,50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sfyrwwAA&#10;ANwAAAAPAAAAZHJzL2Rvd25yZXYueG1sRE9Na8JAEL0X/A/LCN6aTQwtbXQVaRFEsJCk4HXITpPQ&#10;7GzMbjT++26h0Ns83uest5PpxJUG11pWkEQxCOLK6pZrBZ/l/vEFhPPIGjvLpOBODrab2cMaM21v&#10;nNO18LUIIewyVNB432dSuqohgy6yPXHgvuxg0Ac41FIPeAvhppPLOH6WBlsODQ329NZQ9V2MRoFO&#10;RnpNT9Vx/57kpyK/pKX8OCu1mE+7FQhPk/8X/7kPOsxfPsHvM+ECufk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GsfyrwwAAANwAAAAPAAAAAAAAAAAAAAAAAJcCAABkcnMvZG93&#10;bnJldi54bWxQSwUGAAAAAAQABAD1AAAAhwMAAAAA&#10;" path="m25,175l25,175,15,210,5,245,,280,5,320,10,365,15,410,30,455,50,505,55,415,65,340,80,305,90,275,105,250,125,225,165,190,190,175,215,160,250,150,285,145,320,145,360,145,400,150,445,155,290,,220,20,160,45,110,75,70,110,45,140,25,175xe" fillcolor="#f2eadd [665]" strokecolor="#a5a5a5 [2092]" strokeweight=".25pt">
                    <v:path arrowok="t" o:connecttype="custom" o:connectlocs="25,175;25,175;25,175;15,210;5,245;0,280;5,320;10,365;15,410;30,455;50,505;50,505;55,415;65,340;80,305;90,275;105,250;125,225;125,225;165,190;165,190;190,175;215,160;250,150;285,145;320,145;360,145;400,150;445,155;290,0;290,0;220,20;160,45;110,75;70,110;70,110;45,140;25,175;25,175;25,175;25,175" o:connectangles="0,0,0,0,0,0,0,0,0,0,0,0,0,0,0,0,0,0,0,0,0,0,0,0,0,0,0,0,0,0,0,0,0,0,0,0,0,0,0,0,0"/>
                  </v:shape>
                  <v:shape id="Freeform 3408" o:spid="_x0000_s1114" style="position:absolute;left:245;top:3046;width:180;height:100;visibility:visible;mso-wrap-style:square;v-text-anchor:top" coordsize="180,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JPuBwwAA&#10;ANwAAAAPAAAAZHJzL2Rvd25yZXYueG1sRE9Na8JAEL0L/Q/LCF7EbEwhlNRVpCAoKKVJKz0O2WkS&#10;mp0N2TWJ/75bKPQ2j/c5m91kWjFQ7xrLCtZRDIK4tLrhSsF7cVg9gXAeWWNrmRTcycFu+zDbYKbt&#10;yG805L4SIYRdhgpq77tMSlfWZNBFtiMO3JftDfoA+0rqHscQblqZxHEqDTYcGmrs6KWm8ju/GQWu&#10;mD4TW14eT9ezXNqPw4A6fVVqMZ/2zyA8Tf5f/Oc+6jA/SeH3mXCB3P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2JPuBwwAAANwAAAAPAAAAAAAAAAAAAAAAAJcCAABkcnMvZG93&#10;bnJldi54bWxQSwUGAAAAAAQABAD1AAAAhwMAAAAA&#10;" path="m50,20l0,,25,40,,55,40,60,20,100,180,30,50,20xe" fillcolor="#f2eadd [665]" strokecolor="#a5a5a5 [2092]" strokeweight=".25pt">
                    <v:path arrowok="t" o:connecttype="custom" o:connectlocs="50,20;0,0;25,40;0,55;40,60;20,100;180,30;50,20;50,20" o:connectangles="0,0,0,0,0,0,0,0,0"/>
                  </v:shape>
                  <v:shape id="Freeform 3409" o:spid="_x0000_s1115" style="position:absolute;left:270;top:2366;width:405;height:485;visibility:visible;mso-wrap-style:square;v-text-anchor:top" coordsize="405,4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NlqUwQAA&#10;ANwAAAAPAAAAZHJzL2Rvd25yZXYueG1sRE/bagIxEH0X/Icwgm816wVbVqOIoPWl0G79gHEz3V26&#10;mcRN1PTvG0HwbQ7nOst1NK24UucbywrGowwEcWl1w5WC4/fu5Q2ED8gaW8uk4I88rFf93hJzbW/8&#10;RdciVCKFsM9RQR2Cy6X0ZU0G/cg64sT92M5gSLCrpO7wlsJNKydZNpcGG04NNTra1lT+FhejgE47&#10;9z5jt5/uP+cx++Amno9bpYaDuFmACBTDU/xwH3SaP3mF+zPpArn6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zZalMEAAADcAAAADwAAAAAAAAAAAAAAAACXAgAAZHJzL2Rvd25y&#10;ZXYueG1sUEsFBgAAAAAEAAQA9QAAAIUDAAAAAA==&#10;" path="m345,135l230,,170,20,115,50,75,75,40,110,15,140,5,175,,210,10,245,25,280,50,315,85,350,130,380,180,405,230,430,315,460,405,485,330,440,270,395,215,355,175,315,145,275,130,245,125,230,125,215,130,200,140,190,155,180,170,170,215,155,270,140,345,135xe" fillcolor="#f2eadd [665]" strokecolor="#a5a5a5 [2092]" strokeweight=".25pt">
                    <v:path arrowok="t" o:connecttype="custom" o:connectlocs="345,135;230,0;230,0;170,20;115,50;75,75;40,110;40,110;15,140;5,175;0,210;10,245;10,245;25,280;50,315;85,350;130,380;130,380;130,380;130,380;180,405;230,430;230,430;315,460;405,485;405,485;330,440;270,395;270,395;215,355;175,315;175,315;145,275;130,245;125,230;125,215;130,200;140,190;155,180;170,170;215,155;270,140;345,135;345,135" o:connectangles="0,0,0,0,0,0,0,0,0,0,0,0,0,0,0,0,0,0,0,0,0,0,0,0,0,0,0,0,0,0,0,0,0,0,0,0,0,0,0,0,0,0,0,0"/>
                  </v:shape>
                  <v:shape id="Freeform 3410" o:spid="_x0000_s1116" style="position:absolute;left:520;top:2851;width:155;height:180;visibility:visible;mso-wrap-style:square;v-text-anchor:top" coordsize="155,1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KDnAxwAA&#10;ANwAAAAPAAAAZHJzL2Rvd25yZXYueG1sRI/dasJAEIXvC32HZQTv6kYRW6OrtIpQLFj8eYAxOyax&#10;2dmY3Wrs03cuCr2b4Zw555vpvHWVulITSs8G+r0EFHHmbcm5gcN+9fQCKkRki5VnMnCnAPPZ48MU&#10;U+tvvKXrLuZKQjikaKCIsU61DllBDkPP18SinXzjMMra5No2eJNwV+lBkoy0w5KlocCaFgVlX7tv&#10;Z2BxOK6XP+f6+Ll5HlbL8dso+8CLMd1O+zoBFamN/+a/63cr+AOhlWdkAj37B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aCg5wMcAAADcAAAADwAAAAAAAAAAAAAAAACXAgAAZHJz&#10;L2Rvd25yZXYueG1sUEsFBgAAAAAEAAQA9QAAAIsDAAAAAA==&#10;" path="m0,110l40,110,40,170,85,135,85,180,155,,,110xe" fillcolor="#f2eadd [665]" strokecolor="#a5a5a5 [2092]" strokeweight=".25pt">
                    <v:path arrowok="t" o:connecttype="custom" o:connectlocs="0,110;40,110;40,170;85,135;85,180;155,0;0,110;0,110" o:connectangles="0,0,0,0,0,0,0,0"/>
                  </v:shape>
                  <v:shape id="Freeform 3411" o:spid="_x0000_s1117" style="position:absolute;left:545;top:1666;width:575;height:340;visibility:visible;mso-wrap-style:square;v-text-anchor:top" coordsize="575,3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5C2TwgAA&#10;ANwAAAAPAAAAZHJzL2Rvd25yZXYueG1sRE9Na8JAEL0X+h+WKXgpdWMOatNspJQWPEhBLT0Pu5Nk&#10;aXY2ZNcY/70rFLzN431OuZlcJ0YagvWsYDHPQBBrbyw3Cn6OXy9rECEiG+w8k4ILBdhUjw8lFsaf&#10;eU/jITYihXAoUEEbY19IGXRLDsPc98SJq/3gMCY4NNIMeE7hrpN5li2lQ8upocWePlrSf4eTU5A/&#10;r+pVF8Ple6ezT1P/2nHUVqnZ0/T+BiLSFO/if/fWpPn5K9yeSRfI6go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bkLZPCAAAA3AAAAA8AAAAAAAAAAAAAAAAAlwIAAGRycy9kb3du&#10;cmV2LnhtbFBLBQYAAAAABAAEAPUAAACGAwAAAAA=&#10;" path="m575,0l575,,535,60,490,110,445,160,395,195,350,225,300,245,255,260,210,265,170,265,130,255,100,240,70,215,45,185,30,145,20,100,20,50,5,95,,135,5,175,20,215,40,250,65,280,100,305,135,325,180,335,230,340,275,335,325,320,380,295,435,260,485,210,535,150,575,0xe" fillcolor="#f2eadd [665]" strokecolor="#a5a5a5 [2092]" strokeweight=".25pt">
                    <v:path arrowok="t" o:connecttype="custom" o:connectlocs="575,0;575,0;535,60;490,110;445,160;395,195;395,195;350,225;300,245;255,260;210,265;210,265;170,265;130,255;100,240;70,215;70,215;45,185;30,145;20,100;20,50;20,50;5,95;0,135;5,175;20,215;20,215;40,250;65,280;100,305;135,325;135,325;180,335;230,340;275,335;325,320;325,320;380,295;435,260;485,210;535,150;575,0;575,0" o:connectangles="0,0,0,0,0,0,0,0,0,0,0,0,0,0,0,0,0,0,0,0,0,0,0,0,0,0,0,0,0,0,0,0,0,0,0,0,0,0,0,0,0,0,0"/>
                  </v:shape>
                  <v:shape id="Freeform 3412" o:spid="_x0000_s1118" style="position:absolute;left:560;top:1590;width:140;height:126;visibility:visible;mso-wrap-style:square;v-text-anchor:top" coordsize="140,1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Q1lKxAAA&#10;ANwAAAAPAAAAZHJzL2Rvd25yZXYueG1sRI9Ba8JAEIXvhf6HZYTe6kbFYlNXKS2V3opR8DpkxySa&#10;mQ3ZbUz/fedQ6G2G9+a9b9bbkVszUB+bIA5m0wwMSRl8I5WD4+HjcQUmJhSPbRBy8EMRtpv7uzXm&#10;PtxkT0ORKqMhEnN0UKfU5dbGsibGOA0diWrn0DMmXfvK+h5vGs6tnWfZk2VsRBtq7OitpvJafLOD&#10;/fPXjnnZLWbZMr4Pp/lhx8XFuYfJ+PoCJtGY/s1/159e8ReKr8/oBHbz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kNZSsQAAADcAAAADwAAAAAAAAAAAAAAAACXAgAAZHJzL2Rv&#10;d25yZXYueG1sUEsFBgAAAAAEAAQA9QAAAIgDAAAAAA==&#10;" path="m120,116l70,91,140,61,55,51,110,,80,5,55,15,35,26,20,41,10,61,5,81,,101,5,126,120,116xe" fillcolor="#f2eadd [665]" strokecolor="#a5a5a5 [2092]" strokeweight=".25pt">
                    <v:path arrowok="t" o:connecttype="custom" o:connectlocs="120,116;70,91;140,61;55,51;110,0;110,0;80,5;55,15;35,26;20,41;10,61;5,81;0,101;5,126;120,116;120,116" o:connectangles="0,0,0,0,0,0,0,0,0,0,0,0,0,0,0,0"/>
                  </v:shape>
                  <v:shape id="Freeform 3413" o:spid="_x0000_s1119" style="position:absolute;left:470;top:1590;width:1296;height:1151;visibility:visible;mso-wrap-style:square;v-text-anchor:top" coordsize="1296,115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HvCrvwAA&#10;ANwAAAAPAAAAZHJzL2Rvd25yZXYueG1sRE/bisIwEH0X/Icwgm+aVsFdq6nogpfXdf2AsRnbajMp&#10;SVbr3xthYd/mcK6zXHWmEXdyvrasIB0nIIgLq2suFZx+tqNPED4ga2wsk4IneVjl/d4SM20f/E33&#10;YyhFDGGfoYIqhDaT0hcVGfRj2xJH7mKdwRChK6V2+IjhppGTJJlJgzXHhgpb+qqouB1/jYL9rpvu&#10;54mZ0Qbn1/bj4IzdnJUaDrr1AkSgLvyL/9wHHedPU3g/Ey+Q+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Gwe8Ku/AAAA3AAAAA8AAAAAAAAAAAAAAAAAlwIAAGRycy9kb3ducmV2&#10;LnhtbFBLBQYAAAAABAAEAPUAAACDAwAAAAA=&#10;" path="m595,121l595,121,570,181,535,231,500,281,460,321,430,346,395,371,305,426,210,481,155,511,115,541,80,576,50,611,25,651,15,676,5,696,,721,,746,5,801,20,856,45,911,80,966,125,1011,180,1056,240,1096,310,1126,385,1141,460,1151,505,1151,550,1146,600,1136,645,1126,690,1111,740,1091,785,1066,831,1041,911,981,976,921,1041,861,1096,801,1146,741,1186,676,1221,611,1251,546,1271,486,1286,421,1291,356,1296,286,1291,216,1281,146,1261,76,1241,,595,121xe" fillcolor="#f2eadd [665]" strokecolor="#a5a5a5 [2092]" strokeweight=".25pt">
                    <v:path arrowok="t" o:connecttype="custom" o:connectlocs="595,121;535,231;460,321;430,346;305,426;210,481;155,511;80,576;25,651;15,676;0,721;5,801;20,856;80,966;180,1056;240,1096;385,1141;460,1151;550,1146;645,1126;740,1091;831,1041;911,981;1041,861;1146,741;1221,611;1251,546;1286,421;1296,286;1281,146;1241,0;595,121" o:connectangles="0,0,0,0,0,0,0,0,0,0,0,0,0,0,0,0,0,0,0,0,0,0,0,0,0,0,0,0,0,0,0,0"/>
                  </v:shape>
                  <v:shape id="Freeform 3414" o:spid="_x0000_s1120" style="position:absolute;left:935;top:695;width:1211;height:1511;visibility:visible;mso-wrap-style:square;v-text-anchor:top" coordsize="1211,15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2htYxQAA&#10;ANwAAAAPAAAAZHJzL2Rvd25yZXYueG1sRE/fS8MwEH4f+D+EE/a2pVY2XF1WdDhQYYx1Q/HtbM6k&#10;2FxKE7f63xtB8O0+vp+3LAfXihP1ofGs4GqagSCuvW7YKDgeNpMbECEia2w9k4JvClCuLkZLLLQ/&#10;855OVTQihXAoUIGNsSukDLUlh2HqO+LEffjeYUywN1L3eE7hrpV5ls2lw4ZTg8WO1pbqz+rLKTDb&#10;53U7795ed8bZxX398vQwe58pNb4c7m5BRBriv/jP/ajT/Oscfp9JF8jV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TaG1jFAAAA3AAAAA8AAAAAAAAAAAAAAAAAlwIAAGRycy9k&#10;b3ducmV2LnhtbFBLBQYAAAAABAAEAPUAAACJAwAAAAA=&#10;" path="m556,25l556,25,516,40,481,60,441,80,411,100,381,125,351,155,325,185,305,220,280,260,265,300,250,345,240,395,230,440,230,490,230,545,235,600,235,640,230,680,210,725,185,770,130,855,65,936,40,981,15,1026,5,1071,,1111,,1136,5,1161,10,1191,20,1216,50,1266,95,1321,130,1361,150,1396,170,1446,185,1511,200,1481,220,1456,240,1436,260,1416,300,1396,351,1381,451,1356,516,1336,571,1311,621,1281,666,1251,706,1216,741,1176,766,1141,786,1096,801,1056,811,1011,816,971,811,926,806,880,801,835,776,750,741,645,726,595,716,540,716,485,721,430,736,380,751,330,776,290,806,250,846,215,886,185,931,170,976,160,1036,160,1091,170,1151,195,1211,225,1176,190,1141,160,1101,130,1066,100,1021,80,981,60,936,40,891,25,851,15,806,5,761,,721,,681,,636,5,596,15,556,25xe" fillcolor="#eaeaea [351]" strokecolor="#a5a5a5 [2092]" strokeweight=".25pt">
                    <v:path arrowok="t" o:connecttype="custom" o:connectlocs="556,25;481,60;411,100;351,155;305,220;280,260;250,345;230,440;230,545;235,600;230,680;185,770;130,855;65,936;40,981;5,1071;0,1111;5,1161;20,1216;95,1321;130,1361;150,1396;185,1511;200,1481;240,1436;260,1416;351,1381;451,1356;516,1336;571,1311;666,1251;741,1176;786,1096;811,1011;816,971;806,880;801,835;741,645;726,595;716,485;721,430;751,330;806,250;846,215;931,170;976,160;1091,170;1211,225;1176,190;1101,130;1021,80;936,40;891,25;806,5;721,0;636,5;556,25" o:connectangles="0,0,0,0,0,0,0,0,0,0,0,0,0,0,0,0,0,0,0,0,0,0,0,0,0,0,0,0,0,0,0,0,0,0,0,0,0,0,0,0,0,0,0,0,0,0,0,0,0,0,0,0,0,0,0,0,0"/>
                  </v:shape>
                  <v:shape id="Freeform 3415" o:spid="_x0000_s1121" style="position:absolute;left:1165;top:695;width:981;height:560;visibility:visible;mso-wrap-style:square;v-text-anchor:top" coordsize="981,5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TjmnwQAA&#10;ANwAAAAPAAAAZHJzL2Rvd25yZXYueG1sRE9NawIxEL0L/ocwQm81a6VFVqMUsdJLsVp7HzdjsnQz&#10;WZJUt/56IxS8zeN9zmzRuUacKMTas4LRsABBXHlds1Gw/3p7nICICVlj45kU/FGExbzfm2Gp/Zm3&#10;dNolI3IIxxIV2JTaUspYWXIYh74lztzRB4cpw2CkDnjO4a6RT0XxIh3WnBsstrS0VP3sfp2Cb/ux&#10;MeF5vTKfh8PaXfyI9rZR6mHQvU5BJOrSXfzvftd5/ngMt2fyBXJ+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U45p8EAAADcAAAADwAAAAAAAAAAAAAAAACXAgAAZHJzL2Rvd25y&#10;ZXYueG1sUEsFBgAAAAAEAAQA9QAAAIUDAAAAAA==&#10;" path="m326,25l326,25,286,40,251,60,211,80,181,100,151,125,121,155,95,185,75,220,40,285,15,355,5,430,,510,60,530,116,540,176,550,236,560,301,560,361,560,421,555,486,550,486,490,491,430,506,380,521,330,546,290,576,250,616,215,656,185,701,170,746,160,806,160,861,170,921,195,981,225,946,190,911,160,871,130,836,100,791,80,751,60,706,40,661,25,621,15,576,5,531,,491,,451,,406,5,366,15,326,25xe" fillcolor="#d86b77 [1941]" stroked="f" strokecolor="#c00000" strokeweight=".25pt">
                    <v:path arrowok="t" o:connecttype="custom" o:connectlocs="326,25;326,25;286,40;251,60;211,80;181,100;151,125;121,155;95,185;75,220;75,220;40,285;15,355;5,430;0,510;0,510;60,530;116,540;176,550;236,560;301,560;361,560;421,555;486,550;486,550;486,490;491,430;491,430;506,380;521,330;546,290;576,250;576,250;616,215;656,185;701,170;746,160;746,160;806,160;861,170;921,195;981,225;981,225;946,190;911,160;871,130;836,100;791,80;751,60;706,40;661,25;661,25;621,15;576,5;531,0;491,0;451,0;406,5;366,15;326,25;326,25" o:connectangles="0,0,0,0,0,0,0,0,0,0,0,0,0,0,0,0,0,0,0,0,0,0,0,0,0,0,0,0,0,0,0,0,0,0,0,0,0,0,0,0,0,0,0,0,0,0,0,0,0,0,0,0,0,0,0,0,0,0,0,0,0"/>
                  </v:shape>
                  <v:shape id="Freeform 3416" o:spid="_x0000_s1122" style="position:absolute;left:2101;top:885;width:250;height:250;visibility:visible;mso-wrap-style:square;v-text-anchor:top" coordsize="250,25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/uTrwwAA&#10;ANwAAAAPAAAAZHJzL2Rvd25yZXYueG1sRE9Na8JAEL0L/Q/LFHrTTVsRSV1DCVV6KjF66HHYHZNg&#10;djZkNzH117uFQm/zeJ+zySbbipF63zhW8LxIQBBrZxquFJyOu/kahA/IBlvHpOCHPGTbh9kGU+Ou&#10;fKCxDJWIIexTVFCH0KVSel2TRb9wHXHkzq63GCLsK2l6vMZw28qXJFlJiw3Hhho7ymvSl3KwCorh&#10;e9JHu/fLIv/6uBVjkWuqlHp6nN7fQASawr/4z/1p4vzXJfw+Ey+Q2z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n/uTrwwAAANwAAAAPAAAAAAAAAAAAAAAAAJcCAABkcnMvZG93&#10;bnJldi54bWxQSwUGAAAAAAQABAD1AAAAhwMAAAAA&#10;" path="m150,0l150,,125,,95,5,70,15,45,35,20,65,5,90,,120,,150,10,175,20,200,40,220,65,235,85,240,105,245,125,250,145,245,180,235,210,215,235,185,245,150,250,130,250,110,245,90,240,70,225,45,205,25,180,10,150,0xe" fillcolor="#eaeaea [351]" strokecolor="#a5a5a5 [2092]" strokeweight=".25pt">
                    <v:path arrowok="t" o:connecttype="custom" o:connectlocs="150,0;150,0;125,0;95,5;70,15;45,35;45,35;20,65;5,90;0,120;0,150;0,150;10,175;20,200;40,220;65,235;65,235;85,240;105,245;125,250;145,245;145,245;180,235;210,215;210,215;235,185;245,150;245,150;250,130;250,110;245,90;240,70;240,70;225,45;205,25;180,10;150,0;150,0" o:connectangles="0,0,0,0,0,0,0,0,0,0,0,0,0,0,0,0,0,0,0,0,0,0,0,0,0,0,0,0,0,0,0,0,0,0,0,0,0,0"/>
                  </v:shape>
                  <v:shape id="Freeform 3417" o:spid="_x0000_s1123" style="position:absolute;left:1150;top:1265;width:471;height:411;visibility:visible;mso-wrap-style:square;v-text-anchor:top" coordsize="4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rJ4RwwAA&#10;ANwAAAAPAAAAZHJzL2Rvd25yZXYueG1sRE9LSwMxEL4L/ocwBW822/pAtk1LUaTSW1/Y47AZN4ub&#10;yZqM7eqvN4WCt/n4njOd975VR4qpCWxgNCxAEVfBNlwb2G1fb59AJUG22AYmAz+UYD67vppiacOJ&#10;13TcSK1yCKcSDTiRrtQ6VY48pmHoiDP3EaJHyTDW2kY85XDf6nFRPGqPDecGhx09O6o+N9/eQO/2&#10;9dd6vI2/+8Ny+f6ykNXuXoy5GfSLCSihXv7FF/ebzfPvHuD8TL5Az/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wrJ4RwwAAANwAAAAPAAAAAAAAAAAAAAAAAJcCAABkcnMvZG93&#10;bnJldi54bWxQSwUGAAAAAAQABAD1AAAAhwMAAAAA&#10;" path="m456,30l85,,40,100,15,190,5,225,,260,,290,,320,5,346,20,366,30,381,50,396,70,406,95,411,126,411,156,411,201,406,241,401,281,391,316,381,346,366,376,351,396,330,421,305,436,280,451,255,461,225,466,190,471,155,471,115,466,75,456,30xe" fillcolor="#f2eadd [665]" strokecolor="#a5a5a5 [2092]" strokeweight=".25pt">
                    <v:path arrowok="t" o:connecttype="custom" o:connectlocs="456,30;85,0;85,0;40,100;15,190;5,225;0,260;0,290;0,320;5,346;20,366;30,381;50,396;70,406;95,411;126,411;156,411;156,411;201,406;241,401;281,391;316,381;346,366;376,351;396,330;421,305;436,280;451,255;461,225;466,190;471,155;471,115;466,75;456,30;456,30" o:connectangles="0,0,0,0,0,0,0,0,0,0,0,0,0,0,0,0,0,0,0,0,0,0,0,0,0,0,0,0,0,0,0,0,0,0,0"/>
                  </v:shape>
                  <v:shape id="Freeform 3418" o:spid="_x0000_s1124" style="position:absolute;left:995;top:1595;width:536;height:416;visibility:visible;mso-wrap-style:square;v-text-anchor:top" coordsize="536,4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DZSewAAA&#10;ANwAAAAPAAAAZHJzL2Rvd25yZXYueG1sRE/fa8IwEH4X9j+EG+xNUzeQUY0igtOxB1mr70dzNsXm&#10;Uppos/9+EQTf7uP7eYtVtK24Ue8bxwqmkwwEceV0w7WCY7kdf4LwAVlj65gU/JGH1fJltMBcu4F/&#10;6VaEWqQQ9jkqMCF0uZS+MmTRT1xHnLiz6y2GBPta6h6HFG5b+Z5lM2mx4dRgsKONoepSXK2CTG/j&#10;99fPYLzzhyEW5S7Y006pt9e4noMIFMNT/HDvdZr/MYP7M+kCufw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dDZSewAAAANwAAAAPAAAAAAAAAAAAAAAAAJcCAABkcnMvZG93bnJl&#10;di54bWxQSwUGAAAAAAQABAD1AAAAhAMAAAAA&#10;" path="m155,16l155,16,120,26,90,46,65,71,45,96,25,126,15,161,5,196,,236,,281,5,326,15,371,30,416,45,391,70,366,105,336,150,306,220,251,260,221,286,191,306,226,326,261,351,291,376,321,406,346,436,371,471,396,506,416,526,331,536,256,536,221,536,191,526,161,516,136,506,111,486,86,466,71,446,51,421,36,391,26,356,16,321,5,276,,230,,190,5,155,16xe" fillcolor="#eaeaea [351]" strokecolor="#a5a5a5 [2092]" strokeweight=".25pt">
                    <v:path arrowok="t" o:connecttype="custom" o:connectlocs="155,16;155,16;120,26;90,46;65,71;45,96;45,96;25,126;15,161;5,196;0,236;0,236;0,281;5,326;15,371;30,416;30,416;45,391;70,366;105,336;150,306;150,306;220,251;220,251;260,221;286,191;286,191;306,226;326,261;351,291;376,321;406,346;436,371;471,396;506,416;506,416;526,331;536,256;536,221;536,191;526,161;516,136;506,111;486,86;466,71;446,51;421,36;391,26;356,16;321,5;321,5;276,0;230,0;190,5;155,16;155,16" o:connectangles="0,0,0,0,0,0,0,0,0,0,0,0,0,0,0,0,0,0,0,0,0,0,0,0,0,0,0,0,0,0,0,0,0,0,0,0,0,0,0,0,0,0,0,0,0,0,0,0,0,0,0,0,0,0,0,0"/>
                  </v:shape>
                  <v:shape id="Freeform 3419" o:spid="_x0000_s1125" style="position:absolute;left:1170;top:1315;width:276;height:471;visibility:visible;mso-wrap-style:square;v-text-anchor:top" coordsize="276,4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oNG9xQAA&#10;ANwAAAAPAAAAZHJzL2Rvd25yZXYueG1sRI9PawIxEMXvQr9DmII3zdaCf1ajlIJFvHVV8Dhuxs3i&#10;ZrLdRF399I0geJvhvd+bN7NFaytxocaXjhV89BMQxLnTJRcKtptlbwzCB2SNlWNScCMPi/lbZ4ap&#10;dlf+pUsWChFD2KeowIRQp1L63JBF33c1cdSOrrEY4toUUjd4jeG2koMkGUqLJccLBmv6NpSfsrON&#10;Nf5+1vv1ptidMn8zy3F2uOvJSKnue/s1BRGoDS/zk17pyH2O4PFMnEDO/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ig0b3FAAAA3AAAAA8AAAAAAAAAAAAAAAAAlwIAAGRycy9k&#10;b3ducmV2LnhtbFBLBQYAAAAABAAEAPUAAACJAwAAAAA=&#10;" path="m90,471l90,471,121,471,151,466,181,456,206,436,226,416,246,391,256,361,266,326,276,290,276,250,276,210,271,170,261,125,246,85,226,40,201,,131,85,75,170,35,245,20,280,10,316,5,346,,376,5,401,15,421,25,441,40,451,60,461,90,471xe" fillcolor="#e6d5bc [1305]" strokecolor="#7f7f7f [1612]" strokeweight=".25pt">
                    <v:path arrowok="t" o:connecttype="custom" o:connectlocs="90,471;90,471;121,471;151,466;181,456;206,436;206,436;226,416;246,391;256,361;266,326;266,326;276,290;276,250;276,210;271,170;271,170;261,125;246,85;226,40;201,0;201,0;131,85;75,170;35,245;20,280;10,316;10,316;5,346;0,376;5,401;15,421;15,421;25,441;40,451;60,461;90,471;90,471" o:connectangles="0,0,0,0,0,0,0,0,0,0,0,0,0,0,0,0,0,0,0,0,0,0,0,0,0,0,0,0,0,0,0,0,0,0,0,0,0,0"/>
                  </v:shape>
                  <v:shape id="Freeform 3420" o:spid="_x0000_s1126" style="position:absolute;left:1165;top:1205;width:511;height:135;visibility:visible;mso-wrap-style:square;v-text-anchor:top" coordsize="511,1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Q5p2xAAA&#10;ANwAAAAPAAAAZHJzL2Rvd25yZXYueG1sRI9Ba8JAEIXvBf/DMoK3urGFUKKriEUoeqjaXryN2TEJ&#10;ZmfD7qrx3zuHQm8zzHtvvjdb9K5VNwqx8WxgMs5AEZfeNlwZ+P1Zv36AignZYuuZDDwowmI+eJlh&#10;Yf2d93Q7pEpJCMcCDdQpdYXWsazJYRz7jlhuZx8cJllDpW3Au4S7Vr9lWa4dNiwfauxoVVN5OVyd&#10;gZR/BtF/++16f2rtcbe57vKNMaNhv5yCStSnf/Gf+8sK/rvQShmZQM+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LkOadsQAAADcAAAADwAAAAAAAAAAAAAAAACXAgAAZHJzL2Rv&#10;d25yZXYueG1sUEsFBgAAAAAEAAQA9QAAAIgDAAAAAA==&#10;" path="m5,90l5,90,5,95,511,135,496,85,486,40,,,5,90xe" fillcolor="#eaeaea [351]" strokecolor="#7f7f7f [1612]" strokeweight=".25pt">
                    <v:path arrowok="t" o:connecttype="custom" o:connectlocs="5,90;5,90;5,95;511,135;511,135;511,135;496,85;486,40;486,40;0,0;0,0;5,90;5,90" o:connectangles="0,0,0,0,0,0,0,0,0,0,0,0,0"/>
                  </v:shape>
                  <v:shape id="Freeform 3421" o:spid="_x0000_s1127" style="position:absolute;left:1240;top:1305;width:51;height:45;visibility:visible;mso-wrap-style:square;v-text-anchor:top" coordsize="51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EQ/JwgAA&#10;ANwAAAAPAAAAZHJzL2Rvd25yZXYueG1sRE9La8JAEL4L/Q/LCL3pRktFo6vYQqHHRlvxOGbHJJid&#10;DdnNo/56VxC8zcf3nNWmN6VoqXaFZQWTcQSCOLW64EzB7/5rNAfhPLLG0jIp+CcHm/XLYIWxth0n&#10;1O58JkIIuxgV5N5XsZQuzcmgG9uKOHBnWxv0AdaZ1DV2IdyUchpFM2mw4NCQY0WfOaWXXWMU+K3+&#10;0cnp4+Siw3R+dO9/dG1KpV6H/XYJwlPvn+KH+1uH+W8LuD8TLpDrG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kRD8nCAAAA3AAAAA8AAAAAAAAAAAAAAAAAlwIAAGRycy9kb3du&#10;cmV2LnhtbFBLBQYAAAAABAAEAPUAAACGAwAAAAA=&#10;" path="m31,45l31,45,41,40,46,35,51,20,51,5,,,,20,10,35,20,40,31,45xe" fillcolor="#14415c [2406]" strokecolor="#7f7f7f [1612]" strokeweight=".25pt">
                    <v:path arrowok="t" o:connecttype="custom" o:connectlocs="31,45;31,45;41,40;46,35;51,20;51,5;0,0;0,0;0,20;10,35;20,40;31,45;31,45" o:connectangles="0,0,0,0,0,0,0,0,0,0,0,0,0"/>
                  </v:shape>
                  <v:shape id="Freeform 3422" o:spid="_x0000_s1128" style="position:absolute;left:1496;top:1325;width:50;height:45;visibility:visible;mso-wrap-style:square;v-text-anchor:top" coordsize="50,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DW1kxgAA&#10;ANwAAAAPAAAAZHJzL2Rvd25yZXYueG1sRI9Ba8JAEIXvhf6HZQRvdaORUqKrlIqgUgpV0R6H7DQJ&#10;zc7G7Griv+8cCr3N8N6898182bta3agNlWcD41ECijj3tuLCwPGwfnoBFSKyxdozGbhTgOXi8WGO&#10;mfUdf9JtHwslIRwyNFDG2GRah7wkh2HkG2LRvn3rMMraFtq22Em4q/UkSZ61w4qlocSG3krKf/ZX&#10;Z2C1y9Pz+/YUOl+tLl+HlNKP9dWY4aB/nYGK1Md/89/1xgr+VPDlGZlAL34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UDW1kxgAAANwAAAAPAAAAAAAAAAAAAAAAAJcCAABkcnMv&#10;ZG93bnJldi54bWxQSwUGAAAAAAQABAD1AAAAigMAAAAA&#10;" path="m0,0l0,,5,20,10,35,20,45,30,45,40,40,45,35,50,20,45,5,,0xe" fillcolor="#14415c [2406]" strokecolor="#7f7f7f [1612]" strokeweight=".25pt">
                    <v:path arrowok="t" o:connecttype="custom" o:connectlocs="0,0;0,0;5,20;10,35;20,45;30,45;30,45;40,40;45,35;50,20;45,5;0,0;0,0" o:connectangles="0,0,0,0,0,0,0,0,0,0,0,0,0"/>
                  </v:shape>
                  <v:shape id="Freeform 3423" o:spid="_x0000_s1129" style="position:absolute;left:470;top:2241;width:831;height:500;visibility:visible;mso-wrap-style:square;v-text-anchor:top" coordsize="831,5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Rh1lxAAA&#10;ANwAAAAPAAAAZHJzL2Rvd25yZXYueG1sRI/BasMwEETvgfyD2EBvsexSiutGCUlom4Se6vYDFmtj&#10;mVgrY6m2+/dRIZDbLjM7b3a1mWwrBup941hBlqQgiCunG64V/Hy/L3MQPiBrbB2Tgj/ysFnPZyss&#10;tBv5i4Yy1CKGsC9QgQmhK6T0lSGLPnEdcdTOrrcY4trXUvc4xnDbysc0fZYWG44Egx3tDVWX8tdG&#10;yGF3yj/O44v8fGtcME5rk2mlHhbT9hVEoCnczbfro471nzL4fyZOINd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40YdZcQAAADcAAAADwAAAAAAAAAAAAAAAACXAgAAZHJzL2Rv&#10;d25yZXYueG1sUEsFBgAAAAAEAAQA9QAAAIgDAAAAAA==&#10;" path="m25,0l25,,15,25,5,45,,70,,95,5,150,20,205,45,260,80,315,125,360,180,405,240,445,310,475,385,490,460,500,505,500,550,495,600,485,645,475,690,460,740,440,785,415,831,390,740,315,640,245,545,185,445,135,345,90,240,50,135,25,25,0xe" fillcolor="#d86b77 [1941]" stroked="f" strokecolor="#c00000" strokeweight=".25pt">
                    <v:path arrowok="t" o:connecttype="custom" o:connectlocs="25,0;25,0;15,25;5,45;0,70;0,95;5,150;20,205;20,205;45,260;80,315;125,360;180,405;180,405;240,445;310,475;385,490;460,500;460,500;505,500;550,495;600,485;645,475;690,460;740,440;785,415;831,390;831,390;740,315;640,245;545,185;445,135;345,90;240,50;135,25;25,0;25,0" o:connectangles="0,0,0,0,0,0,0,0,0,0,0,0,0,0,0,0,0,0,0,0,0,0,0,0,0,0,0,0,0,0,0,0,0,0,0,0,0"/>
                  </v:shape>
                  <v:shape id="Freeform 3424" o:spid="_x0000_s1130" style="position:absolute;left:1491;top:2191;width:145;height:120;visibility:visible;mso-wrap-style:square;v-text-anchor:top" coordsize="145,1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6XkcwwAA&#10;ANwAAAAPAAAAZHJzL2Rvd25yZXYueG1sRE9Na8JAEL0X/A/LCL3VjWkbJLqKiKXpsWkUvA3ZMVnM&#10;zobsqum/7xYKvc3jfc5qM9pO3GjwxrGC+SwBQVw7bbhRUH29PS1A+ICssXNMCr7Jw2Y9eVhhrt2d&#10;P+lWhkbEEPY5KmhD6HMpfd2SRT9zPXHkzm6wGCIcGqkHvMdw28k0STJp0XBsaLGnXUv1pbxaBUcz&#10;XxyKZ+yq7L0/7Xev5/TDSKUep+N2CSLQGP7Ff+5Cx/kvKfw+Ey+Q6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E6XkcwwAAANwAAAAPAAAAAAAAAAAAAAAAAJcCAABkcnMvZG93&#10;bnJldi54bWxQSwUGAAAAAAQABAD1AAAAhwMAAAAA&#10;" path="m90,30l0,40,60,55,10,85,75,80,40,120,75,100,105,80,130,55,145,30,125,20,105,10,75,5,45,,90,30xe" fillcolor="#f2eadd [665]" strokecolor="#a5a5a5 [2092]" strokeweight=".25pt">
                    <v:path arrowok="t" o:connecttype="custom" o:connectlocs="90,30;0,40;60,55;10,85;75,80;40,120;40,120;75,100;105,80;130,55;145,30;145,30;125,20;105,10;75,5;45,0;90,30;90,30" o:connectangles="0,0,0,0,0,0,0,0,0,0,0,0,0,0,0,0,0,0"/>
                  </v:shape>
                  <v:shape id="Freeform 3425" o:spid="_x0000_s1131" style="position:absolute;left:1636;top:1756;width:355;height:465;visibility:visible;mso-wrap-style:square;v-text-anchor:top" coordsize="355,4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a9ShwQAA&#10;ANwAAAAPAAAAZHJzL2Rvd25yZXYueG1sRE9Li8IwEL4v+B/CCN7W1PVJNYorCJ5WfBz0NjZjW2wm&#10;pYm1/vuNIHibj+85s0VjClFT5XLLCnrdCARxYnXOqYLjYf09AeE8ssbCMil4koPFvPU1w1jbB++o&#10;3vtUhBB2MSrIvC9jKV2SkUHXtSVx4K62MugDrFKpK3yEcFPInygaSYM5h4YMS1pllNz2d6NgfKnx&#10;ORkPR/ZG5z+66tN6+2uV6rSb5RSEp8Z/xG/3Rof5gz68ngkXyPk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jWvUocEAAADcAAAADwAAAAAAAAAAAAAAAACXAgAAZHJzL2Rvd25y&#10;ZXYueG1sUEsFBgAAAAAEAAQA9QAAAIUDAAAAAA==&#10;" path="m115,0l115,,100,45,95,80,100,100,105,110,115,120,130,125,155,140,180,155,200,175,215,195,220,215,225,240,225,260,220,285,210,315,195,340,175,365,150,385,115,410,80,430,40,450,,465,75,455,145,435,205,410,255,375,295,345,325,310,345,270,355,230,355,190,350,155,330,120,305,85,270,55,225,30,175,10,115,0xe" fillcolor="#f2eadd [665]" strokecolor="#a5a5a5 [2092]" strokeweight=".25pt">
                    <v:path arrowok="t" o:connecttype="custom" o:connectlocs="115,0;115,0;100,45;95,80;95,80;100,100;105,110;115,120;130,125;130,125;155,140;180,155;200,175;215,195;215,195;220,215;225,240;225,260;220,285;220,285;210,315;195,340;175,365;150,385;150,385;115,410;80,430;40,450;0,465;0,465;75,455;145,435;205,410;255,375;255,375;295,345;325,310;345,270;355,230;355,230;355,190;350,155;330,120;305,85;305,85;270,55;225,30;175,10;115,0;115,0" o:connectangles="0,0,0,0,0,0,0,0,0,0,0,0,0,0,0,0,0,0,0,0,0,0,0,0,0,0,0,0,0,0,0,0,0,0,0,0,0,0,0,0,0,0,0,0,0,0,0,0,0,0"/>
                  </v:shape>
                  <v:shape id="Freeform 3426" o:spid="_x0000_s1132" style="position:absolute;left:825;top:2266;width:40;height:30;visibility:visible;mso-wrap-style:square;v-text-anchor:top" coordsize="40,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HE4uxAAA&#10;ANwAAAAPAAAAZHJzL2Rvd25yZXYueG1sRE9Na8JAEL0X+h+WEXopuqkV0egqrUUr3hK9eBuyYzaY&#10;nQ3Zrab99a5Q8DaP9znzZWdrcaHWV44VvA0SEMSF0xWXCg77dX8CwgdkjbVjUvBLHpaL56c5ptpd&#10;OaNLHkoRQ9inqMCE0KRS+sKQRT9wDXHkTq61GCJsS6lbvMZwW8thkoylxYpjg8GGVoaKc/5jFbyO&#10;s2nGn+/Hr+Hm+69ab1al2eVKvfS6jxmIQF14iP/dWx3nj0ZwfyZeIBc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BxOLsQAAADcAAAADwAAAAAAAAAAAAAAAACXAgAAZHJzL2Rv&#10;d25yZXYueG1sUEsFBgAAAAAEAAQA9QAAAIgDAAAAAA==&#10;" path="m0,0l0,30,40,15,,0xe" fillcolor="#d86b77" strokecolor="#7f7f7f [1612]" strokeweight=".25pt">
                    <v:path arrowok="t" o:connecttype="custom" o:connectlocs="0,0;0,30;40,15;0,0;0,0" o:connectangles="0,0,0,0,0"/>
                  </v:shape>
                  <v:shape id="Freeform 3427" o:spid="_x0000_s1133" style="position:absolute;left:935;top:2021;width:25;height:40;visibility:visible;mso-wrap-style:square;v-text-anchor:top" coordsize="25,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EbBcwwAA&#10;ANwAAAAPAAAAZHJzL2Rvd25yZXYueG1sRE9La8JAEL4L/odlCt50U/HRpq4i2kLpSVMPPU6z0yQ0&#10;Oxt31yT9911B8DYf33NWm97UoiXnK8sKHicJCOLc6ooLBafPt/ETCB+QNdaWScEfedish4MVptp2&#10;fKQ2C4WIIexTVFCG0KRS+rwkg35iG+LI/VhnMEToCqkddjHc1HKaJAtpsOLYUGJDu5Ly3+xiFJz3&#10;svhKDt3zvn09fZ8/5s5clk6p0UO/fQERqA938c39ruP82Ryuz8QL5Po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MEbBcwwAAANwAAAAPAAAAAAAAAAAAAAAAAJcCAABkcnMvZG93&#10;bnJldi54bWxQSwUGAAAAAAQABAD1AAAAhwMAAAAA&#10;" path="m0,0l0,40,25,25,,0xe" fillcolor="#d86b77" strokecolor="#7f7f7f [1612]" strokeweight=".25pt">
                    <v:path arrowok="t" o:connecttype="custom" o:connectlocs="0,0;0,40;25,25;0,0;0,0" o:connectangles="0,0,0,0,0"/>
                  </v:shape>
                  <v:shape id="Freeform 3428" o:spid="_x0000_s1134" style="position:absolute;left:1361;top:2146;width:40;height:35;visibility:visible;mso-wrap-style:square;v-text-anchor:top" coordsize="40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ZhoCwgAA&#10;ANwAAAAPAAAAZHJzL2Rvd25yZXYueG1sRE/basJAEH0v+A/LCH0pumkQL9FVQrGlFHww5gOG7JgE&#10;s7Mxu8b077uC0Lc5nOtsdoNpRE+dqy0reJ9GIIgLq2suFeSnz8kShPPIGhvLpOCXHOy2o5cNJtre&#10;+Uh95ksRQtglqKDyvk2kdEVFBt3UtsSBO9vOoA+wK6Xu8B7CTSPjKJpLgzWHhgpb+qiouGQ3o+Aa&#10;LWrJM3pr45/+C9PV3h/KXKnX8ZCuQXga/L/46f7WYf5sDo9nwgVy+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BmGgLCAAAA3AAAAA8AAAAAAAAAAAAAAAAAlwIAAGRycy9kb3du&#10;cmV2LnhtbFBLBQYAAAAABAAEAPUAAACGAwAAAAA=&#10;" path="m0,10l25,35,40,,,10xe" fillcolor="#d86b77" strokecolor="#7f7f7f [1612]" strokeweight=".25pt">
                    <v:path arrowok="t" o:connecttype="custom" o:connectlocs="0,10;25,35;40,0;0,10;0,10" o:connectangles="0,0,0,0,0"/>
                  </v:shape>
                  <v:shape id="Freeform 3429" o:spid="_x0000_s1135" style="position:absolute;left:615;top:1410;width:105;height:95;visibility:visible;mso-wrap-style:square;v-text-anchor:top" coordsize="105,9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WSihwQAA&#10;ANwAAAAPAAAAZHJzL2Rvd25yZXYueG1sRE/dasIwFL4f+A7hCLubqTpXqUZxwph3Y9UHODanTbE5&#10;KUmm9e3NYLC78/H9nvV2sJ24kg+tYwXTSQaCuHK65UbB6fjxsgQRIrLGzjEpuFOA7Wb0tMZCuxt/&#10;07WMjUghHApUYGLsCylDZchimLieOHG18xZjgr6R2uMthdtOzrLsTVpsOTUY7GlvqLqUP1ZBf373&#10;9VD6PJ835nN6WNQL9F9KPY+H3QpEpCH+i//cB53mv+bw+0y6QG4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lkoocEAAADcAAAADwAAAAAAAAAAAAAAAACXAgAAZHJzL2Rvd25y&#10;ZXYueG1sUEsFBgAAAAAEAAQA9QAAAIUDAAAAAA==&#10;" path="m105,5l105,,50,,,5,15,95,45,90,70,70,80,55,90,40,100,25,105,5xe" fillcolor="#fbcb9a [1300]" stroked="f" strokecolor="yellow" strokeweight=".25pt">
                    <v:path arrowok="t" o:connecttype="custom" o:connectlocs="105,5;105,0;105,0;50,0;0,5;15,95;15,95;45,90;70,70;70,70;80,55;90,40;100,25;105,5;105,5" o:connectangles="0,0,0,0,0,0,0,0,0,0,0,0,0,0,0"/>
                  </v:shape>
                  <v:shape id="Freeform 3430" o:spid="_x0000_s1136" style="position:absolute;left:760;top:1425;width:55;height:115;visibility:visible;mso-wrap-style:square;v-text-anchor:top" coordsize="55,11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lpeuxgAA&#10;ANwAAAAPAAAAZHJzL2Rvd25yZXYueG1sRI9BawIxEIXvQv9DmEJvmq2oyNYoRWxp8VC1Ba9DMt3d&#10;djMJm1TXf+8cCt5meG/e+2ax6n2rTtSlJrCBx1EBitgG13Bl4OvzZTgHlTKywzYwGbhQgtXybrDA&#10;0oUz7+l0yJWSEE4lGqhzjqXWydbkMY1CJBbtO3Qes6xdpV2HZwn3rR4XxUx7bFgaaoy0rsn+Hv68&#10;gc37btb8HCfT17ndrY9bq2PcfxjzcN8/P4HK1Oeb+f/6zQn+RGjlGZlAL6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LlpeuxgAAANwAAAAPAAAAAAAAAAAAAAAAAJcCAABkcnMv&#10;ZG93bnJldi54bWxQSwUGAAAAAAQABAD1AAAAigMAAAAA&#10;" path="m55,5l55,5,30,,,115,25,115,55,5xe" fillcolor="#e59ca4 [1301]" stroked="f" strokecolor="#7f7f7f [1612]" strokeweight=".25pt">
                    <v:path arrowok="t" o:connecttype="custom" o:connectlocs="55,5;55,5;30,0;0,115;25,115;55,5;55,5" o:connectangles="0,0,0,0,0,0,0"/>
                  </v:shape>
                  <v:shape id="Freeform 3431" o:spid="_x0000_s1137" style="position:absolute;left:710;top:1540;width:75;height:206;visibility:visible;mso-wrap-style:square;v-text-anchor:top" coordsize="75,20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cRiewgAA&#10;ANwAAAAPAAAAZHJzL2Rvd25yZXYueG1sRE/bisIwEH0X/Icwwr7Z1Aui1SiLoLuIuN4+YGzGtmwz&#10;KU1W698bQdi3OZzrzBaNKcWNaldYVtCLYhDEqdUFZwrOp1V3DMJ5ZI2lZVLwIAeLebs1w0TbOx/o&#10;dvSZCCHsElSQe18lUro0J4MushVx4K62NugDrDOpa7yHcFPKfhyPpMGCQ0OOFS1zSn+Pf0bBenBJ&#10;cX0YbnZfj/F24/eu+Nk6pT46zecUhKfG/4vf7m8d5g8n8HomXCDnT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dxGJ7CAAAA3AAAAA8AAAAAAAAAAAAAAAAAlwIAAGRycy9kb3du&#10;cmV2LnhtbFBLBQYAAAAABAAEAPUAAACGAwAAAAA=&#10;" path="m50,0l0,196,20,206,75,,50,0xe" fillcolor="#761e28 [2405]" stroked="f" strokecolor="#7f7f7f [1612]" strokeweight=".25pt">
                    <v:path arrowok="t" o:connecttype="custom" o:connectlocs="50,0;0,196;20,206;75,0;50,0;50,0" o:connectangles="0,0,0,0,0,0"/>
                  </v:shape>
                  <v:shape id="Freeform 3432" o:spid="_x0000_s1138" style="position:absolute;left:275;top:10;width:2161;height:920;visibility:visible;mso-wrap-style:square;v-text-anchor:top" coordsize="2161,9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ODKNxAAA&#10;ANwAAAAPAAAAZHJzL2Rvd25yZXYueG1sRI/NTsQwDITvSLxDZCRubMoi/sqmFULswh5WgoUHMIlp&#10;IxonasK2vD0+IHGzNeOZz6t2DoM60Jh9ZAPniwoUsY3Oc2fg/W19dgMqF2SHQ2Qy8EMZ2ub4aIW1&#10;ixO/0mFfOiUhnGs00JeSaq2z7SlgXsRELNpnHAMWWcdOuxEnCQ+DXlbVlQ7oWRp6TPTQk/3afwcD&#10;YfNolx/pRd9unzp7nS78jidvzOnJfH8HqtBc/s1/189O8C8FX56RCXTz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jgyjcQAAADcAAAADwAAAAAAAAAAAAAAAACXAgAAZHJzL2Rv&#10;d25yZXYueG1sUEsFBgAAAAAEAAQA9QAAAIgDAAAAAA==&#10;" path="m0,920l0,920,80,870,155,830,230,800,300,780,375,770,440,770,510,780,575,800,610,745,655,695,695,645,740,605,790,570,840,535,890,510,945,490,1001,470,1061,460,1121,450,1186,450,1251,450,1321,460,1391,470,1461,490,1481,460,1501,430,1526,400,1556,375,1591,350,1626,330,1706,285,1801,250,1906,225,2026,200,2161,185,1976,115,1886,90,1801,65,1716,45,1631,25,1546,15,1466,5,1386,,1311,,1236,,1161,5,1086,15,1016,30,945,50,875,70,810,95,745,125,680,155,620,190,560,230,500,275,445,320,385,375,335,430,280,485,230,550,180,615,135,685,85,760,45,835,,920xe" fillcolor="#8dc182 [1943]" strokecolor="#8dc182 [1943]" strokeweight=".5pt">
                    <v:fill color2="#d9ead5 [663]" angle="-45" focus="-50%" type="gradient"/>
                    <v:shadow color="#264221 [1607]" opacity=".5" offset="1pt"/>
                    <v:path arrowok="t" o:connecttype="custom" o:connectlocs="0,920;155,830;300,780;440,770;575,800;610,745;695,645;790,570;890,510;1001,470;1121,450;1251,450;1391,470;1461,490;1501,430;1556,375;1626,330;1801,250;2026,200;2161,185;1886,90;1716,45;1546,15;1386,0;1236,0;1086,15;945,50;810,95;680,155;560,230;445,320;335,430;230,550;135,685;45,835;0,920" o:connectangles="0,0,0,0,0,0,0,0,0,0,0,0,0,0,0,0,0,0,0,0,0,0,0,0,0,0,0,0,0,0,0,0,0,0,0,0"/>
                  </v:shape>
                </v:group>
                <v:group id="Group 3433" o:spid="_x0000_s1139" style="position:absolute;left:3051;top:4460;width:551;height:451" coordorigin="10,10" coordsize="3114,255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3OxDawQAAANwAAAAPAAAA&#10;AAAAAAAAAAAAAKkCAABkcnMvZG93bnJldi54bWxQSwUGAAAAAAQABAD6AAAAlwMAAAAA&#10;">
                  <v:shape id="Freeform 3434" o:spid="_x0000_s1140" style="position:absolute;left:70;top:10;width:1040;height:926;visibility:visible;mso-wrap-style:square;v-text-anchor:top" coordsize="1040,9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38F4xgAA&#10;ANwAAAAPAAAAZHJzL2Rvd25yZXYueG1sRI9Ba8JAEIXvQv/DMgVvZhPBUlLXUITQag9tooUeh+yY&#10;BLOzIbvG+O+7hYK3Gd773rxZZ5PpxEiDay0rSKIYBHFldcu1guMhXzyDcB5ZY2eZFNzIQbZ5mK0x&#10;1fbKBY2lr0UIYZeigsb7PpXSVQ0ZdJHtiYN2soNBH9ahlnrAawg3nVzG8ZM02HK40GBP24aqc3kx&#10;ocbbvvg829Pxa/ct9Ue7zcefPFFq/ji9voDwNPm7+Z9+14FbLeHvmTCB3Pw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D38F4xgAAANwAAAAPAAAAAAAAAAAAAAAAAJcCAABkcnMv&#10;ZG93bnJldi54bWxQSwUGAAAAAAQABAD1AAAAigMAAAAA&#10;" path="m30,385l30,385,5,460,,500,,535,,575,5,610,10,651,20,686,30,721,45,751,65,781,85,806,110,831,135,846,165,866,195,876,300,906,400,921,500,926,600,916,690,896,770,871,810,851,845,831,880,811,910,786,940,756,965,726,985,696,1005,666,1020,636,1030,600,1035,565,1040,525,1040,485,1035,445,1025,400,1010,360,995,315,970,270,940,230,910,185,330,736,645,5,585,,525,5,475,10,420,25,370,40,320,55,275,80,235,110,200,135,165,165,135,195,110,230,85,265,65,300,45,340,30,385xe" fillcolor="#d86b77 [1941]" strokecolor="#d86b77 [1941]" strokeweight=".25pt">
                    <v:path arrowok="t" o:connecttype="custom" o:connectlocs="30,385;0,500;0,575;10,651;20,686;45,751;85,806;135,846;195,876;300,906;500,926;600,916;770,871;845,831;910,786;940,756;985,696;1020,636;1035,565;1040,525;1035,445;1010,360;970,270;910,185;645,5;585,0;475,10;370,40;275,80;235,110;165,165;110,230;65,300;30,385" o:connectangles="0,0,0,0,0,0,0,0,0,0,0,0,0,0,0,0,0,0,0,0,0,0,0,0,0,0,0,0,0,0,0,0,0,0"/>
                  </v:shape>
                  <v:shape id="Freeform 3435" o:spid="_x0000_s1141" style="position:absolute;left:1979;top:1846;width:920;height:721;visibility:visible;mso-wrap-style:square;v-text-anchor:top" coordsize="920,7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OsZEwgAA&#10;ANwAAAAPAAAAZHJzL2Rvd25yZXYueG1sRE/bisIwEH0X9h/CLPimqRZl6RplWRAvoGJ3P2BoxrbY&#10;TGoTbf17Iwi+zeFcZ7boTCVu1LjSsoLRMAJBnFldcq7g/285+ALhPLLGyjIpuJODxfyjN8NE25aP&#10;dEt9LkIIuwQVFN7XiZQuK8igG9qaOHAn2xj0ATa51A22IdxUchxFU2mw5NBQYE2/BWXn9GoUxPc2&#10;Hl3Kw26y2m9W42O6zeoYlep/dj/fIDx1/i1+udc6zJ/E8HwmXCDn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I6xkTCAAAA3AAAAA8AAAAAAAAAAAAAAAAAlwIAAGRycy9kb3du&#10;cmV2LnhtbFBLBQYAAAAABAAEAPUAAACGAwAAAAA=&#10;" path="m870,146l870,146,795,96,720,55,635,25,545,10,465,,385,,305,10,235,30,165,55,110,91,85,106,60,126,45,151,30,171,15,201,5,226,,256,,286,,311,10,341,20,376,35,406,675,221,190,651,275,686,355,706,440,721,520,721,595,711,660,691,725,666,780,631,830,586,865,536,895,486,915,426,920,391,920,356,920,321,915,286,900,216,870,146xe" fillcolor="#d86b77 [1941]" strokecolor="#d86b77 [1941]" strokeweight=".25pt">
                    <v:path arrowok="t" o:connecttype="custom" o:connectlocs="870,146;870,146;795,96;720,55;635,25;545,10;545,10;465,0;385,0;305,10;235,30;235,30;165,55;110,91;85,106;60,126;45,151;30,171;30,171;15,201;5,226;0,256;0,286;0,311;10,341;20,376;35,406;675,221;190,651;190,651;275,686;355,706;440,721;520,721;520,721;595,711;660,691;725,666;780,631;780,631;830,586;865,536;895,486;915,426;915,426;920,391;920,356;920,321;915,286;900,216;870,146;870,146" o:connectangles="0,0,0,0,0,0,0,0,0,0,0,0,0,0,0,0,0,0,0,0,0,0,0,0,0,0,0,0,0,0,0,0,0,0,0,0,0,0,0,0,0,0,0,0,0,0,0,0,0,0,0,0"/>
                  </v:shape>
                  <v:shape id="Freeform 3436" o:spid="_x0000_s1142" style="position:absolute;left:10;top:866;width:410;height:575;visibility:visible;mso-wrap-style:square;v-text-anchor:top" coordsize="410,5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I2U7wgAA&#10;ANwAAAAPAAAAZHJzL2Rvd25yZXYueG1sRE9NawIxEL0X+h/CCN5qVrGiW6OIInjopavQ67AZk8XN&#10;ZLuJ6+qvbwoFb/N4n7Nc964WHbWh8qxgPMpAEJdeV2wUnI77tzmIEJE11p5JwZ0CrFevL0vMtb/x&#10;F3VFNCKFcMhRgY2xyaUMpSWHYeQb4sSdfeswJtgaqVu8pXBXy0mWzaTDilODxYa2lspLcXUKzP5h&#10;fi5yMf887xZ833SFzb4rpYaDfvMBIlIfn+J/90Gn+e9T+HsmXSBX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AjZTvCAAAA3AAAAA8AAAAAAAAAAAAAAAAAlwIAAGRycy9kb3du&#10;cmV2LnhtbFBLBQYAAAAABAAEAPUAAACGAwAAAAA=&#10;" path="m10,405l10,405,30,455,60,495,95,525,140,550,170,560,200,570,230,575,265,575,335,570,410,555,360,535,315,515,270,490,235,465,205,440,180,410,160,380,145,345,135,310,130,270,130,230,135,190,145,145,165,100,185,50,210,,150,45,100,90,60,140,30,200,10,250,,305,,355,10,405xe" fillcolor="#e59ca4 [1301]" strokecolor="#d86b77 [1941]" strokeweight=".25pt">
                    <v:path arrowok="t" o:connecttype="custom" o:connectlocs="10,405;10,405;30,455;60,495;95,525;140,550;140,550;170,560;200,570;230,575;265,575;335,570;410,555;410,555;360,535;315,515;270,490;235,465;205,440;180,410;160,380;145,345;135,310;130,270;130,230;135,190;145,145;165,100;185,50;210,0;210,0;150,45;100,90;60,140;30,200;30,200;10,250;0,305;0,355;10,405;10,405" o:connectangles="0,0,0,0,0,0,0,0,0,0,0,0,0,0,0,0,0,0,0,0,0,0,0,0,0,0,0,0,0,0,0,0,0,0,0,0,0,0,0,0,0"/>
                  </v:shape>
                  <v:shape id="Freeform 3437" o:spid="_x0000_s1143" style="position:absolute;left:2794;top:1421;width:285;height:571;visibility:visible;mso-wrap-style:square;v-text-anchor:top" coordsize="285,57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BSiEwwAA&#10;ANwAAAAPAAAAZHJzL2Rvd25yZXYueG1sRE/NagIxEL4XfIcwQi9FswpWXY0itqXFU40+wJiMu4ub&#10;ybJJ1+3bN4VCb/Px/c5627tadNSGyrOCyTgDQWy8rbhQcD69jRYgQkS2WHsmBd8UYLsZPKwxt/7O&#10;R+p0LEQK4ZCjgjLGJpcymJIchrFviBN39a3DmGBbSNviPYW7Wk6z7Fk6rDg1lNjQviRz019OgTc7&#10;bW78enh5f/qcXw5LPS06rdTjsN+tQETq47/4z/1h0/zZDH6fSRfIz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BBSiEwwAAANwAAAAPAAAAAAAAAAAAAAAAAJcCAABkcnMvZG93&#10;bnJldi54bWxQSwUGAAAAAAQABAD1AAAAhwMAAAAA&#10;" path="m0,0l0,,60,75,85,115,110,150,125,185,140,225,150,260,155,295,155,330,155,365,145,400,135,435,120,470,105,505,80,536,55,571,110,546,160,521,200,495,235,465,260,435,275,400,285,370,285,335,280,295,260,260,240,220,205,180,165,135,120,90,65,45,,0xe" fillcolor="#e59ca4 [1301]" strokecolor="#d86b77 [1941]" strokeweight=".25pt">
                    <v:path arrowok="t" o:connecttype="custom" o:connectlocs="0,0;0,0;60,75;85,115;110,150;125,185;140,225;150,260;155,295;155,330;155,365;145,400;135,435;120,470;105,505;80,536;55,571;55,571;110,546;160,521;200,495;235,465;260,435;275,400;285,370;285,335;280,295;260,260;240,220;205,180;165,135;120,90;65,45;0,0;0,0" o:connectangles="0,0,0,0,0,0,0,0,0,0,0,0,0,0,0,0,0,0,0,0,0,0,0,0,0,0,0,0,0,0,0,0,0,0,0"/>
                  </v:shape>
                  <v:shape id="Freeform 3438" o:spid="_x0000_s1144" style="position:absolute;left:420;top:856;width:2374;height:945;visibility:visible;mso-wrap-style:square;v-text-anchor:top" coordsize="2374,9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Dm6LwQAA&#10;ANwAAAAPAAAAZHJzL2Rvd25yZXYueG1sRE9Na8JAEL0X/A/LCN7qRsFQUlcpitSSU1LpeciOm7TZ&#10;2ZDdJvHfdwWht3m8z9nuJ9uKgXrfOFawWiYgiCunGzYKLp+n5xcQPiBrbB2Tght52O9mT1vMtBu5&#10;oKEMRsQQ9hkqqEPoMil9VZNFv3QdceSurrcYIuyN1D2OMdy2cp0kqbTYcGyosaNDTdVP+WsVmHc6&#10;Xrr22w5fx2v1URS58TJXajGf3l5BBJrCv/jhPus4f5PC/Zl4gdz9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+w5ui8EAAADcAAAADwAAAAAAAAAAAAAAAACXAgAAZHJzL2Rvd25y&#10;ZXYueG1sUEsFBgAAAAAEAAQA9QAAAIUDAAAAAA==&#10;" path="m1789,860l1789,860,1874,835,1954,805,2034,770,2109,735,2179,695,2249,655,2314,610,2374,565,2324,500,2274,435,2224,380,2169,325,2109,275,2044,230,1979,190,1914,150,1844,115,1774,85,1699,60,1629,40,1554,25,1474,10,1394,5,1314,,1234,,1149,10,1070,15,985,30,905,50,820,75,735,100,655,135,570,175,485,215,400,265,315,315,235,370,155,430,80,495,,565,40,605,85,645,135,685,190,720,250,755,315,785,380,815,455,840,530,865,605,885,685,900,760,915,845,930,930,935,1100,945,1189,945,1279,945,1369,935,1454,930,1539,915,1624,900,1704,880,1789,860xe" fillcolor="#d86b77 [1941]" strokecolor="#d86b77 [1941]" strokeweight=".25pt">
                    <v:fill color2="#f2cdd1 [661]" angle="-45" focus="-50%" type="gradient"/>
                    <v:shadow color="#4e141a [1605]" opacity=".5" offset="1pt"/>
                    <v:path arrowok="t" o:connecttype="custom" o:connectlocs="1789,860;1954,805;2109,735;2249,655;2374,565;2324,500;2224,380;2109,275;1979,190;1914,150;1774,85;1629,40;1474,10;1314,0;1234,0;1070,15;905,50;735,100;655,135;485,215;315,315;155,430;0,565;40,605;135,685;250,755;380,815;455,840;605,885;760,915;930,935;1100,945;1279,945;1454,930;1624,900;1789,860" o:connectangles="0,0,0,0,0,0,0,0,0,0,0,0,0,0,0,0,0,0,0,0,0,0,0,0,0,0,0,0,0,0,0,0,0,0,0,0"/>
                  </v:shape>
                  <v:shape id="Freeform 3439" o:spid="_x0000_s1145" style="position:absolute;left:250;top:991;width:405;height:270;visibility:visible;mso-wrap-style:square;v-text-anchor:top" coordsize="405,2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N3cOwQAA&#10;ANwAAAAPAAAAZHJzL2Rvd25yZXYueG1sRE9La4NAEL4X+h+WKfRW1wSah3ETgrYQ6CkaPA/uREV3&#10;VtxtYv59t1DobT6+56SH2QziRpPrLCtYRDEI4trqjhsFl/LzbQPCeWSNg2VS8CAHh/3zU4qJtnc+&#10;063wjQgh7BJU0Ho/JlK6uiWDLrIjceCudjLoA5waqSe8h3AzyGUcr6TBjkNDiyNlLdV98W0UfGTF&#10;UPTVpdKcf+lHvi0by6VSry/zcQfC0+z/xX/ukw7z39fw+0y4QO5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1Dd3DsEAAADcAAAADwAAAAAAAAAAAAAAAACXAgAAZHJzL2Rvd25y&#10;ZXYueG1sUEsFBgAAAAAEAAQA9QAAAIUDAAAAAA==&#10;" path="m355,55l355,55,330,30,300,10,270,,240,,205,5,170,15,135,40,105,65,70,105,45,155,20,205,,270,55,190,80,160,110,135,135,115,160,100,190,90,215,85,240,85,265,90,285,100,310,120,335,140,360,165,380,200,405,235,400,180,390,135,375,95,355,55xe" fillcolor="#e59ca4 [1301]" strokecolor="#d86b77 [1941]" strokeweight=".25pt">
                    <v:path arrowok="t" o:connecttype="custom" o:connectlocs="355,55;355,55;330,30;300,10;270,0;240,0;240,0;205,5;170,15;135,40;105,65;105,65;70,105;45,155;20,205;0,270;0,270;55,190;80,160;110,135;135,115;160,100;190,90;215,85;240,85;265,90;285,100;310,120;335,140;360,165;380,200;405,235;405,235;400,180;390,135;375,95;355,55;355,55" o:connectangles="0,0,0,0,0,0,0,0,0,0,0,0,0,0,0,0,0,0,0,0,0,0,0,0,0,0,0,0,0,0,0,0,0,0,0,0,0,0"/>
                  </v:shape>
                  <v:shape id="Freeform 3440" o:spid="_x0000_s1146" style="position:absolute;left:175;top:1496;width:385;height:410;visibility:visible;mso-wrap-style:square;v-text-anchor:top" coordsize="385,4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/eu2wgAA&#10;ANwAAAAPAAAAZHJzL2Rvd25yZXYueG1sRI/NasMwDMfvhb6DUWG31llhZU3rljEWSC+lXw8gYi0O&#10;i+UQu0369tNhsJuE/h8/bfejb9WD+tgENvC6yEARV8E2XBu4XYv5O6iYkC22gcnAkyLsd9PJFnMb&#10;Bj7T45JqJSEcczTgUupyrWPlyGNchI5Ybt+h95hk7Wttexwk3Ld6mWUr7bFhaXDY0aej6udy91KC&#10;5fHMVTO4U7GOp6/yUDztwZiX2fixAZVoTP/iP3dpBf9NaOUZmUDvf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v967bCAAAA3AAAAA8AAAAAAAAAAAAAAAAAlwIAAGRycy9kb3du&#10;cmV2LnhtbFBLBQYAAAAABAAEAPUAAACGAwAAAAA=&#10;" path="m45,410l45,410,40,360,40,315,40,275,50,240,60,205,70,175,90,145,110,120,130,100,155,85,185,70,220,60,255,50,295,45,335,45,385,45,320,25,265,15,215,5,170,,130,5,95,15,65,25,40,45,20,75,10,105,,140,,185,,230,10,285,25,345,45,410xe" fillcolor="#e59ca4 [1301]" strokecolor="#d86b77 [1941]" strokeweight=".25pt">
                    <v:path arrowok="t" o:connecttype="custom" o:connectlocs="45,410;45,410;40,360;40,315;40,275;50,240;60,205;70,175;90,145;110,120;130,100;155,85;185,70;220,60;255,50;295,45;335,45;385,45;385,45;320,25;265,15;215,5;170,0;130,5;95,15;65,25;40,45;20,75;10,105;0,140;0,185;0,230;10,285;25,345;45,410;45,410" o:connectangles="0,0,0,0,0,0,0,0,0,0,0,0,0,0,0,0,0,0,0,0,0,0,0,0,0,0,0,0,0,0,0,0,0,0,0,0"/>
                  </v:shape>
                  <v:shape id="Freeform 3441" o:spid="_x0000_s1147" style="position:absolute;left:475;top:1641;width:255;height:336;visibility:visible;mso-wrap-style:square;v-text-anchor:top" coordsize="255,3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k0YnwQAA&#10;ANwAAAAPAAAAZHJzL2Rvd25yZXYueG1sRE9Na8MwDL0P+h+MCrutTgcbbVonlEFHrktC26OI1Tg0&#10;lkPsNdl+/TwY7KbH+9Q+n20v7jT6zrGC9SoBQdw43XGroK6OTxsQPiBr7B2Tgi/ykGeLhz2m2k38&#10;QfcytCKGsE9RgQlhSKX0jSGLfuUG4shd3WgxRDi2Uo84xXDby+ckeZUWO44NBgd6M9Tcyk+r4BKS&#10;+ojnhrrN97a8mOJdDtVJqcflfNiBCDSHf/Gfu9Bx/ssWfp+JF8js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+JNGJ8EAAADcAAAADwAAAAAAAAAAAAAAAACXAgAAZHJzL2Rvd25y&#10;ZXYueG1sUEsFBgAAAAAEAAQA9QAAAIUDAAAAAA==&#10;" path="m255,0l255,,175,,140,5,110,10,80,20,55,35,40,50,25,70,10,95,5,120,,145,5,180,10,215,20,250,50,336,45,275,50,220,65,170,85,125,115,85,155,50,200,25,255,0xe" fillcolor="#e59ca4 [1301]" strokecolor="#d86b77 [1941]" strokeweight=".25pt">
                    <v:path arrowok="t" o:connecttype="custom" o:connectlocs="255,0;255,0;175,0;140,5;110,10;80,20;55,35;40,50;25,70;10,95;5,120;0,145;5,180;10,215;20,250;50,336;50,336;45,275;50,220;65,170;85,125;115,85;155,50;200,25;255,0;255,0" o:connectangles="0,0,0,0,0,0,0,0,0,0,0,0,0,0,0,0,0,0,0,0,0,0,0,0,0,0"/>
                  </v:shape>
                  <v:shape id="Freeform 3442" o:spid="_x0000_s1148" style="position:absolute;left:2459;top:786;width:285;height:305;visibility:visible;mso-wrap-style:square;v-text-anchor:top" coordsize="285,30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qbezxAAA&#10;ANwAAAAPAAAAZHJzL2Rvd25yZXYueG1sRI9Bi8JADIXvwv6HIQteRKcKK1IdRXZRPCyi3f0BoRPb&#10;YidTOqOt/94cBG8J7+W9L6tN72p1pzZUng1MJwko4tzbigsD/3+78QJUiMgWa89k4EEBNuuPwQpT&#10;6zs+0z2LhZIQDikaKGNsUq1DXpLDMPENsWgX3zqMsraFti12Eu5qPUuSuXZYsTSU2NB3Sfk1uzkD&#10;B85H11t1+um+Ev7dHx/7TNuZMcPPfrsEFamPb/Pr+mAFfy748oxMoNd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am3s8QAAADcAAAADwAAAAAAAAAAAAAAAACXAgAAZHJzL2Rv&#10;d25yZXYueG1sUEsFBgAAAAAEAAQA9QAAAIgDAAAAAA==&#10;" path="m285,20l285,20,205,5,170,,135,5,105,10,80,15,60,30,40,45,25,65,15,90,5,115,,145,,180,5,220,15,305,25,245,40,195,65,150,95,110,130,80,175,50,225,35,285,20xe" fillcolor="#e59ca4 [1301]" strokecolor="#d86b77 [1941]" strokeweight=".25pt">
                    <v:path arrowok="t" o:connecttype="custom" o:connectlocs="285,20;285,20;205,5;170,0;135,5;105,10;80,15;60,30;40,45;25,65;15,90;5,115;0,145;0,180;5,220;15,305;15,305;25,245;40,195;65,150;95,110;130,80;175,50;225,35;285,20;285,20" o:connectangles="0,0,0,0,0,0,0,0,0,0,0,0,0,0,0,0,0,0,0,0,0,0,0,0,0,0"/>
                  </v:shape>
                  <v:shape id="Freeform 3443" o:spid="_x0000_s1149" style="position:absolute;left:2714;top:1166;width:410;height:300;visibility:visible;mso-wrap-style:square;v-text-anchor:top" coordsize="410,3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ersJwwAA&#10;ANwAAAAPAAAAZHJzL2Rvd25yZXYueG1sRE/basJAEH0v+A/LCH2rG61IG92IWgoFQVpb38fsmIvZ&#10;2ZDdJtGvd4VC3+ZwrrNY9qYSLTWusKxgPIpAEKdWF5wp+Pl+f3oB4TyyxsoyKbiQg2UyeFhgrG3H&#10;X9TufSZCCLsYFeTe17GULs3JoBvZmjhwJ9sY9AE2mdQNdiHcVHISRTNpsODQkGNNm5zS8/7XKMDj&#10;iT936+d6ui63r/4QvW0u11Kpx2G/moPw1Pt/8Z/7Q4f5szHcnwkXyOQG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yersJwwAAANwAAAAPAAAAAAAAAAAAAAAAAJcCAABkcnMvZG93&#10;bnJldi54bWxQSwUGAAAAAAQABAD1AAAAhwMAAAAA&#10;" path="m180,15l180,15,135,35,90,65,45,105,,150,85,105,120,90,155,80,190,70,220,70,245,75,270,80,295,90,315,105,330,130,345,155,355,185,365,215,370,255,375,300,395,250,410,200,410,155,410,115,395,80,380,55,360,30,330,10,295,,260,,220,5,180,15xe" fillcolor="#e59ca4 [1301]" strokecolor="#d86b77 [1941]" strokeweight=".25pt">
                    <v:path arrowok="t" o:connecttype="custom" o:connectlocs="180,15;180,15;135,35;90,65;45,105;0,150;0,150;0,150;0,150;85,105;120,90;155,80;190,70;220,70;245,75;270,80;295,90;315,105;330,130;345,155;355,185;365,215;370,255;375,300;375,300;395,250;410,200;410,155;410,115;410,115;395,80;380,55;360,30;330,10;330,10;295,0;260,0;220,5;180,15;180,15" o:connectangles="0,0,0,0,0,0,0,0,0,0,0,0,0,0,0,0,0,0,0,0,0,0,0,0,0,0,0,0,0,0,0,0,0,0,0,0,0,0,0,0"/>
                  </v:shape>
                  <v:shape id="Freeform 3444" o:spid="_x0000_s1150" style="position:absolute;left:2629;top:896;width:475;height:320;visibility:visible;mso-wrap-style:square;v-text-anchor:top" coordsize="475,3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njArwgAA&#10;ANwAAAAPAAAAZHJzL2Rvd25yZXYueG1sRE9Ni8IwEL0L+x/CCHuRNdWDSLdRFmHRwx60luJxaGbb&#10;YjMpTbTVX28Ewds83uck68E04kqdqy0rmE0jEMSF1TWXCrLj79cShPPIGhvLpOBGDtarj1GCsbY9&#10;H+ia+lKEEHYxKqi8b2MpXVGRQTe1LXHg/m1n0AfYlVJ32Idw08h5FC2kwZpDQ4UtbSoqzunFKOD8&#10;mE/O/b3P0jzDaN/8nbbLQqnP8fDzDcLT4N/il3unw/zFHJ7PhAvk6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meMCvCAAAA3AAAAA8AAAAAAAAAAAAAAAAAlwIAAGRycy9kb3du&#10;cmV2LnhtbFBLBQYAAAAABAAEAPUAAACGAwAAAAA=&#10;" path="m475,175l475,175,430,130,390,90,350,55,310,30,275,15,240,5,205,,175,5,150,20,120,40,95,70,70,105,50,145,30,200,15,255,,320,20,280,40,240,65,205,90,175,115,155,140,130,170,115,200,105,230,100,260,95,290,100,325,105,360,115,400,130,435,150,475,175xe" fillcolor="#e59ca4 [1301]" strokecolor="#d86b77 [1941]" strokeweight=".25pt">
                    <v:path arrowok="t" o:connecttype="custom" o:connectlocs="475,175;475,175;430,130;390,90;350,55;310,30;275,15;240,5;205,0;175,5;150,20;120,40;95,70;70,105;50,145;30,200;15,255;0,320;0,320;20,280;40,240;65,205;90,175;115,155;140,130;170,115;200,105;230,100;260,95;290,100;325,105;360,115;400,130;435,150;475,175;475,175" o:connectangles="0,0,0,0,0,0,0,0,0,0,0,0,0,0,0,0,0,0,0,0,0,0,0,0,0,0,0,0,0,0,0,0,0,0,0,0"/>
                  </v:shape>
                  <v:shape id="Freeform 3445" o:spid="_x0000_s1151" style="position:absolute;left:1739;top:1376;width:890;height:235;visibility:visible;mso-wrap-style:square;v-text-anchor:top" coordsize="890,2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OBhOwQAA&#10;ANwAAAAPAAAAZHJzL2Rvd25yZXYueG1sRE/NasJAEL4X+g7LFHqrm0YJEl1FhIJ4qNT4AEN2TILZ&#10;2bA7anz7bkHobT6+31muR9erG4XYeTbwOclAEdfedtwYOFVfH3NQUZAt9p7JwIMirFevL0ssrb/z&#10;D92O0qgUwrFEA63IUGod65YcxokfiBN39sGhJBgabQPeU7jrdZ5lhXbYcWpocaBtS/XleHUG8v0s&#10;b7bfV3c4FLivsrM8wkmMeX8bNwtQQqP8i5/unU3ziyn8PZMu0Kt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TgYTsEAAADcAAAADwAAAAAAAAAAAAAAAACXAgAAZHJzL2Rvd25y&#10;ZXYueG1sUEsFBgAAAAAEAAQA9QAAAIUDAAAAAA==&#10;" path="m540,40l540,40,515,25,485,10,460,5,435,,410,5,385,10,360,20,335,30,275,70,220,120,160,170,100,205,75,220,50,230,25,235,,235,50,235,150,235,245,230,420,215,590,190,670,175,745,155,820,135,890,110,815,130,750,135,720,135,690,130,660,120,635,110,540,40xe" fillcolor="#0d0d0d [3069]" strokecolor="#d86b77 [1941]" strokeweight=".25pt">
                    <v:path arrowok="t" o:connecttype="custom" o:connectlocs="540,40;540,40;515,25;485,10;460,5;435,0;435,0;410,5;385,10;360,20;335,30;275,70;220,120;220,120;160,170;100,205;75,220;50,230;25,235;0,235;0,235;50,235;50,235;150,235;245,230;245,230;420,215;590,190;670,175;745,155;820,135;890,110;890,110;815,130;750,135;720,135;690,130;660,120;635,110;635,110;540,40;540,40" o:connectangles="0,0,0,0,0,0,0,0,0,0,0,0,0,0,0,0,0,0,0,0,0,0,0,0,0,0,0,0,0,0,0,0,0,0,0,0,0,0,0,0,0,0"/>
                  </v:shape>
                  <v:shape id="Freeform 3446" o:spid="_x0000_s1152" style="position:absolute;left:605;top:1346;width:1109;height:265;visibility:visible;mso-wrap-style:square;v-text-anchor:top" coordsize="1109,2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4BIbwwAA&#10;ANwAAAAPAAAAZHJzL2Rvd25yZXYueG1sRE9La8JAEL4X+h+WKXgpuqmUIGk2UoSKnsTHxduQHbMh&#10;2dmYXWPaX+8WCr3Nx/ecfDnaVgzU+9qxgrdZAoK4dLrmSsHp+DVdgPABWWPrmBR8k4dl8fyUY6bd&#10;nfc0HEIlYgj7DBWYELpMSl8asuhnriOO3MX1FkOEfSV1j/cYbls5T5JUWqw5NhjsaGWobA43qwAv&#10;Zr0dtj903b8259Oc0l3TolKTl/HzA0SgMfyL/9wbHeen7/D7TLxAFg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R4BIbwwAAANwAAAAPAAAAAAAAAAAAAAAAAJcCAABkcnMvZG93&#10;bnJldi54bWxQSwUGAAAAAAQABAD1AAAAhwMAAAAA&#10;" path="m490,25l490,25,370,95,330,110,295,120,250,125,205,130,160,130,110,130,,115,215,160,425,200,620,225,815,245,940,255,1064,265,1109,265,1079,260,1044,255,1009,245,979,230,945,215,910,195,845,145,780,85,740,50,705,30,670,15,635,5,595,,570,,545,5,515,10,490,25xe" fillcolor="#0d0d0d [3069]" strokecolor="#d86b77 [1941]" strokeweight=".25pt">
                    <v:path arrowok="t" o:connecttype="custom" o:connectlocs="490,25;490,25;370,95;370,95;330,110;295,120;250,125;205,130;160,130;110,130;0,115;0,115;215,160;425,200;620,225;815,245;815,245;940,255;1064,265;1064,265;1109,265;1109,265;1079,260;1044,255;1009,245;979,230;945,215;910,195;845,145;845,145;780,85;740,50;740,50;705,30;670,15;635,5;595,0;595,0;570,0;545,5;515,10;490,25;490,25" o:connectangles="0,0,0,0,0,0,0,0,0,0,0,0,0,0,0,0,0,0,0,0,0,0,0,0,0,0,0,0,0,0,0,0,0,0,0,0,0,0,0,0,0,0,0"/>
                  </v:shape>
                  <v:shape id="Freeform 3447" o:spid="_x0000_s1153" style="position:absolute;left:420;top:1421;width:2374;height:380;visibility:visible;mso-wrap-style:square;v-text-anchor:top" coordsize="2374,3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4bVdwwAA&#10;ANwAAAAPAAAAZHJzL2Rvd25yZXYueG1sRE9Na8JAEL0X+h+WEXqrG0sVia4igUJ7aYlaqLchOybB&#10;7GyaXePGX+8Khd7m8T5nuQ6mET11rrasYDJOQBAXVtdcKtjv3p7nIJxH1thYJgUDOVivHh+WmGp7&#10;4Zz6rS9FDGGXooLK+zaV0hUVGXRj2xJH7mg7gz7CrpS6w0sMN418SZKZNFhzbKiwpayi4rQ9GwUU&#10;zsfv4uNnuL5iFr4+E8wP81+lnkZhswDhKfh/8Z/7Xcf5syncn4kXyNU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i4bVdwwAAANwAAAAPAAAAAAAAAAAAAAAAAJcCAABkcnMvZG93&#10;bnJldi54bWxQSwUGAAAAAAQABAD1AAAAhwMAAAAA&#10;" path="m2374,0l2374,,2294,35,2214,65,2139,90,2064,110,1989,130,1909,145,1739,170,1564,185,1469,190,1369,190,1319,190,1294,190,1249,190,1125,180,1000,170,805,150,610,125,400,85,185,40,,,40,40,85,80,135,120,190,155,250,190,315,220,380,250,455,275,475,280,550,305,620,320,775,355,935,370,1100,380,1269,380,1354,375,1434,365,1524,355,1614,335,1699,320,1789,295,1804,290,1884,265,1964,235,2044,205,2114,170,2184,130,2249,90,2314,45,2374,0xe" fillcolor="#e59ca4 [1301]" strokecolor="#d86b77 [1941]" strokeweight=".25pt">
                    <v:path arrowok="t" o:connecttype="custom" o:connectlocs="2374,0;2214,65;2139,90;1989,130;1739,170;1564,185;1369,190;1319,190;1294,190;1249,190;1125,180;1000,170;610,125;185,40;0,0;40,40;135,120;250,190;380,250;455,275;475,280;620,320;935,370;1100,380;1100,380;1354,375;1434,365;1614,335;1789,295;1804,290;1884,265;2044,205;2184,130;2314,45;2374,0" o:connectangles="0,0,0,0,0,0,0,0,0,0,0,0,0,0,0,0,0,0,0,0,0,0,0,0,0,0,0,0,0,0,0,0,0,0,0"/>
                  </v:shape>
                  <v:shape id="Freeform 3448" o:spid="_x0000_s1154" style="position:absolute;left:1984;top:1421;width:810;height:290;visibility:visible;mso-wrap-style:square;v-text-anchor:top" coordsize="810,2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7/5iwwAA&#10;ANwAAAAPAAAAZHJzL2Rvd25yZXYueG1sRE/NaoNAEL4X8g7LBHJrVnsQa7MJIZDixdLaPMDgTtTE&#10;nTXuRm2fvlso9DYf3+9sdrPpxEiDay0riNcRCOLK6pZrBafP42MKwnlkjZ1lUvBFDnbbxcMGM20n&#10;/qCx9LUIIewyVNB432dSuqohg25te+LAne1g0Ac41FIPOIVw08mnKEqkwZZDQ4M9HRqqruXdKLCX&#10;+L1uv4vnW/6apvFbQYfxREqtlvP+BYSn2f+L/9y5DvOTBH6fCRfI7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A7/5iwwAAANwAAAAPAAAAAAAAAAAAAAAAAJcCAABkcnMvZG93&#10;bnJldi54bWxQSwUGAAAAAAQABAD1AAAAhwMAAAAA&#10;" path="m810,0l810,,730,35,650,65,575,90,500,110,425,130,345,145,175,170,,185,240,290,320,265,400,235,480,205,550,170,620,130,685,90,750,45,810,0xe" fillcolor="#761e28 [2405]" strokecolor="#d86b77 [1941]" strokeweight=".25pt">
                    <v:path arrowok="t" o:connecttype="custom" o:connectlocs="810,0;810,0;730,35;650,65;650,65;575,90;500,110;425,130;345,145;175,170;0,185;240,290;240,290;320,265;400,235;480,205;550,170;620,130;685,90;750,45;810,0;810,0" o:connectangles="0,0,0,0,0,0,0,0,0,0,0,0,0,0,0,0,0,0,0,0,0,0"/>
                  </v:shape>
                  <v:shape id="Freeform 3449" o:spid="_x0000_s1155" style="position:absolute;left:420;top:1421;width:1000;height:280;visibility:visible;mso-wrap-style:square;v-text-anchor:top" coordsize=",28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aX3IwAAA&#10;ANwAAAAPAAAAZHJzL2Rvd25yZXYueG1sRE/LqsIwEN1f8B/CCO6uqS70Uo2iBcHHQqy6H5qxLTaT&#10;0kRb/94Iwt3N4TxnvuxMJZ7UuNKygtEwAkGcWV1yruBy3vz+gXAeWWNlmRS8yMFy0fuZY6xtyyd6&#10;pj4XIYRdjAoK7+tYSpcVZNANbU0cuJttDPoAm1zqBtsQbio5jqKJNFhyaCiwpqSg7J4+jII0iY6b&#10;6eGQjPP97va6nmjdPkipQb9bzUB46vy/+Ove6jB/MoXPM+ECuXg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6aX3IwAAAANwAAAAPAAAAAAAAAAAAAAAAAJcCAABkcnMvZG93bnJl&#10;di54bWxQSwUGAAAAAAQABAD1AAAAhAMAAAAA&#10;" path="m455,275l455,275,475,280,620,270,690,260,760,250,820,235,885,215,940,195,1000,170,805,150,610,125,400,85,185,40,,,40,40,85,80,135,120,190,155,250,190,315,220,380,250,455,275xe" fillcolor="#761e28 [2405]" strokecolor="#d86b77 [1941]" strokeweight=".25pt">
                    <v:path arrowok="t" o:connecttype="custom" o:connectlocs="455,275;455,275;475,280;475,280;620,270;690,260;760,250;820,235;885,215;940,195;1000,170;1000,170;805,150;610,125;400,85;185,40;185,40;0,0;0,0;40,40;85,80;135,120;190,155;250,190;315,220;380,250;455,275;455,275" o:connectangles="0,0,0,0,0,0,0,0,0,0,0,0,0,0,0,0,0,0,0,0,0,0,0,0,0,0,0,0"/>
                  </v:shape>
                  <v:shape id="Freeform 3450" o:spid="_x0000_s1156" style="position:absolute;left:1520;top:1611;width:334;height:190;visibility:visible;mso-wrap-style:square;v-text-anchor:top" coordsize="334,19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+EwvxAAA&#10;ANwAAAAPAAAAZHJzL2Rvd25yZXYueG1sRI9Ba8MwDIXvg/0Ho8Fuq9NAysjqllLIyGGHpevuIlaT&#10;tLEcYi9N/v10GOwm8Z7e+7Tdz65XE42h82xgvUpAEdfedtwYOH8VL6+gQkS22HsmAwsF2O8eH7aY&#10;W3/niqZTbJSEcMjRQBvjkGsd6pYchpUfiEW7+NFhlHVstB3xLuGu12mSbLTDjqWhxYGOLdW3048z&#10;kH58Z5/l+2Gp1tly5TorbFkVxjw/zYc3UJHm+G/+uy6t4G+EVp6RCfTu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fhML8QAAADcAAAADwAAAAAAAAAAAAAAAACXAgAAZHJzL2Rv&#10;d25yZXYueG1sUEsFBgAAAAAEAAQA9QAAAIgDAAAAAA==&#10;" path="m219,0l219,,194,,149,,129,40,94,85,54,135,,190,169,190,254,185,334,175,269,,219,0xe" fillcolor="#761e28 [2405]" strokecolor="#d86b77 [1941]" strokeweight=".25pt">
                    <v:path arrowok="t" o:connecttype="custom" o:connectlocs="219,0;219,0;194,0;194,0;149,0;149,0;129,40;94,85;54,135;0,190;0,190;0,190;0,190;169,190;254,185;334,175;269,0;269,0;219,0;219,0" o:connectangles="0,0,0,0,0,0,0,0,0,0,0,0,0,0,0,0,0,0,0,0"/>
                  </v:shape>
                  <v:shape id="Freeform 3451" o:spid="_x0000_s1157" style="position:absolute;left:2029;top:1431;width:210;height:125;visibility:visible;mso-wrap-style:square;v-text-anchor:top" coordsize="210,1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zqFlwgAA&#10;ANwAAAAPAAAAZHJzL2Rvd25yZXYueG1sRE9Ni8IwEL0L+x/CLHjTdD2IVqO4C6terZZlb0MzNtVm&#10;Upqo1V+/WRC8zeN9znzZ2VpcqfWVYwUfwwQEceF0xaWCw/57MAHhA7LG2jEpuJOH5eKtN8dUuxvv&#10;6JqFUsQQ9ikqMCE0qZS+MGTRD11DHLmjay2GCNtS6hZvMdzWcpQkY2mx4thgsKEvQ8U5u1gFn/q0&#10;OY/y+yNv1j/Z/ndrco07pfrv3WoGIlAXXuKne6vj/PEU/p+JF8jF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DOoWXCAAAA3AAAAA8AAAAAAAAAAAAAAAAAlwIAAGRycy9kb3du&#10;cmV2LnhtbFBLBQYAAAAABAAEAPUAAACGAwAAAAA=&#10;" path="m210,40l210,40,200,25,195,15,185,5,175,,160,,140,5,120,15,95,25,70,45,45,65,20,90,,115,65,120,120,125,160,115,180,105,190,95,205,85,210,70,210,55,210,40xe" fillcolor="#f9b268 [1940]" strokecolor="#d86b77 [1941]" strokeweight=".25pt">
                    <v:path arrowok="t" o:connecttype="custom" o:connectlocs="210,40;210,40;200,25;195,15;185,5;175,0;175,0;160,0;140,5;120,15;95,25;95,25;70,45;45,65;20,90;0,115;0,115;65,120;120,125;160,115;180,105;190,95;190,95;205,85;210,70;210,55;210,40;210,40" o:connectangles="0,0,0,0,0,0,0,0,0,0,0,0,0,0,0,0,0,0,0,0,0,0,0,0,0,0,0,0"/>
                  </v:shape>
                  <v:shape id="Freeform 3452" o:spid="_x0000_s1158" style="position:absolute;left:1135;top:1396;width:200;height:130;visibility:visible;mso-wrap-style:square;v-text-anchor:top" coordsize="200,13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Eas3xgAA&#10;ANwAAAAPAAAAZHJzL2Rvd25yZXYueG1sRI9Pa8MwDMXvg30Ho0Fvq7MdupHVLaVQyGHt+m+lR2Gr&#10;SWgsh9hrk28/HQa7Sbyn936aznvfqBt1sQ5s4GWcgSK2wdVcGjgeVs/voGJCdtgEJgMDRZjPHh+m&#10;mLtw5x3d9qlUEsIxRwNVSm2udbQVeYzj0BKLdgmdxyRrV2rX4V3CfaNfs2yiPdYsDRW2tKzIXvc/&#10;3sDpPKw/v8qCDqvsuxm2O1tsttaY0VO/+ACVqE//5r/rwgn+m+DLMzKBnv0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/Eas3xgAAANwAAAAPAAAAAAAAAAAAAAAAAJcCAABkcnMv&#10;ZG93bnJldi54bWxQSwUGAAAAAAQABAD1AAAAigMAAAAA&#10;" path="m5,35l5,35,,50,,65,5,80,15,95,25,105,40,115,85,125,135,130,200,125,185,100,165,75,140,55,120,35,95,15,70,5,55,,40,,30,5,20,10,5,35xe" fillcolor="#f9b268 [1940]" strokecolor="#d86b77 [1941]" strokeweight=".25pt">
                    <v:path arrowok="t" o:connecttype="custom" o:connectlocs="5,35;5,35;0,50;0,65;5,80;15,95;15,95;25,105;40,115;85,125;135,130;200,125;200,125;185,100;165,75;140,55;120,35;120,35;95,15;70,5;55,0;40,0;40,0;30,5;20,10;5,35;5,35" o:connectangles="0,0,0,0,0,0,0,0,0,0,0,0,0,0,0,0,0,0,0,0,0,0,0,0,0,0,0"/>
                  </v:shape>
                </v:group>
                <v:shape id="AutoShape 3453" o:spid="_x0000_s1159" type="#_x0000_t183" style="position:absolute;left:8680;top:1802;width:671;height:672;rotation:2333235fd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XSs+wgAA&#10;ANwAAAAPAAAAZHJzL2Rvd25yZXYueG1sRE/NasJAEL4LvsMyQm91Eym1ja4iloqHaqn6AEN2TNJm&#10;Z0N21LRP7woFb/Px/c503rlanakNlWcD6TABRZx7W3Fh4LB/f3wBFQTZYu2ZDPxSgPms35tiZv2F&#10;v+i8k0LFEA4ZGihFmkzrkJfkMAx9Qxy5o28dSoRtoW2Llxjuaj1KkmftsOLYUGJDy5Lyn93JGdic&#10;ls23f0tXr1t6snj4O4p8fBrzMOgWE1BCndzF/+61jfPHKdyeiRfo2R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ZdKz7CAAAA3AAAAA8AAAAAAAAAAAAAAAAAlwIAAGRycy9kb3du&#10;cmV2LnhtbFBLBQYAAAAABAAEAPUAAACGAwAAAAA=&#10;" fillcolor="white [3212]" stroked="f" strokecolor="#d9c19b [1945]" strokeweight="1pt">
                  <v:fill opacity="39321f"/>
                  <v:shadow color="#664c26 [1609]" opacity=".5" offset="1pt"/>
                </v:shape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7174230</wp:posOffset>
                </wp:positionV>
                <wp:extent cx="2954020" cy="242570"/>
                <wp:effectExtent l="0" t="0" r="0" b="0"/>
                <wp:wrapNone/>
                <wp:docPr id="37" name="Text Box 4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4020" cy="242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913"/>
                              <w:placeholder>
                                <w:docPart w:val="824668FDDC31A74BBDF7C968B2BF0FAE"/>
                              </w:placeholder>
                            </w:sdtPr>
                            <w:sdtEndPr>
                              <w:rPr>
                                <w:rStyle w:val="DetailsChar"/>
                              </w:rPr>
                            </w:sdtEndPr>
                            <w:sdtContent>
                              <w:p w:rsidR="00B20417" w:rsidRPr="003162F1" w:rsidRDefault="00B20417" w:rsidP="00B20417">
                                <w:pPr>
                                  <w:pStyle w:val="Details"/>
                                  <w:tabs>
                                    <w:tab w:val="left" w:leader="underscore" w:pos="4590"/>
                                  </w:tabs>
                                </w:pPr>
                                <w:r w:rsidRPr="003162F1">
                                  <w:rPr>
                                    <w:rStyle w:val="DetailsChar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24" o:spid="_x0000_s1029" type="#_x0000_t202" style="position:absolute;margin-left:181.8pt;margin-top:564.9pt;width:232.6pt;height:19.1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913"/>
                        <w:placeholder>
                          <w:docPart w:val="824668FDDC31A74BBDF7C968B2BF0FAE"/>
                        </w:placeholder>
                      </w:sdtPr>
                      <w:sdtEndPr>
                        <w:rPr>
                          <w:rStyle w:val="DetailsChar"/>
                        </w:rPr>
                      </w:sdtEndPr>
                      <w:sdtContent>
                        <w:p w:rsidR="00B20417" w:rsidRPr="003162F1" w:rsidRDefault="00B20417" w:rsidP="00B20417">
                          <w:pPr>
                            <w:pStyle w:val="Details"/>
                            <w:tabs>
                              <w:tab w:val="left" w:leader="underscore" w:pos="4590"/>
                            </w:tabs>
                          </w:pPr>
                          <w:r w:rsidRPr="003162F1">
                            <w:rPr>
                              <w:rStyle w:val="DetailsChar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>
                <wp:simplePos x="0" y="0"/>
                <wp:positionH relativeFrom="column">
                  <wp:posOffset>2129155</wp:posOffset>
                </wp:positionH>
                <wp:positionV relativeFrom="paragraph">
                  <wp:posOffset>7814945</wp:posOffset>
                </wp:positionV>
                <wp:extent cx="3226435" cy="198120"/>
                <wp:effectExtent l="0" t="4445" r="3810" b="635"/>
                <wp:wrapNone/>
                <wp:docPr id="36" name="Text Box 4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64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914"/>
                              <w:placeholder>
                                <w:docPart w:val="1BBF6CD540D78D48AF541A5512C4EA64"/>
                              </w:placeholder>
                            </w:sdtPr>
                            <w:sdtEndPr>
                              <w:rPr>
                                <w:rStyle w:val="DetailsChar"/>
                              </w:rPr>
                            </w:sdtEndPr>
                            <w:sdtContent>
                              <w:p w:rsidR="00B20417" w:rsidRPr="003162F1" w:rsidRDefault="00B20417" w:rsidP="00B20417">
                                <w:pPr>
                                  <w:pStyle w:val="Details"/>
                                  <w:tabs>
                                    <w:tab w:val="clear" w:pos="4590"/>
                                    <w:tab w:val="left" w:leader="underscore" w:pos="4882"/>
                                  </w:tabs>
                                  <w:ind w:right="130"/>
                                </w:pPr>
                                <w:r w:rsidRPr="003162F1">
                                  <w:rPr>
                                    <w:rStyle w:val="DetailsChar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23" o:spid="_x0000_s1030" type="#_x0000_t202" style="position:absolute;margin-left:167.65pt;margin-top:615.35pt;width:254.05pt;height:15.6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914"/>
                        <w:placeholder>
                          <w:docPart w:val="1BBF6CD540D78D48AF541A5512C4EA64"/>
                        </w:placeholder>
                      </w:sdtPr>
                      <w:sdtEndPr>
                        <w:rPr>
                          <w:rStyle w:val="DetailsChar"/>
                        </w:rPr>
                      </w:sdtEndPr>
                      <w:sdtContent>
                        <w:p w:rsidR="00B20417" w:rsidRPr="003162F1" w:rsidRDefault="00B20417" w:rsidP="00B20417">
                          <w:pPr>
                            <w:pStyle w:val="Details"/>
                            <w:tabs>
                              <w:tab w:val="clear" w:pos="4590"/>
                              <w:tab w:val="left" w:leader="underscore" w:pos="4882"/>
                            </w:tabs>
                            <w:ind w:right="130"/>
                          </w:pPr>
                          <w:r w:rsidRPr="003162F1">
                            <w:rPr>
                              <w:rStyle w:val="DetailsChar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>
                <wp:simplePos x="0" y="0"/>
                <wp:positionH relativeFrom="column">
                  <wp:posOffset>2710180</wp:posOffset>
                </wp:positionH>
                <wp:positionV relativeFrom="paragraph">
                  <wp:posOffset>7616825</wp:posOffset>
                </wp:positionV>
                <wp:extent cx="2502535" cy="198120"/>
                <wp:effectExtent l="5080" t="0" r="0" b="0"/>
                <wp:wrapNone/>
                <wp:docPr id="35" name="Text Box 40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25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915"/>
                              <w:placeholder>
                                <w:docPart w:val="BAF8C0A8189BCC48AE330B5642DC317E"/>
                              </w:placeholder>
                            </w:sdtPr>
                            <w:sdtEndPr>
                              <w:rPr>
                                <w:rStyle w:val="DetailsChar"/>
                              </w:rPr>
                            </w:sdtEndPr>
                            <w:sdtContent>
                              <w:p w:rsidR="00B20417" w:rsidRPr="003162F1" w:rsidRDefault="00B20417" w:rsidP="00B20417">
                                <w:pPr>
                                  <w:pStyle w:val="Details"/>
                                  <w:tabs>
                                    <w:tab w:val="clear" w:pos="4590"/>
                                    <w:tab w:val="left" w:leader="underscore" w:pos="4032"/>
                                  </w:tabs>
                                  <w:ind w:right="-115"/>
                                </w:pPr>
                                <w:r w:rsidRPr="003162F1">
                                  <w:rPr>
                                    <w:rStyle w:val="DetailsChar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22" o:spid="_x0000_s1031" type="#_x0000_t202" style="position:absolute;margin-left:213.4pt;margin-top:599.75pt;width:197.05pt;height:15.6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915"/>
                        <w:placeholder>
                          <w:docPart w:val="BAF8C0A8189BCC48AE330B5642DC317E"/>
                        </w:placeholder>
                      </w:sdtPr>
                      <w:sdtEndPr>
                        <w:rPr>
                          <w:rStyle w:val="DetailsChar"/>
                        </w:rPr>
                      </w:sdtEndPr>
                      <w:sdtContent>
                        <w:p w:rsidR="00B20417" w:rsidRPr="003162F1" w:rsidRDefault="00B20417" w:rsidP="00B20417">
                          <w:pPr>
                            <w:pStyle w:val="Details"/>
                            <w:tabs>
                              <w:tab w:val="clear" w:pos="4590"/>
                              <w:tab w:val="left" w:leader="underscore" w:pos="4032"/>
                            </w:tabs>
                            <w:ind w:right="-115"/>
                          </w:pPr>
                          <w:r w:rsidRPr="003162F1">
                            <w:rPr>
                              <w:rStyle w:val="DetailsChar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7335520</wp:posOffset>
                </wp:positionV>
                <wp:extent cx="2051685" cy="349250"/>
                <wp:effectExtent l="0" t="0" r="5715" b="0"/>
                <wp:wrapNone/>
                <wp:docPr id="34" name="Text Box 40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916"/>
                              <w:placeholder>
                                <w:docPart w:val="A6BE2BF13ABEC5468C948065929CF291"/>
                              </w:placeholder>
                            </w:sdtPr>
                            <w:sdtEndPr>
                              <w:rPr>
                                <w:rStyle w:val="DetailsChar"/>
                              </w:rPr>
                            </w:sdtEndPr>
                            <w:sdtContent>
                              <w:p w:rsidR="00B20417" w:rsidRPr="003162F1" w:rsidRDefault="00B20417" w:rsidP="00B20417">
                                <w:pPr>
                                  <w:pStyle w:val="Details"/>
                                  <w:tabs>
                                    <w:tab w:val="clear" w:pos="4590"/>
                                    <w:tab w:val="left" w:leader="underscore" w:pos="3240"/>
                                  </w:tabs>
                                  <w:ind w:right="-101"/>
                                </w:pPr>
                                <w:r w:rsidRPr="003162F1">
                                  <w:rPr>
                                    <w:rStyle w:val="DetailsChar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21" o:spid="_x0000_s1032" type="#_x0000_t202" style="position:absolute;margin-left:249pt;margin-top:577.6pt;width:161.55pt;height:27.5pt;z-index:25217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916"/>
                        <w:placeholder>
                          <w:docPart w:val="A6BE2BF13ABEC5468C948065929CF291"/>
                        </w:placeholder>
                      </w:sdtPr>
                      <w:sdtEndPr>
                        <w:rPr>
                          <w:rStyle w:val="DetailsChar"/>
                        </w:rPr>
                      </w:sdtEndPr>
                      <w:sdtContent>
                        <w:p w:rsidR="00B20417" w:rsidRPr="003162F1" w:rsidRDefault="00B20417" w:rsidP="00B20417">
                          <w:pPr>
                            <w:pStyle w:val="Details"/>
                            <w:tabs>
                              <w:tab w:val="clear" w:pos="4590"/>
                              <w:tab w:val="left" w:leader="underscore" w:pos="3240"/>
                            </w:tabs>
                            <w:ind w:right="-101"/>
                          </w:pPr>
                          <w:r w:rsidRPr="003162F1">
                            <w:rPr>
                              <w:rStyle w:val="DetailsChar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7317740</wp:posOffset>
                </wp:positionV>
                <wp:extent cx="971550" cy="365125"/>
                <wp:effectExtent l="5715" t="2540" r="635" b="635"/>
                <wp:wrapNone/>
                <wp:docPr id="33" name="Text Box 40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365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917"/>
                              <w:placeholder>
                                <w:docPart w:val="EAE8FD9E3ABCBB4298DB43784AEB950F"/>
                              </w:placeholder>
                              <w:showingPlcHdr/>
                              <w:date w:fullDate="2009-02-07T00:00:00Z">
                                <w:dateFormat w:val="M/d/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>
                              <w:rPr>
                                <w:rStyle w:val="DefaultParagraphFont"/>
                                <w:b/>
                              </w:rPr>
                            </w:sdtEndPr>
                            <w:sdtContent>
                              <w:p w:rsidR="00B20417" w:rsidRPr="005B3C61" w:rsidRDefault="00B20417" w:rsidP="00B20417">
                                <w:pPr>
                                  <w:pStyle w:val="Details"/>
                                  <w:tabs>
                                    <w:tab w:val="clear" w:pos="4590"/>
                                    <w:tab w:val="left" w:leader="underscore" w:pos="1350"/>
                                  </w:tabs>
                                </w:pPr>
                                <w:r w:rsidRPr="005B3C61"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20" o:spid="_x0000_s1033" type="#_x0000_t202" style="position:absolute;margin-left:147.45pt;margin-top:576.2pt;width:76.5pt;height:28.7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917"/>
                        <w:placeholder>
                          <w:docPart w:val="EAE8FD9E3ABCBB4298DB43784AEB950F"/>
                        </w:placeholder>
                        <w:showingPlcHdr/>
                        <w:date w:fullDate="2009-02-07T00:00:00Z">
                          <w:dateFormat w:val="M/d/yyyy"/>
                          <w:lid w:val="en-US"/>
                          <w:storeMappedDataAs w:val="dateTime"/>
                          <w:calendar w:val="gregorian"/>
                        </w:date>
                      </w:sdtPr>
                      <w:sdtEndPr>
                        <w:rPr>
                          <w:rStyle w:val="DefaultParagraphFont"/>
                          <w:b/>
                        </w:rPr>
                      </w:sdtEndPr>
                      <w:sdtContent>
                        <w:p w:rsidR="00B20417" w:rsidRPr="005B3C61" w:rsidRDefault="00B20417" w:rsidP="00B20417">
                          <w:pPr>
                            <w:pStyle w:val="Details"/>
                            <w:tabs>
                              <w:tab w:val="clear" w:pos="4590"/>
                              <w:tab w:val="left" w:leader="underscore" w:pos="1350"/>
                            </w:tabs>
                          </w:pPr>
                          <w:r w:rsidRPr="005B3C61"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7828915</wp:posOffset>
                </wp:positionV>
                <wp:extent cx="589915" cy="180340"/>
                <wp:effectExtent l="0" t="5715" r="0" b="4445"/>
                <wp:wrapNone/>
                <wp:docPr id="32" name="Text Box 40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1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417" w:rsidRPr="0022737B" w:rsidRDefault="00B20417" w:rsidP="00B20417">
                            <w:pPr>
                              <w:pStyle w:val="Detailsstatic"/>
                            </w:pPr>
                            <w:r>
                              <w:t>Issued By: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19" o:spid="_x0000_s1034" type="#_x0000_t202" style="position:absolute;margin-left:126.85pt;margin-top:616.45pt;width:46.45pt;height:14.2pt;z-index:25217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" filled="f" stroked="f">
                <v:textbox inset="0,0,0,0">
                  <w:txbxContent>
                    <w:p w:rsidR="00B20417" w:rsidRPr="0022737B" w:rsidRDefault="00B20417" w:rsidP="00B20417">
                      <w:pPr>
                        <w:pStyle w:val="Detailsstatic"/>
                      </w:pPr>
                      <w:r>
                        <w:t>Issued By: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>
                <wp:simplePos x="0" y="0"/>
                <wp:positionH relativeFrom="column">
                  <wp:posOffset>1593215</wp:posOffset>
                </wp:positionH>
                <wp:positionV relativeFrom="paragraph">
                  <wp:posOffset>7634605</wp:posOffset>
                </wp:positionV>
                <wp:extent cx="1127760" cy="165100"/>
                <wp:effectExtent l="5715" t="1905" r="0" b="0"/>
                <wp:wrapNone/>
                <wp:docPr id="31" name="Text Box 40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417" w:rsidRPr="0022737B" w:rsidRDefault="00B20417" w:rsidP="00B20417">
                            <w:pPr>
                              <w:pStyle w:val="Detailsstatic"/>
                            </w:pPr>
                            <w:r>
                              <w:t>Department/Account: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18" o:spid="_x0000_s1035" type="#_x0000_t202" style="position:absolute;margin-left:125.45pt;margin-top:601.15pt;width:88.8pt;height:13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" filled="f" stroked="f">
                <v:textbox inset="0,0,0,0">
                  <w:txbxContent>
                    <w:p w:rsidR="00B20417" w:rsidRPr="0022737B" w:rsidRDefault="00B20417" w:rsidP="00B20417">
                      <w:pPr>
                        <w:pStyle w:val="Detailsstatic"/>
                      </w:pPr>
                      <w:r>
                        <w:t>Department/Account: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7428865</wp:posOffset>
                </wp:positionV>
                <wp:extent cx="446405" cy="139700"/>
                <wp:effectExtent l="0" t="0" r="635" b="635"/>
                <wp:wrapNone/>
                <wp:docPr id="30" name="Text Box 40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40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417" w:rsidRPr="00024C6D" w:rsidRDefault="00B20417" w:rsidP="00B20417">
                            <w:pPr>
                              <w:pStyle w:val="Detailsstatic"/>
                            </w:pPr>
                            <w:r w:rsidRPr="00024C6D">
                              <w:t>Group:</w:t>
                            </w:r>
                          </w:p>
                          <w:p w:rsidR="00B20417" w:rsidRPr="0022737B" w:rsidRDefault="00B20417" w:rsidP="00B20417">
                            <w:pPr>
                              <w:pStyle w:val="Detailsstatic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17" o:spid="_x0000_s1036" type="#_x0000_t202" style="position:absolute;margin-left:217.8pt;margin-top:584.95pt;width:35.15pt;height:11pt;z-index:25217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" filled="f" stroked="f">
                <v:textbox inset="0,0,0,0">
                  <w:txbxContent>
                    <w:p w:rsidR="00B20417" w:rsidRPr="00024C6D" w:rsidRDefault="00B20417" w:rsidP="00B20417">
                      <w:pPr>
                        <w:pStyle w:val="Detailsstatic"/>
                      </w:pPr>
                      <w:r w:rsidRPr="00024C6D">
                        <w:t>Group:</w:t>
                      </w:r>
                    </w:p>
                    <w:p w:rsidR="00B20417" w:rsidRPr="0022737B" w:rsidRDefault="00B20417" w:rsidP="00B20417">
                      <w:pPr>
                        <w:pStyle w:val="Detailsstatic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>
                <wp:simplePos x="0" y="0"/>
                <wp:positionH relativeFrom="column">
                  <wp:posOffset>1593215</wp:posOffset>
                </wp:positionH>
                <wp:positionV relativeFrom="paragraph">
                  <wp:posOffset>7211695</wp:posOffset>
                </wp:positionV>
                <wp:extent cx="728980" cy="151130"/>
                <wp:effectExtent l="5715" t="0" r="1905" b="3175"/>
                <wp:wrapNone/>
                <wp:docPr id="29" name="Text Box 4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98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417" w:rsidRPr="0022737B" w:rsidRDefault="00B20417" w:rsidP="00B20417">
                            <w:pPr>
                              <w:pStyle w:val="Detailsstatic"/>
                            </w:pPr>
                            <w:r w:rsidRPr="00024C6D">
                              <w:t>Presented</w:t>
                            </w:r>
                            <w:r>
                              <w:t xml:space="preserve"> to: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16" o:spid="_x0000_s1037" type="#_x0000_t202" style="position:absolute;margin-left:125.45pt;margin-top:567.85pt;width:57.4pt;height:11.9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" filled="f" stroked="f">
                <v:textbox inset="0,0,0,0">
                  <w:txbxContent>
                    <w:p w:rsidR="00B20417" w:rsidRPr="0022737B" w:rsidRDefault="00B20417" w:rsidP="00B20417">
                      <w:pPr>
                        <w:pStyle w:val="Detailsstatic"/>
                      </w:pPr>
                      <w:r w:rsidRPr="00024C6D">
                        <w:t>Presented</w:t>
                      </w:r>
                      <w:r>
                        <w:t xml:space="preserve"> to: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>
                <wp:simplePos x="0" y="0"/>
                <wp:positionH relativeFrom="column">
                  <wp:posOffset>1593215</wp:posOffset>
                </wp:positionH>
                <wp:positionV relativeFrom="paragraph">
                  <wp:posOffset>7421245</wp:posOffset>
                </wp:positionV>
                <wp:extent cx="341630" cy="142240"/>
                <wp:effectExtent l="5715" t="4445" r="0" b="5715"/>
                <wp:wrapNone/>
                <wp:docPr id="28" name="Text Box 40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142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417" w:rsidRPr="0022737B" w:rsidRDefault="00B20417" w:rsidP="00B20417">
                            <w:pPr>
                              <w:pStyle w:val="Detailsstatic"/>
                            </w:pPr>
                            <w:r>
                              <w:t>Date: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15" o:spid="_x0000_s1038" type="#_x0000_t202" style="position:absolute;margin-left:125.45pt;margin-top:584.35pt;width:26.9pt;height:11.2pt;z-index:25217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" filled="f" stroked="f">
                <v:textbox inset="0,0,0,0">
                  <w:txbxContent>
                    <w:p w:rsidR="00B20417" w:rsidRPr="0022737B" w:rsidRDefault="00B20417" w:rsidP="00B20417">
                      <w:pPr>
                        <w:pStyle w:val="Detailsstatic"/>
                      </w:pPr>
                      <w: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6233795</wp:posOffset>
                </wp:positionV>
                <wp:extent cx="5486400" cy="2286000"/>
                <wp:effectExtent l="16510" t="10795" r="8890" b="14605"/>
                <wp:wrapNone/>
                <wp:docPr id="27" name="Rectangle 40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286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tint val="0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14" o:spid="_x0000_s1026" style="position:absolute;margin-left:54.3pt;margin-top:490.85pt;width:6in;height:180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" filled="f" strokecolor="#f9f8f5 [670]" strokeweight="1.5pt">
                <v:fill rotate="t" focus="100%" type="gradient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7726" behindDoc="0" locked="0" layoutInCell="1" allowOverlap="1">
                <wp:simplePos x="0" y="0"/>
                <wp:positionH relativeFrom="column">
                  <wp:posOffset>1598930</wp:posOffset>
                </wp:positionH>
                <wp:positionV relativeFrom="paragraph">
                  <wp:posOffset>4620895</wp:posOffset>
                </wp:positionV>
                <wp:extent cx="341630" cy="142240"/>
                <wp:effectExtent l="0" t="0" r="2540" b="0"/>
                <wp:wrapNone/>
                <wp:docPr id="26" name="Text Box 3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142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417" w:rsidRPr="0022737B" w:rsidRDefault="00B20417" w:rsidP="00B20417">
                            <w:pPr>
                              <w:pStyle w:val="Detailsstatic"/>
                            </w:pPr>
                            <w:r>
                              <w:t>Date: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69" o:spid="_x0000_s1039" type="#_x0000_t202" style="position:absolute;margin-left:125.9pt;margin-top:363.85pt;width:26.9pt;height:11.2pt;z-index:2519777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" filled="f" stroked="f">
                <v:textbox inset="0,0,0,0">
                  <w:txbxContent>
                    <w:p w:rsidR="00B20417" w:rsidRPr="0022737B" w:rsidRDefault="00B20417" w:rsidP="00B20417">
                      <w:pPr>
                        <w:pStyle w:val="Detailsstatic"/>
                      </w:pPr>
                      <w: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6702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3433445</wp:posOffset>
                </wp:positionV>
                <wp:extent cx="5486400" cy="2286000"/>
                <wp:effectExtent l="9525" t="17145" r="15875" b="8255"/>
                <wp:wrapNone/>
                <wp:docPr id="25" name="Rectangle 3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286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tint val="0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68" o:spid="_x0000_s1026" style="position:absolute;margin-left:54.75pt;margin-top:270.35pt;width:6in;height:180pt;z-index:25197670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" filled="f" strokecolor="#f9f8f5 [670]" strokeweight="1.5pt">
                <v:fill rotate="t" focus="100%" type="gradient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6942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4373880</wp:posOffset>
                </wp:positionV>
                <wp:extent cx="2954020" cy="242570"/>
                <wp:effectExtent l="3175" t="5080" r="1905" b="6350"/>
                <wp:wrapNone/>
                <wp:docPr id="24" name="Text Box 3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4020" cy="242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919"/>
                              <w:placeholder>
                                <w:docPart w:val="0AB93D5518172F4EB336139F15236E52"/>
                              </w:placeholder>
                            </w:sdtPr>
                            <w:sdtEndPr>
                              <w:rPr>
                                <w:rStyle w:val="DetailsChar"/>
                              </w:rPr>
                            </w:sdtEndPr>
                            <w:sdtContent>
                              <w:p w:rsidR="00B20417" w:rsidRPr="003162F1" w:rsidRDefault="00B20417" w:rsidP="00B20417">
                                <w:pPr>
                                  <w:pStyle w:val="Details"/>
                                  <w:tabs>
                                    <w:tab w:val="left" w:leader="underscore" w:pos="4590"/>
                                  </w:tabs>
                                </w:pPr>
                                <w:r w:rsidRPr="003162F1">
                                  <w:rPr>
                                    <w:rStyle w:val="DetailsChar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78" o:spid="_x0000_s1040" type="#_x0000_t202" style="position:absolute;margin-left:182.25pt;margin-top:344.4pt;width:232.6pt;height:19.1pt;z-index:2519869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919"/>
                        <w:placeholder>
                          <w:docPart w:val="0AB93D5518172F4EB336139F15236E52"/>
                        </w:placeholder>
                      </w:sdtPr>
                      <w:sdtEndPr>
                        <w:rPr>
                          <w:rStyle w:val="DetailsChar"/>
                        </w:rPr>
                      </w:sdtEndPr>
                      <w:sdtContent>
                        <w:p w:rsidR="00B20417" w:rsidRPr="003162F1" w:rsidRDefault="00B20417" w:rsidP="00B20417">
                          <w:pPr>
                            <w:pStyle w:val="Details"/>
                            <w:tabs>
                              <w:tab w:val="left" w:leader="underscore" w:pos="4590"/>
                            </w:tabs>
                          </w:pPr>
                          <w:r w:rsidRPr="003162F1">
                            <w:rPr>
                              <w:rStyle w:val="DetailsChar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591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5014595</wp:posOffset>
                </wp:positionV>
                <wp:extent cx="3226435" cy="198120"/>
                <wp:effectExtent l="1270" t="0" r="0" b="0"/>
                <wp:wrapNone/>
                <wp:docPr id="23" name="Text Box 3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64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920"/>
                              <w:placeholder>
                                <w:docPart w:val="85D96E77EEBC9C48A65F3E1D874050EC"/>
                              </w:placeholder>
                            </w:sdtPr>
                            <w:sdtEndPr>
                              <w:rPr>
                                <w:rStyle w:val="DetailsChar"/>
                              </w:rPr>
                            </w:sdtEndPr>
                            <w:sdtContent>
                              <w:p w:rsidR="00B20417" w:rsidRPr="003162F1" w:rsidRDefault="00B20417" w:rsidP="00B20417">
                                <w:pPr>
                                  <w:pStyle w:val="Details"/>
                                  <w:tabs>
                                    <w:tab w:val="clear" w:pos="4590"/>
                                    <w:tab w:val="left" w:leader="underscore" w:pos="4882"/>
                                  </w:tabs>
                                  <w:ind w:right="130"/>
                                </w:pPr>
                                <w:r w:rsidRPr="003162F1">
                                  <w:rPr>
                                    <w:rStyle w:val="DetailsChar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77" o:spid="_x0000_s1041" type="#_x0000_t202" style="position:absolute;margin-left:168.1pt;margin-top:394.85pt;width:254.05pt;height:15.6pt;z-index:25198591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920"/>
                        <w:placeholder>
                          <w:docPart w:val="85D96E77EEBC9C48A65F3E1D874050EC"/>
                        </w:placeholder>
                      </w:sdtPr>
                      <w:sdtEndPr>
                        <w:rPr>
                          <w:rStyle w:val="DetailsChar"/>
                        </w:rPr>
                      </w:sdtEndPr>
                      <w:sdtContent>
                        <w:p w:rsidR="00B20417" w:rsidRPr="003162F1" w:rsidRDefault="00B20417" w:rsidP="00B20417">
                          <w:pPr>
                            <w:pStyle w:val="Details"/>
                            <w:tabs>
                              <w:tab w:val="clear" w:pos="4590"/>
                              <w:tab w:val="left" w:leader="underscore" w:pos="4882"/>
                            </w:tabs>
                            <w:ind w:right="130"/>
                          </w:pPr>
                          <w:r w:rsidRPr="003162F1">
                            <w:rPr>
                              <w:rStyle w:val="DetailsChar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4894" behindDoc="0" locked="0" layoutInCell="1" allowOverlap="1">
                <wp:simplePos x="0" y="0"/>
                <wp:positionH relativeFrom="column">
                  <wp:posOffset>2715895</wp:posOffset>
                </wp:positionH>
                <wp:positionV relativeFrom="paragraph">
                  <wp:posOffset>4816475</wp:posOffset>
                </wp:positionV>
                <wp:extent cx="2502535" cy="198120"/>
                <wp:effectExtent l="0" t="3175" r="1270" b="1905"/>
                <wp:wrapNone/>
                <wp:docPr id="22" name="Text Box 3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25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921"/>
                              <w:placeholder>
                                <w:docPart w:val="4392D1FBF7C6DD47BB7D02BE546649C0"/>
                              </w:placeholder>
                            </w:sdtPr>
                            <w:sdtEndPr>
                              <w:rPr>
                                <w:rStyle w:val="DetailsChar"/>
                              </w:rPr>
                            </w:sdtEndPr>
                            <w:sdtContent>
                              <w:p w:rsidR="00B20417" w:rsidRPr="003162F1" w:rsidRDefault="00B20417" w:rsidP="00B20417">
                                <w:pPr>
                                  <w:pStyle w:val="Details"/>
                                  <w:tabs>
                                    <w:tab w:val="clear" w:pos="4590"/>
                                    <w:tab w:val="left" w:leader="underscore" w:pos="4032"/>
                                  </w:tabs>
                                  <w:ind w:right="-115"/>
                                </w:pPr>
                                <w:r w:rsidRPr="003162F1">
                                  <w:rPr>
                                    <w:rStyle w:val="DetailsChar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76" o:spid="_x0000_s1042" type="#_x0000_t202" style="position:absolute;margin-left:213.85pt;margin-top:379.25pt;width:197.05pt;height:15.6pt;z-index:2519848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921"/>
                        <w:placeholder>
                          <w:docPart w:val="4392D1FBF7C6DD47BB7D02BE546649C0"/>
                        </w:placeholder>
                      </w:sdtPr>
                      <w:sdtEndPr>
                        <w:rPr>
                          <w:rStyle w:val="DetailsChar"/>
                        </w:rPr>
                      </w:sdtEndPr>
                      <w:sdtContent>
                        <w:p w:rsidR="00B20417" w:rsidRPr="003162F1" w:rsidRDefault="00B20417" w:rsidP="00B20417">
                          <w:pPr>
                            <w:pStyle w:val="Details"/>
                            <w:tabs>
                              <w:tab w:val="clear" w:pos="4590"/>
                              <w:tab w:val="left" w:leader="underscore" w:pos="4032"/>
                            </w:tabs>
                            <w:ind w:right="-115"/>
                          </w:pPr>
                          <w:r w:rsidRPr="003162F1">
                            <w:rPr>
                              <w:rStyle w:val="DetailsChar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3870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4535170</wp:posOffset>
                </wp:positionV>
                <wp:extent cx="2051685" cy="349250"/>
                <wp:effectExtent l="5715" t="1270" r="0" b="5080"/>
                <wp:wrapNone/>
                <wp:docPr id="21" name="Text Box 3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922"/>
                              <w:placeholder>
                                <w:docPart w:val="CDB8AFEC09774443BCE44D4BBA30866C"/>
                              </w:placeholder>
                            </w:sdtPr>
                            <w:sdtEndPr>
                              <w:rPr>
                                <w:rStyle w:val="DetailsChar"/>
                              </w:rPr>
                            </w:sdtEndPr>
                            <w:sdtContent>
                              <w:p w:rsidR="00B20417" w:rsidRPr="003162F1" w:rsidRDefault="00B20417" w:rsidP="00B20417">
                                <w:pPr>
                                  <w:pStyle w:val="Details"/>
                                  <w:tabs>
                                    <w:tab w:val="clear" w:pos="4590"/>
                                    <w:tab w:val="left" w:leader="underscore" w:pos="3240"/>
                                  </w:tabs>
                                  <w:ind w:right="-101"/>
                                </w:pPr>
                                <w:r w:rsidRPr="003162F1">
                                  <w:rPr>
                                    <w:rStyle w:val="DetailsChar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75" o:spid="_x0000_s1043" type="#_x0000_t202" style="position:absolute;margin-left:249.45pt;margin-top:357.1pt;width:161.55pt;height:27.5pt;z-index:2519838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922"/>
                        <w:placeholder>
                          <w:docPart w:val="CDB8AFEC09774443BCE44D4BBA30866C"/>
                        </w:placeholder>
                      </w:sdtPr>
                      <w:sdtEndPr>
                        <w:rPr>
                          <w:rStyle w:val="DetailsChar"/>
                        </w:rPr>
                      </w:sdtEndPr>
                      <w:sdtContent>
                        <w:p w:rsidR="00B20417" w:rsidRPr="003162F1" w:rsidRDefault="00B20417" w:rsidP="00B20417">
                          <w:pPr>
                            <w:pStyle w:val="Details"/>
                            <w:tabs>
                              <w:tab w:val="clear" w:pos="4590"/>
                              <w:tab w:val="left" w:leader="underscore" w:pos="3240"/>
                            </w:tabs>
                            <w:ind w:right="-101"/>
                          </w:pPr>
                          <w:r w:rsidRPr="003162F1">
                            <w:rPr>
                              <w:rStyle w:val="DetailsChar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2846" behindDoc="0" locked="0" layoutInCell="1" allowOverlap="1">
                <wp:simplePos x="0" y="0"/>
                <wp:positionH relativeFrom="column">
                  <wp:posOffset>1878330</wp:posOffset>
                </wp:positionH>
                <wp:positionV relativeFrom="paragraph">
                  <wp:posOffset>4517390</wp:posOffset>
                </wp:positionV>
                <wp:extent cx="971550" cy="365125"/>
                <wp:effectExtent l="0" t="0" r="0" b="0"/>
                <wp:wrapNone/>
                <wp:docPr id="20" name="Text Box 3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365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923"/>
                              <w:placeholder>
                                <w:docPart w:val="315A02D9344C9142AD37E21EAADDEB82"/>
                              </w:placeholder>
                              <w:showingPlcHdr/>
                              <w:date w:fullDate="2009-02-07T00:00:00Z">
                                <w:dateFormat w:val="M/d/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>
                              <w:rPr>
                                <w:rStyle w:val="DefaultParagraphFont"/>
                                <w:b/>
                              </w:rPr>
                            </w:sdtEndPr>
                            <w:sdtContent>
                              <w:p w:rsidR="00B20417" w:rsidRPr="005B3C61" w:rsidRDefault="00B20417" w:rsidP="00B20417">
                                <w:pPr>
                                  <w:pStyle w:val="Details"/>
                                  <w:tabs>
                                    <w:tab w:val="clear" w:pos="4590"/>
                                    <w:tab w:val="left" w:leader="underscore" w:pos="1350"/>
                                  </w:tabs>
                                </w:pPr>
                                <w:r w:rsidRPr="005B3C61"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74" o:spid="_x0000_s1044" type="#_x0000_t202" style="position:absolute;margin-left:147.9pt;margin-top:355.7pt;width:76.5pt;height:28.75pt;z-index:2519828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923"/>
                        <w:placeholder>
                          <w:docPart w:val="315A02D9344C9142AD37E21EAADDEB82"/>
                        </w:placeholder>
                        <w:showingPlcHdr/>
                        <w:date w:fullDate="2009-02-07T00:00:00Z">
                          <w:dateFormat w:val="M/d/yyyy"/>
                          <w:lid w:val="en-US"/>
                          <w:storeMappedDataAs w:val="dateTime"/>
                          <w:calendar w:val="gregorian"/>
                        </w:date>
                      </w:sdtPr>
                      <w:sdtEndPr>
                        <w:rPr>
                          <w:rStyle w:val="DefaultParagraphFont"/>
                          <w:b/>
                        </w:rPr>
                      </w:sdtEndPr>
                      <w:sdtContent>
                        <w:p w:rsidR="00B20417" w:rsidRPr="005B3C61" w:rsidRDefault="00B20417" w:rsidP="00B20417">
                          <w:pPr>
                            <w:pStyle w:val="Details"/>
                            <w:tabs>
                              <w:tab w:val="clear" w:pos="4590"/>
                              <w:tab w:val="left" w:leader="underscore" w:pos="1350"/>
                            </w:tabs>
                          </w:pPr>
                          <w:r w:rsidRPr="005B3C61"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182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5028565</wp:posOffset>
                </wp:positionV>
                <wp:extent cx="589915" cy="180340"/>
                <wp:effectExtent l="3810" t="0" r="3175" b="0"/>
                <wp:wrapNone/>
                <wp:docPr id="19" name="Text Box 3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1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417" w:rsidRPr="0022737B" w:rsidRDefault="00B20417" w:rsidP="00B20417">
                            <w:pPr>
                              <w:pStyle w:val="Detailsstatic"/>
                            </w:pPr>
                            <w:r>
                              <w:t>Issued By: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73" o:spid="_x0000_s1045" type="#_x0000_t202" style="position:absolute;margin-left:127.3pt;margin-top:395.95pt;width:46.45pt;height:14.2pt;z-index:25198182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" filled="f" stroked="f">
                <v:textbox inset="0,0,0,0">
                  <w:txbxContent>
                    <w:p w:rsidR="00B20417" w:rsidRPr="0022737B" w:rsidRDefault="00B20417" w:rsidP="00B20417">
                      <w:pPr>
                        <w:pStyle w:val="Detailsstatic"/>
                      </w:pPr>
                      <w:r>
                        <w:t>Issued By: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0798" behindDoc="0" locked="0" layoutInCell="1" allowOverlap="1">
                <wp:simplePos x="0" y="0"/>
                <wp:positionH relativeFrom="column">
                  <wp:posOffset>1598930</wp:posOffset>
                </wp:positionH>
                <wp:positionV relativeFrom="paragraph">
                  <wp:posOffset>4834255</wp:posOffset>
                </wp:positionV>
                <wp:extent cx="1127760" cy="165100"/>
                <wp:effectExtent l="0" t="0" r="3810" b="4445"/>
                <wp:wrapNone/>
                <wp:docPr id="18" name="Text Box 3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417" w:rsidRPr="0022737B" w:rsidRDefault="00B20417" w:rsidP="00B20417">
                            <w:pPr>
                              <w:pStyle w:val="Detailsstatic"/>
                            </w:pPr>
                            <w:r>
                              <w:t>Department/Account: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72" o:spid="_x0000_s1046" type="#_x0000_t202" style="position:absolute;margin-left:125.9pt;margin-top:380.65pt;width:88.8pt;height:13pt;z-index:2519807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" filled="f" stroked="f">
                <v:textbox inset="0,0,0,0">
                  <w:txbxContent>
                    <w:p w:rsidR="00B20417" w:rsidRPr="0022737B" w:rsidRDefault="00B20417" w:rsidP="00B20417">
                      <w:pPr>
                        <w:pStyle w:val="Detailsstatic"/>
                      </w:pPr>
                      <w:r>
                        <w:t>Department/Account: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9774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4628515</wp:posOffset>
                </wp:positionV>
                <wp:extent cx="446405" cy="139700"/>
                <wp:effectExtent l="3175" t="5715" r="0" b="0"/>
                <wp:wrapNone/>
                <wp:docPr id="17" name="Text Box 3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40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417" w:rsidRPr="00024C6D" w:rsidRDefault="00B20417" w:rsidP="00B20417">
                            <w:pPr>
                              <w:pStyle w:val="Detailsstatic"/>
                            </w:pPr>
                            <w:r w:rsidRPr="00024C6D">
                              <w:t>Group:</w:t>
                            </w:r>
                          </w:p>
                          <w:p w:rsidR="00B20417" w:rsidRPr="0022737B" w:rsidRDefault="00B20417" w:rsidP="00B20417">
                            <w:pPr>
                              <w:pStyle w:val="Detailsstatic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71" o:spid="_x0000_s1047" type="#_x0000_t202" style="position:absolute;margin-left:218.25pt;margin-top:364.45pt;width:35.15pt;height:11pt;z-index:2519797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" filled="f" stroked="f">
                <v:textbox inset="0,0,0,0">
                  <w:txbxContent>
                    <w:p w:rsidR="00B20417" w:rsidRPr="00024C6D" w:rsidRDefault="00B20417" w:rsidP="00B20417">
                      <w:pPr>
                        <w:pStyle w:val="Detailsstatic"/>
                      </w:pPr>
                      <w:r w:rsidRPr="00024C6D">
                        <w:t>Group:</w:t>
                      </w:r>
                    </w:p>
                    <w:p w:rsidR="00B20417" w:rsidRPr="0022737B" w:rsidRDefault="00B20417" w:rsidP="00B20417">
                      <w:pPr>
                        <w:pStyle w:val="Detailsstatic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8750" behindDoc="0" locked="0" layoutInCell="1" allowOverlap="1">
                <wp:simplePos x="0" y="0"/>
                <wp:positionH relativeFrom="column">
                  <wp:posOffset>1598930</wp:posOffset>
                </wp:positionH>
                <wp:positionV relativeFrom="paragraph">
                  <wp:posOffset>4411345</wp:posOffset>
                </wp:positionV>
                <wp:extent cx="728980" cy="151130"/>
                <wp:effectExtent l="0" t="4445" r="0" b="0"/>
                <wp:wrapNone/>
                <wp:docPr id="16" name="Text Box 3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98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417" w:rsidRPr="0022737B" w:rsidRDefault="00B20417" w:rsidP="00B20417">
                            <w:pPr>
                              <w:pStyle w:val="Detailsstatic"/>
                            </w:pPr>
                            <w:r w:rsidRPr="00024C6D">
                              <w:t>Presented</w:t>
                            </w:r>
                            <w:r>
                              <w:t xml:space="preserve"> to: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70" o:spid="_x0000_s1048" type="#_x0000_t202" style="position:absolute;margin-left:125.9pt;margin-top:347.35pt;width:57.4pt;height:11.9pt;z-index:2519787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" filled="f" stroked="f">
                <v:textbox inset="0,0,0,0">
                  <w:txbxContent>
                    <w:p w:rsidR="00B20417" w:rsidRPr="0022737B" w:rsidRDefault="00B20417" w:rsidP="00B20417">
                      <w:pPr>
                        <w:pStyle w:val="Detailsstatic"/>
                      </w:pPr>
                      <w:r w:rsidRPr="00024C6D">
                        <w:t>Presented</w:t>
                      </w:r>
                      <w:r>
                        <w:t xml:space="preserve"> to: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1812290</wp:posOffset>
                </wp:positionV>
                <wp:extent cx="446405" cy="139700"/>
                <wp:effectExtent l="0" t="0" r="0" b="3810"/>
                <wp:wrapNone/>
                <wp:docPr id="15" name="Text 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40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4C6D" w:rsidRPr="00024C6D" w:rsidRDefault="00024C6D" w:rsidP="00AA524C">
                            <w:pPr>
                              <w:pStyle w:val="Detailsstatic"/>
                            </w:pPr>
                            <w:r w:rsidRPr="00024C6D">
                              <w:t>Group:</w:t>
                            </w:r>
                          </w:p>
                          <w:p w:rsidR="00A06693" w:rsidRPr="0022737B" w:rsidRDefault="00A06693" w:rsidP="00AA524C">
                            <w:pPr>
                              <w:pStyle w:val="Detailsstatic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7" o:spid="_x0000_s1049" type="#_x0000_t202" style="position:absolute;margin-left:218pt;margin-top:142.7pt;width:35.15pt;height:11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" filled="f" stroked="f">
                <v:textbox inset="0,0,0,0">
                  <w:txbxContent>
                    <w:p w:rsidR="00024C6D" w:rsidRPr="00024C6D" w:rsidRDefault="00024C6D" w:rsidP="00AA524C">
                      <w:pPr>
                        <w:pStyle w:val="Detailsstatic"/>
                      </w:pPr>
                      <w:r w:rsidRPr="00024C6D">
                        <w:t>Group:</w:t>
                      </w:r>
                    </w:p>
                    <w:p w:rsidR="00A06693" w:rsidRPr="0022737B" w:rsidRDefault="00A06693" w:rsidP="00AA524C">
                      <w:pPr>
                        <w:pStyle w:val="Detailsstatic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1701165</wp:posOffset>
                </wp:positionV>
                <wp:extent cx="971550" cy="365125"/>
                <wp:effectExtent l="0" t="0" r="0" b="3810"/>
                <wp:wrapNone/>
                <wp:docPr id="14" name="Text Box 10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365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196"/>
                              <w:placeholder>
                                <w:docPart w:val="390D7876B302FC4A98744286BC3128E4"/>
                              </w:placeholder>
                              <w:showingPlcHdr/>
                              <w:date w:fullDate="2009-02-07T00:00:00Z">
                                <w:dateFormat w:val="M/d/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>
                              <w:rPr>
                                <w:rStyle w:val="DefaultParagraphFont"/>
                                <w:b/>
                              </w:rPr>
                            </w:sdtEndPr>
                            <w:sdtContent>
                              <w:p w:rsidR="00264129" w:rsidRPr="005B3C61" w:rsidRDefault="00004DEF" w:rsidP="00D56D69">
                                <w:pPr>
                                  <w:pStyle w:val="Details"/>
                                  <w:tabs>
                                    <w:tab w:val="clear" w:pos="4590"/>
                                    <w:tab w:val="left" w:leader="underscore" w:pos="1350"/>
                                  </w:tabs>
                                </w:pPr>
                                <w:r w:rsidRPr="005B3C61"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5" o:spid="_x0000_s1050" type="#_x0000_t202" style="position:absolute;margin-left:147.65pt;margin-top:133.95pt;width:76.5pt;height:28.7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196"/>
                        <w:placeholder>
                          <w:docPart w:val="390D7876B302FC4A98744286BC3128E4"/>
                        </w:placeholder>
                        <w:showingPlcHdr/>
                        <w:date w:fullDate="2009-02-07T00:00:00Z">
                          <w:dateFormat w:val="M/d/yyyy"/>
                          <w:lid w:val="en-US"/>
                          <w:storeMappedDataAs w:val="dateTime"/>
                          <w:calendar w:val="gregorian"/>
                        </w:date>
                      </w:sdtPr>
                      <w:sdtEndPr>
                        <w:rPr>
                          <w:rStyle w:val="DefaultParagraphFont"/>
                          <w:b/>
                        </w:rPr>
                      </w:sdtEndPr>
                      <w:sdtContent>
                        <w:p w:rsidR="00264129" w:rsidRPr="005B3C61" w:rsidRDefault="00004DEF" w:rsidP="00D56D69">
                          <w:pPr>
                            <w:pStyle w:val="Details"/>
                            <w:tabs>
                              <w:tab w:val="clear" w:pos="4590"/>
                              <w:tab w:val="left" w:leader="underscore" w:pos="1350"/>
                            </w:tabs>
                          </w:pPr>
                          <w:r w:rsidRPr="005B3C61"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1804670</wp:posOffset>
                </wp:positionV>
                <wp:extent cx="341630" cy="142240"/>
                <wp:effectExtent l="0" t="1270" r="5715" b="0"/>
                <wp:wrapNone/>
                <wp:docPr id="13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142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7FA7" w:rsidRPr="0022737B" w:rsidRDefault="00024C6D" w:rsidP="00AA524C">
                            <w:pPr>
                              <w:pStyle w:val="Detailsstatic"/>
                            </w:pPr>
                            <w:r>
                              <w:t>Date: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2" o:spid="_x0000_s1051" type="#_x0000_t202" style="position:absolute;margin-left:125.65pt;margin-top:142.1pt;width:26.9pt;height:11.2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" filled="f" stroked="f">
                <v:textbox inset="0,0,0,0">
                  <w:txbxContent>
                    <w:p w:rsidR="002D7FA7" w:rsidRPr="0022737B" w:rsidRDefault="00024C6D" w:rsidP="00AA524C">
                      <w:pPr>
                        <w:pStyle w:val="Detailsstatic"/>
                      </w:pPr>
                      <w: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1557655</wp:posOffset>
                </wp:positionV>
                <wp:extent cx="2954020" cy="242570"/>
                <wp:effectExtent l="0" t="0" r="5080" b="3175"/>
                <wp:wrapNone/>
                <wp:docPr id="12" name="Text Box 30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4020" cy="242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197"/>
                              <w:placeholder>
                                <w:docPart w:val="68950F794715214DA7D7990E9CD57FE0"/>
                              </w:placeholder>
                            </w:sdtPr>
                            <w:sdtEndPr>
                              <w:rPr>
                                <w:rStyle w:val="DetailsChar"/>
                              </w:rPr>
                            </w:sdtEndPr>
                            <w:sdtContent>
                              <w:p w:rsidR="003162F1" w:rsidRPr="003162F1" w:rsidRDefault="003162F1" w:rsidP="00AA524C">
                                <w:pPr>
                                  <w:pStyle w:val="Details"/>
                                  <w:tabs>
                                    <w:tab w:val="left" w:leader="underscore" w:pos="4590"/>
                                  </w:tabs>
                                </w:pPr>
                                <w:r w:rsidRPr="003162F1">
                                  <w:rPr>
                                    <w:rStyle w:val="DetailsChar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21" o:spid="_x0000_s1052" type="#_x0000_t202" style="position:absolute;margin-left:182pt;margin-top:122.65pt;width:232.6pt;height:19.1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197"/>
                        <w:placeholder>
                          <w:docPart w:val="68950F794715214DA7D7990E9CD57FE0"/>
                        </w:placeholder>
                      </w:sdtPr>
                      <w:sdtEndPr>
                        <w:rPr>
                          <w:rStyle w:val="DetailsChar"/>
                        </w:rPr>
                      </w:sdtEndPr>
                      <w:sdtContent>
                        <w:p w:rsidR="003162F1" w:rsidRPr="003162F1" w:rsidRDefault="003162F1" w:rsidP="00AA524C">
                          <w:pPr>
                            <w:pStyle w:val="Details"/>
                            <w:tabs>
                              <w:tab w:val="left" w:leader="underscore" w:pos="4590"/>
                            </w:tabs>
                          </w:pPr>
                          <w:r w:rsidRPr="003162F1">
                            <w:rPr>
                              <w:rStyle w:val="DetailsChar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1595120</wp:posOffset>
                </wp:positionV>
                <wp:extent cx="728980" cy="151130"/>
                <wp:effectExtent l="0" t="0" r="0" b="6350"/>
                <wp:wrapNone/>
                <wp:docPr id="11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98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7FA7" w:rsidRPr="0022737B" w:rsidRDefault="00024C6D" w:rsidP="00AA524C">
                            <w:pPr>
                              <w:pStyle w:val="Detailsstatic"/>
                            </w:pPr>
                            <w:r w:rsidRPr="00024C6D">
                              <w:t>Presented</w:t>
                            </w:r>
                            <w:r>
                              <w:t xml:space="preserve"> to: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0" o:spid="_x0000_s1053" type="#_x0000_t202" style="position:absolute;margin-left:125.65pt;margin-top:125.6pt;width:57.4pt;height:11.9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" filled="f" stroked="f">
                <v:textbox inset="0,0,0,0">
                  <w:txbxContent>
                    <w:p w:rsidR="002D7FA7" w:rsidRPr="0022737B" w:rsidRDefault="00024C6D" w:rsidP="00AA524C">
                      <w:pPr>
                        <w:pStyle w:val="Detailsstatic"/>
                      </w:pPr>
                      <w:r w:rsidRPr="00024C6D">
                        <w:t>Presented</w:t>
                      </w:r>
                      <w:r>
                        <w:t xml:space="preserve"> to: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>
                <wp:simplePos x="0" y="0"/>
                <wp:positionH relativeFrom="column">
                  <wp:posOffset>2131695</wp:posOffset>
                </wp:positionH>
                <wp:positionV relativeFrom="paragraph">
                  <wp:posOffset>2198370</wp:posOffset>
                </wp:positionV>
                <wp:extent cx="3226435" cy="198120"/>
                <wp:effectExtent l="0" t="1270" r="1270" b="3810"/>
                <wp:wrapNone/>
                <wp:docPr id="10" name="Text Box 1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64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198"/>
                              <w:placeholder>
                                <w:docPart w:val="68950F794715214DA7D7990E9CD57FE0"/>
                              </w:placeholder>
                            </w:sdtPr>
                            <w:sdtEndPr>
                              <w:rPr>
                                <w:rStyle w:val="DetailsChar"/>
                              </w:rPr>
                            </w:sdtEndPr>
                            <w:sdtContent>
                              <w:p w:rsidR="00F60E0E" w:rsidRPr="003162F1" w:rsidRDefault="003753EF" w:rsidP="00336847">
                                <w:pPr>
                                  <w:pStyle w:val="Details"/>
                                  <w:tabs>
                                    <w:tab w:val="clear" w:pos="4590"/>
                                    <w:tab w:val="left" w:leader="underscore" w:pos="4882"/>
                                  </w:tabs>
                                  <w:ind w:right="130"/>
                                </w:pPr>
                                <w:r w:rsidRPr="003162F1">
                                  <w:rPr>
                                    <w:rStyle w:val="DetailsChar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01" o:spid="_x0000_s1054" type="#_x0000_t202" style="position:absolute;margin-left:167.85pt;margin-top:173.1pt;width:254.05pt;height:15.6pt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198"/>
                        <w:placeholder>
                          <w:docPart w:val="68950F794715214DA7D7990E9CD57FE0"/>
                        </w:placeholder>
                      </w:sdtPr>
                      <w:sdtEndPr>
                        <w:rPr>
                          <w:rStyle w:val="DetailsChar"/>
                        </w:rPr>
                      </w:sdtEndPr>
                      <w:sdtContent>
                        <w:p w:rsidR="00F60E0E" w:rsidRPr="003162F1" w:rsidRDefault="003753EF" w:rsidP="00336847">
                          <w:pPr>
                            <w:pStyle w:val="Details"/>
                            <w:tabs>
                              <w:tab w:val="clear" w:pos="4590"/>
                              <w:tab w:val="left" w:leader="underscore" w:pos="4882"/>
                            </w:tabs>
                            <w:ind w:right="130"/>
                          </w:pPr>
                          <w:r w:rsidRPr="003162F1">
                            <w:rPr>
                              <w:rStyle w:val="DetailsChar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>
                <wp:simplePos x="0" y="0"/>
                <wp:positionH relativeFrom="column">
                  <wp:posOffset>1613535</wp:posOffset>
                </wp:positionH>
                <wp:positionV relativeFrom="paragraph">
                  <wp:posOffset>2212340</wp:posOffset>
                </wp:positionV>
                <wp:extent cx="589915" cy="180340"/>
                <wp:effectExtent l="635" t="2540" r="6350" b="0"/>
                <wp:wrapNone/>
                <wp:docPr id="9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1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214F" w:rsidRPr="0022737B" w:rsidRDefault="00024C6D" w:rsidP="00AA524C">
                            <w:pPr>
                              <w:pStyle w:val="Detailsstatic"/>
                            </w:pPr>
                            <w:r>
                              <w:t>Issued By: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0" o:spid="_x0000_s1055" type="#_x0000_t202" style="position:absolute;margin-left:127.05pt;margin-top:174.2pt;width:46.45pt;height:14.2pt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" filled="f" stroked="f">
                <v:textbox inset="0,0,0,0">
                  <w:txbxContent>
                    <w:p w:rsidR="00F1214F" w:rsidRPr="0022737B" w:rsidRDefault="00024C6D" w:rsidP="00AA524C">
                      <w:pPr>
                        <w:pStyle w:val="Detailsstatic"/>
                      </w:pPr>
                      <w:r>
                        <w:t>Issued By: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>
                <wp:simplePos x="0" y="0"/>
                <wp:positionH relativeFrom="column">
                  <wp:posOffset>2712720</wp:posOffset>
                </wp:positionH>
                <wp:positionV relativeFrom="paragraph">
                  <wp:posOffset>2000250</wp:posOffset>
                </wp:positionV>
                <wp:extent cx="2502535" cy="198120"/>
                <wp:effectExtent l="0" t="6350" r="4445" b="0"/>
                <wp:wrapNone/>
                <wp:docPr id="8" name="Text Box 10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25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751556009"/>
                              <w:placeholder>
                                <w:docPart w:val="68950F794715214DA7D7990E9CD57FE0"/>
                              </w:placeholder>
                            </w:sdtPr>
                            <w:sdtEndPr>
                              <w:rPr>
                                <w:rStyle w:val="DetailsChar"/>
                              </w:rPr>
                            </w:sdtEndPr>
                            <w:sdtContent>
                              <w:p w:rsidR="004C6303" w:rsidRPr="003162F1" w:rsidRDefault="003753EF" w:rsidP="00336847">
                                <w:pPr>
                                  <w:pStyle w:val="Details"/>
                                  <w:tabs>
                                    <w:tab w:val="clear" w:pos="4590"/>
                                    <w:tab w:val="left" w:leader="underscore" w:pos="4032"/>
                                  </w:tabs>
                                  <w:ind w:right="-115"/>
                                </w:pPr>
                                <w:r w:rsidRPr="003162F1">
                                  <w:rPr>
                                    <w:rStyle w:val="DetailsChar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9" o:spid="_x0000_s1056" type="#_x0000_t202" style="position:absolute;margin-left:213.6pt;margin-top:157.5pt;width:197.05pt;height:15.6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751556009"/>
                        <w:placeholder>
                          <w:docPart w:val="68950F794715214DA7D7990E9CD57FE0"/>
                        </w:placeholder>
                      </w:sdtPr>
                      <w:sdtEndPr>
                        <w:rPr>
                          <w:rStyle w:val="DetailsChar"/>
                        </w:rPr>
                      </w:sdtEndPr>
                      <w:sdtContent>
                        <w:p w:rsidR="004C6303" w:rsidRPr="003162F1" w:rsidRDefault="003753EF" w:rsidP="00336847">
                          <w:pPr>
                            <w:pStyle w:val="Details"/>
                            <w:tabs>
                              <w:tab w:val="clear" w:pos="4590"/>
                              <w:tab w:val="left" w:leader="underscore" w:pos="4032"/>
                            </w:tabs>
                            <w:ind w:right="-115"/>
                          </w:pPr>
                          <w:r w:rsidRPr="003162F1">
                            <w:rPr>
                              <w:rStyle w:val="DetailsChar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2018030</wp:posOffset>
                </wp:positionV>
                <wp:extent cx="1127760" cy="165100"/>
                <wp:effectExtent l="0" t="0" r="0" b="1270"/>
                <wp:wrapNone/>
                <wp:docPr id="7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6693" w:rsidRPr="0022737B" w:rsidRDefault="00024C6D" w:rsidP="00AA524C">
                            <w:pPr>
                              <w:pStyle w:val="Detailsstatic"/>
                            </w:pPr>
                            <w:r>
                              <w:t>Department/Account: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8" o:spid="_x0000_s1057" type="#_x0000_t202" style="position:absolute;margin-left:125.65pt;margin-top:158.9pt;width:88.8pt;height:13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" filled="f" stroked="f">
                <v:textbox inset="0,0,0,0">
                  <w:txbxContent>
                    <w:p w:rsidR="00A06693" w:rsidRPr="0022737B" w:rsidRDefault="00024C6D" w:rsidP="00AA524C">
                      <w:pPr>
                        <w:pStyle w:val="Detailsstatic"/>
                      </w:pPr>
                      <w:r>
                        <w:t>Department/Account: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3164840</wp:posOffset>
                </wp:positionH>
                <wp:positionV relativeFrom="paragraph">
                  <wp:posOffset>1718945</wp:posOffset>
                </wp:positionV>
                <wp:extent cx="2051685" cy="349250"/>
                <wp:effectExtent l="2540" t="4445" r="3175" b="1905"/>
                <wp:wrapNone/>
                <wp:docPr id="6" name="Text Box 10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FFFFFF">
                                      <a:gamma/>
                                      <a:shade val="0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DetailsChar"/>
                              </w:rPr>
                              <w:id w:val="12888195"/>
                              <w:placeholder>
                                <w:docPart w:val="68950F794715214DA7D7990E9CD57FE0"/>
                              </w:placeholder>
                            </w:sdtPr>
                            <w:sdtEndPr>
                              <w:rPr>
                                <w:rStyle w:val="DetailsChar"/>
                              </w:rPr>
                            </w:sdtEndPr>
                            <w:sdtContent>
                              <w:p w:rsidR="00650DD2" w:rsidRPr="003162F1" w:rsidRDefault="003753EF" w:rsidP="00336847">
                                <w:pPr>
                                  <w:pStyle w:val="Details"/>
                                  <w:tabs>
                                    <w:tab w:val="clear" w:pos="4590"/>
                                    <w:tab w:val="left" w:leader="underscore" w:pos="3240"/>
                                  </w:tabs>
                                  <w:ind w:right="-101"/>
                                </w:pPr>
                                <w:r w:rsidRPr="003162F1">
                                  <w:rPr>
                                    <w:rStyle w:val="DetailsChar"/>
                                  </w:rPr>
                                  <w:tab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7" o:spid="_x0000_s1058" type="#_x0000_t202" style="position:absolute;margin-left:249.2pt;margin-top:135.35pt;width:161.55pt;height:27.5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" filled="f" stroked="f">
                <v:fill color2="black" rotate="t" focus="50%" type="gradient"/>
                <v:textbox inset="0,0,0,0">
                  <w:txbxContent>
                    <w:sdt>
                      <w:sdtPr>
                        <w:rPr>
                          <w:rStyle w:val="DetailsChar"/>
                        </w:rPr>
                        <w:id w:val="12888195"/>
                        <w:placeholder>
                          <w:docPart w:val="68950F794715214DA7D7990E9CD57FE0"/>
                        </w:placeholder>
                      </w:sdtPr>
                      <w:sdtEndPr>
                        <w:rPr>
                          <w:rStyle w:val="DetailsChar"/>
                        </w:rPr>
                      </w:sdtEndPr>
                      <w:sdtContent>
                        <w:p w:rsidR="00650DD2" w:rsidRPr="003162F1" w:rsidRDefault="003753EF" w:rsidP="00336847">
                          <w:pPr>
                            <w:pStyle w:val="Details"/>
                            <w:tabs>
                              <w:tab w:val="clear" w:pos="4590"/>
                              <w:tab w:val="left" w:leader="underscore" w:pos="3240"/>
                            </w:tabs>
                            <w:ind w:right="-101"/>
                          </w:pPr>
                          <w:r w:rsidRPr="003162F1">
                            <w:rPr>
                              <w:rStyle w:val="DetailsChar"/>
                            </w:rPr>
                            <w:tab/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5120" behindDoc="0" locked="0" layoutInCell="1" allowOverlap="1">
                <wp:simplePos x="0" y="0"/>
                <wp:positionH relativeFrom="column">
                  <wp:posOffset>3655060</wp:posOffset>
                </wp:positionH>
                <wp:positionV relativeFrom="paragraph">
                  <wp:posOffset>10795</wp:posOffset>
                </wp:positionV>
                <wp:extent cx="328295" cy="328930"/>
                <wp:effectExtent l="73660" t="74295" r="67945" b="66675"/>
                <wp:wrapNone/>
                <wp:docPr id="5" name="AutoShape 3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36140">
                          <a:off x="0" y="0"/>
                          <a:ext cx="328295" cy="32893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  <a:alpha val="60001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29783" dir="3885598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21" o:spid="_x0000_s1026" type="#_x0000_t183" style="position:absolute;margin-left:287.8pt;margin-top:.85pt;width:25.85pt;height:25.9pt;rotation:2333235fd;z-index:25216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" fillcolor="white [3212]" stroked="f" strokecolor="#d9c19b [1945]" strokeweight="1pt">
                <v:fill opacity="39321f"/>
                <v:shadow color="#664c26 [1609]" opacity=".5" offset="1pt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>
                <wp:simplePos x="0" y="0"/>
                <wp:positionH relativeFrom="column">
                  <wp:posOffset>692150</wp:posOffset>
                </wp:positionH>
                <wp:positionV relativeFrom="paragraph">
                  <wp:posOffset>617220</wp:posOffset>
                </wp:positionV>
                <wp:extent cx="5486400" cy="2286000"/>
                <wp:effectExtent l="19050" t="7620" r="19050" b="17780"/>
                <wp:wrapNone/>
                <wp:docPr id="4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286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tint val="0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7" o:spid="_x0000_s1026" style="position:absolute;margin-left:54.5pt;margin-top:48.6pt;width:6in;height:180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" filled="f" strokecolor="#f9f8f5 [670]" strokeweight="1.5pt">
                <v:fill rotate="t" focus="100%" type="gradient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>
                <wp:simplePos x="0" y="0"/>
                <wp:positionH relativeFrom="column">
                  <wp:posOffset>645795</wp:posOffset>
                </wp:positionH>
                <wp:positionV relativeFrom="paragraph">
                  <wp:posOffset>582930</wp:posOffset>
                </wp:positionV>
                <wp:extent cx="5577840" cy="2377440"/>
                <wp:effectExtent l="0" t="0" r="12065" b="11430"/>
                <wp:wrapNone/>
                <wp:docPr id="3" name="Rectangle 2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784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25000"/>
                              <a:lumOff val="7500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tint val="0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61" o:spid="_x0000_s1026" style="position:absolute;margin-left:50.85pt;margin-top:45.9pt;width:439.2pt;height:187.2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" filled="f" strokecolor="silver [829]">
                <v:fill rotate="t" focus="100%" type="gradient"/>
                <v:stroke dashstyle="dash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6183630</wp:posOffset>
                </wp:positionV>
                <wp:extent cx="5577840" cy="2377440"/>
                <wp:effectExtent l="0" t="0" r="11430" b="11430"/>
                <wp:wrapNone/>
                <wp:docPr id="2" name="Rectangle 2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784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25000"/>
                              <a:lumOff val="7500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tint val="0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06" o:spid="_x0000_s1026" style="position:absolute;margin-left:50.9pt;margin-top:486.9pt;width:439.2pt;height:187.2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" filled="f" strokecolor="silver [829]">
                <v:fill rotate="t" focus="100%" type="gradient"/>
                <v:stroke dashstyle="dash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3388995</wp:posOffset>
                </wp:positionV>
                <wp:extent cx="5577840" cy="2377440"/>
                <wp:effectExtent l="0" t="0" r="11430" b="12065"/>
                <wp:wrapNone/>
                <wp:docPr id="1" name="Rectangle 2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784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25000"/>
                              <a:lumOff val="7500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tint val="0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05" o:spid="_x0000_s1026" style="position:absolute;margin-left:50.9pt;margin-top:266.85pt;width:439.2pt;height:187.2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" filled="f" strokecolor="silver [829]">
                <v:fill rotate="t" focus="100%" type="gradient"/>
                <v:stroke dashstyle="dash"/>
              </v:rect>
            </w:pict>
          </mc:Fallback>
        </mc:AlternateContent>
      </w:r>
    </w:p>
    <w:sectPr w:rsidR="00AF716F" w:rsidRPr="00E809AB" w:rsidSect="00427053"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3BA" w:rsidRDefault="00C253BA" w:rsidP="00437E80">
      <w:r>
        <w:separator/>
      </w:r>
    </w:p>
  </w:endnote>
  <w:endnote w:type="continuationSeparator" w:id="0">
    <w:p w:rsidR="00C253BA" w:rsidRDefault="00C253BA" w:rsidP="0043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3BA" w:rsidRDefault="00C253BA" w:rsidP="00437E80">
      <w:r>
        <w:separator/>
      </w:r>
    </w:p>
  </w:footnote>
  <w:footnote w:type="continuationSeparator" w:id="0">
    <w:p w:rsidR="00C253BA" w:rsidRDefault="00C253BA" w:rsidP="00437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removePersonalInformation/>
  <w:removeDateAndTime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077" style="v-text-anchor:middle" fillcolor="none" stroke="f">
      <v:fill color="none" color2="fill darken(0)" rotate="t" method="linear sigma" focus="50%" type="gradient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BA"/>
    <w:rsid w:val="00003DA2"/>
    <w:rsid w:val="00004DEF"/>
    <w:rsid w:val="0000732A"/>
    <w:rsid w:val="00020A4F"/>
    <w:rsid w:val="00024C6D"/>
    <w:rsid w:val="000305ED"/>
    <w:rsid w:val="0004441D"/>
    <w:rsid w:val="00074A05"/>
    <w:rsid w:val="00083AE4"/>
    <w:rsid w:val="000941F5"/>
    <w:rsid w:val="000C2D7E"/>
    <w:rsid w:val="000E3795"/>
    <w:rsid w:val="000F4CA0"/>
    <w:rsid w:val="00113872"/>
    <w:rsid w:val="00137580"/>
    <w:rsid w:val="001A1380"/>
    <w:rsid w:val="001A7311"/>
    <w:rsid w:val="001B5630"/>
    <w:rsid w:val="001B57D8"/>
    <w:rsid w:val="001B6346"/>
    <w:rsid w:val="001D0553"/>
    <w:rsid w:val="001E4A5C"/>
    <w:rsid w:val="002141ED"/>
    <w:rsid w:val="00214E7D"/>
    <w:rsid w:val="0022737B"/>
    <w:rsid w:val="00232648"/>
    <w:rsid w:val="00264129"/>
    <w:rsid w:val="00292E6F"/>
    <w:rsid w:val="002D67B7"/>
    <w:rsid w:val="002D7FA7"/>
    <w:rsid w:val="002E2521"/>
    <w:rsid w:val="002F49FD"/>
    <w:rsid w:val="003162F1"/>
    <w:rsid w:val="00330B93"/>
    <w:rsid w:val="00332750"/>
    <w:rsid w:val="00336847"/>
    <w:rsid w:val="003436A6"/>
    <w:rsid w:val="00350ECE"/>
    <w:rsid w:val="00373A11"/>
    <w:rsid w:val="003753EF"/>
    <w:rsid w:val="003C323B"/>
    <w:rsid w:val="003C6B3E"/>
    <w:rsid w:val="003E2A58"/>
    <w:rsid w:val="003F2D52"/>
    <w:rsid w:val="0040656A"/>
    <w:rsid w:val="00427053"/>
    <w:rsid w:val="00437E80"/>
    <w:rsid w:val="00453537"/>
    <w:rsid w:val="004821F8"/>
    <w:rsid w:val="004909DF"/>
    <w:rsid w:val="0049284F"/>
    <w:rsid w:val="004B0519"/>
    <w:rsid w:val="004C6303"/>
    <w:rsid w:val="004D1522"/>
    <w:rsid w:val="004E1F8A"/>
    <w:rsid w:val="004F078D"/>
    <w:rsid w:val="004F30F3"/>
    <w:rsid w:val="00583B37"/>
    <w:rsid w:val="005B3C61"/>
    <w:rsid w:val="005C171A"/>
    <w:rsid w:val="00603B91"/>
    <w:rsid w:val="00606A97"/>
    <w:rsid w:val="00616671"/>
    <w:rsid w:val="00650DD2"/>
    <w:rsid w:val="00670E06"/>
    <w:rsid w:val="006824EA"/>
    <w:rsid w:val="006A1716"/>
    <w:rsid w:val="006A2623"/>
    <w:rsid w:val="006B0F34"/>
    <w:rsid w:val="006D24A9"/>
    <w:rsid w:val="00703B8F"/>
    <w:rsid w:val="00716D40"/>
    <w:rsid w:val="00723677"/>
    <w:rsid w:val="007407FB"/>
    <w:rsid w:val="00741D4E"/>
    <w:rsid w:val="00752F6E"/>
    <w:rsid w:val="007946E3"/>
    <w:rsid w:val="007C1557"/>
    <w:rsid w:val="007D049D"/>
    <w:rsid w:val="007F1503"/>
    <w:rsid w:val="007F6199"/>
    <w:rsid w:val="008270F9"/>
    <w:rsid w:val="00852953"/>
    <w:rsid w:val="008803BB"/>
    <w:rsid w:val="008E5418"/>
    <w:rsid w:val="008F0842"/>
    <w:rsid w:val="00921B88"/>
    <w:rsid w:val="00970704"/>
    <w:rsid w:val="009718D0"/>
    <w:rsid w:val="00994DC6"/>
    <w:rsid w:val="009A2626"/>
    <w:rsid w:val="009B1A5E"/>
    <w:rsid w:val="009B7934"/>
    <w:rsid w:val="009D58C8"/>
    <w:rsid w:val="009E0CEF"/>
    <w:rsid w:val="00A06693"/>
    <w:rsid w:val="00A20146"/>
    <w:rsid w:val="00A26D88"/>
    <w:rsid w:val="00A272BC"/>
    <w:rsid w:val="00A9497C"/>
    <w:rsid w:val="00AA524C"/>
    <w:rsid w:val="00AB1510"/>
    <w:rsid w:val="00AD36CA"/>
    <w:rsid w:val="00AF41FF"/>
    <w:rsid w:val="00AF4CB9"/>
    <w:rsid w:val="00AF716F"/>
    <w:rsid w:val="00B20417"/>
    <w:rsid w:val="00B37CEC"/>
    <w:rsid w:val="00B62763"/>
    <w:rsid w:val="00B665E1"/>
    <w:rsid w:val="00B87B8C"/>
    <w:rsid w:val="00BF318A"/>
    <w:rsid w:val="00BF5E7D"/>
    <w:rsid w:val="00C016ED"/>
    <w:rsid w:val="00C154E3"/>
    <w:rsid w:val="00C253BA"/>
    <w:rsid w:val="00C32DDB"/>
    <w:rsid w:val="00C374F3"/>
    <w:rsid w:val="00C40A3B"/>
    <w:rsid w:val="00C4552E"/>
    <w:rsid w:val="00C45D92"/>
    <w:rsid w:val="00C50D8A"/>
    <w:rsid w:val="00C82CB9"/>
    <w:rsid w:val="00C95075"/>
    <w:rsid w:val="00C97116"/>
    <w:rsid w:val="00CA5A95"/>
    <w:rsid w:val="00CD2A18"/>
    <w:rsid w:val="00CE6DA5"/>
    <w:rsid w:val="00D031C5"/>
    <w:rsid w:val="00D15CB6"/>
    <w:rsid w:val="00D474FD"/>
    <w:rsid w:val="00D56D69"/>
    <w:rsid w:val="00D60D7A"/>
    <w:rsid w:val="00D754C8"/>
    <w:rsid w:val="00D82045"/>
    <w:rsid w:val="00DA62A9"/>
    <w:rsid w:val="00DD31BF"/>
    <w:rsid w:val="00E07EF8"/>
    <w:rsid w:val="00E133F1"/>
    <w:rsid w:val="00E23E3C"/>
    <w:rsid w:val="00E544EE"/>
    <w:rsid w:val="00E653D9"/>
    <w:rsid w:val="00E67ED0"/>
    <w:rsid w:val="00E809AB"/>
    <w:rsid w:val="00EB6A2E"/>
    <w:rsid w:val="00F05F0C"/>
    <w:rsid w:val="00F1214F"/>
    <w:rsid w:val="00F40ED6"/>
    <w:rsid w:val="00F60E0E"/>
    <w:rsid w:val="00F64812"/>
    <w:rsid w:val="00F71D12"/>
    <w:rsid w:val="00FB5560"/>
    <w:rsid w:val="00FD226C"/>
    <w:rsid w:val="00FF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077" style="v-text-anchor:middle" fillcolor="none" stroke="f">
      <v:fill color="none" color2="fill darken(0)" rotate="t" method="linear sigma" focus="50%" type="gradient"/>
      <v:stroke on="f"/>
      <v:textbox inset="0,0,0,0"/>
    </o:shapedefaults>
    <o:shapelayout v:ext="edit">
      <o:idmap v:ext="edit" data="1,3,4,5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1"/>
    <w:rsid w:val="00AA524C"/>
    <w:pPr>
      <w:spacing w:after="0"/>
    </w:pPr>
    <w:rPr>
      <w:sz w:val="16"/>
      <w:szCs w:val="16"/>
    </w:rPr>
  </w:style>
  <w:style w:type="paragraph" w:styleId="Heading1">
    <w:name w:val="heading 1"/>
    <w:basedOn w:val="Normal"/>
    <w:next w:val="Normal"/>
    <w:link w:val="Heading1Char"/>
    <w:uiPriority w:val="9"/>
    <w:rsid w:val="003327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3327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3327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07F09" w:themeColor="accent1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275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275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773F04" w:themeColor="accent1" w:themeShade="7F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33275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275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27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F07F09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33275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750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32750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32750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332750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332750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332750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33275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332750"/>
    <w:rPr>
      <w:rFonts w:asciiTheme="majorHAnsi" w:eastAsiaTheme="majorEastAsia" w:hAnsiTheme="majorHAnsi" w:cstheme="majorBidi"/>
      <w:color w:val="F07F09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327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32750"/>
    <w:pPr>
      <w:spacing w:line="240" w:lineRule="auto"/>
    </w:pPr>
    <w:rPr>
      <w:b/>
      <w:bCs/>
      <w:color w:val="F07F09" w:themeColor="accent1"/>
      <w:sz w:val="18"/>
      <w:szCs w:val="18"/>
    </w:rPr>
  </w:style>
  <w:style w:type="character" w:customStyle="1" w:styleId="DetailsstaticChar">
    <w:name w:val="Details_static Char"/>
    <w:basedOn w:val="DefaultParagraphFont"/>
    <w:link w:val="Detailsstatic"/>
    <w:rsid w:val="003F2D52"/>
    <w:rPr>
      <w:b/>
      <w:color w:val="4DA4D8" w:themeColor="accent3" w:themeTint="99"/>
      <w:sz w:val="18"/>
      <w:szCs w:val="16"/>
    </w:rPr>
  </w:style>
  <w:style w:type="paragraph" w:customStyle="1" w:styleId="Details">
    <w:name w:val="Details"/>
    <w:basedOn w:val="Normal"/>
    <w:link w:val="DetailsChar"/>
    <w:qFormat/>
    <w:rsid w:val="003F2D52"/>
    <w:pPr>
      <w:tabs>
        <w:tab w:val="left" w:pos="4590"/>
      </w:tabs>
    </w:pPr>
    <w:rPr>
      <w:b/>
      <w:color w:val="4DA4D8" w:themeColor="accent3" w:themeTint="99"/>
      <w:sz w:val="18"/>
      <w:u w:val="single"/>
    </w:rPr>
  </w:style>
  <w:style w:type="paragraph" w:customStyle="1" w:styleId="Companylogo">
    <w:name w:val="Company_logo"/>
    <w:basedOn w:val="Details"/>
    <w:link w:val="CompanylogoChar"/>
    <w:qFormat/>
    <w:rsid w:val="003F2D52"/>
    <w:rPr>
      <w:rFonts w:asciiTheme="majorHAnsi" w:hAnsiTheme="majorHAnsi"/>
      <w:color w:val="D86B77" w:themeColor="accent2" w:themeTint="99"/>
      <w:sz w:val="36"/>
      <w:u w:val="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275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0519"/>
    <w:pPr>
      <w:spacing w:line="240" w:lineRule="auto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51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D2A18"/>
    <w:rPr>
      <w:color w:val="808080"/>
    </w:rPr>
  </w:style>
  <w:style w:type="paragraph" w:customStyle="1" w:styleId="Detailsstatic">
    <w:name w:val="Details_static"/>
    <w:basedOn w:val="Normal"/>
    <w:link w:val="DetailsstaticChar"/>
    <w:autoRedefine/>
    <w:qFormat/>
    <w:rsid w:val="003F2D52"/>
    <w:pPr>
      <w:tabs>
        <w:tab w:val="left" w:pos="180"/>
        <w:tab w:val="left" w:pos="2700"/>
        <w:tab w:val="left" w:pos="5220"/>
      </w:tabs>
      <w:spacing w:after="100" w:line="240" w:lineRule="auto"/>
    </w:pPr>
    <w:rPr>
      <w:b/>
      <w:color w:val="4DA4D8" w:themeColor="accent3" w:themeTint="99"/>
      <w:sz w:val="18"/>
    </w:rPr>
  </w:style>
  <w:style w:type="character" w:customStyle="1" w:styleId="DetailsChar">
    <w:name w:val="Details Char"/>
    <w:basedOn w:val="DetailsstaticChar"/>
    <w:link w:val="Details"/>
    <w:rsid w:val="003F2D52"/>
    <w:rPr>
      <w:b/>
      <w:color w:val="4DA4D8" w:themeColor="accent3" w:themeTint="99"/>
      <w:sz w:val="18"/>
      <w:szCs w:val="16"/>
      <w:u w:val="single"/>
    </w:rPr>
  </w:style>
  <w:style w:type="character" w:customStyle="1" w:styleId="CompanylogoChar">
    <w:name w:val="Company_logo Char"/>
    <w:basedOn w:val="DetailsChar"/>
    <w:link w:val="Companylogo"/>
    <w:rsid w:val="003F2D52"/>
    <w:rPr>
      <w:rFonts w:asciiTheme="majorHAnsi" w:hAnsiTheme="majorHAnsi"/>
      <w:b/>
      <w:color w:val="D86B77" w:themeColor="accent2" w:themeTint="99"/>
      <w:sz w:val="36"/>
      <w:szCs w:val="16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1"/>
    <w:rsid w:val="00AA524C"/>
    <w:pPr>
      <w:spacing w:after="0"/>
    </w:pPr>
    <w:rPr>
      <w:sz w:val="16"/>
      <w:szCs w:val="16"/>
    </w:rPr>
  </w:style>
  <w:style w:type="paragraph" w:styleId="Heading1">
    <w:name w:val="heading 1"/>
    <w:basedOn w:val="Normal"/>
    <w:next w:val="Normal"/>
    <w:link w:val="Heading1Char"/>
    <w:uiPriority w:val="9"/>
    <w:rsid w:val="003327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3327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3327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07F09" w:themeColor="accent1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275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275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773F04" w:themeColor="accent1" w:themeShade="7F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33275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275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27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F07F09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33275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750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32750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32750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332750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332750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332750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33275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332750"/>
    <w:rPr>
      <w:rFonts w:asciiTheme="majorHAnsi" w:eastAsiaTheme="majorEastAsia" w:hAnsiTheme="majorHAnsi" w:cstheme="majorBidi"/>
      <w:color w:val="F07F09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327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32750"/>
    <w:pPr>
      <w:spacing w:line="240" w:lineRule="auto"/>
    </w:pPr>
    <w:rPr>
      <w:b/>
      <w:bCs/>
      <w:color w:val="F07F09" w:themeColor="accent1"/>
      <w:sz w:val="18"/>
      <w:szCs w:val="18"/>
    </w:rPr>
  </w:style>
  <w:style w:type="character" w:customStyle="1" w:styleId="DetailsstaticChar">
    <w:name w:val="Details_static Char"/>
    <w:basedOn w:val="DefaultParagraphFont"/>
    <w:link w:val="Detailsstatic"/>
    <w:rsid w:val="003F2D52"/>
    <w:rPr>
      <w:b/>
      <w:color w:val="4DA4D8" w:themeColor="accent3" w:themeTint="99"/>
      <w:sz w:val="18"/>
      <w:szCs w:val="16"/>
    </w:rPr>
  </w:style>
  <w:style w:type="paragraph" w:customStyle="1" w:styleId="Details">
    <w:name w:val="Details"/>
    <w:basedOn w:val="Normal"/>
    <w:link w:val="DetailsChar"/>
    <w:qFormat/>
    <w:rsid w:val="003F2D52"/>
    <w:pPr>
      <w:tabs>
        <w:tab w:val="left" w:pos="4590"/>
      </w:tabs>
    </w:pPr>
    <w:rPr>
      <w:b/>
      <w:color w:val="4DA4D8" w:themeColor="accent3" w:themeTint="99"/>
      <w:sz w:val="18"/>
      <w:u w:val="single"/>
    </w:rPr>
  </w:style>
  <w:style w:type="paragraph" w:customStyle="1" w:styleId="Companylogo">
    <w:name w:val="Company_logo"/>
    <w:basedOn w:val="Details"/>
    <w:link w:val="CompanylogoChar"/>
    <w:qFormat/>
    <w:rsid w:val="003F2D52"/>
    <w:rPr>
      <w:rFonts w:asciiTheme="majorHAnsi" w:hAnsiTheme="majorHAnsi"/>
      <w:color w:val="D86B77" w:themeColor="accent2" w:themeTint="99"/>
      <w:sz w:val="36"/>
      <w:u w:val="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275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0519"/>
    <w:pPr>
      <w:spacing w:line="240" w:lineRule="auto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51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D2A18"/>
    <w:rPr>
      <w:color w:val="808080"/>
    </w:rPr>
  </w:style>
  <w:style w:type="paragraph" w:customStyle="1" w:styleId="Detailsstatic">
    <w:name w:val="Details_static"/>
    <w:basedOn w:val="Normal"/>
    <w:link w:val="DetailsstaticChar"/>
    <w:autoRedefine/>
    <w:qFormat/>
    <w:rsid w:val="003F2D52"/>
    <w:pPr>
      <w:tabs>
        <w:tab w:val="left" w:pos="180"/>
        <w:tab w:val="left" w:pos="2700"/>
        <w:tab w:val="left" w:pos="5220"/>
      </w:tabs>
      <w:spacing w:after="100" w:line="240" w:lineRule="auto"/>
    </w:pPr>
    <w:rPr>
      <w:b/>
      <w:color w:val="4DA4D8" w:themeColor="accent3" w:themeTint="99"/>
      <w:sz w:val="18"/>
    </w:rPr>
  </w:style>
  <w:style w:type="character" w:customStyle="1" w:styleId="DetailsChar">
    <w:name w:val="Details Char"/>
    <w:basedOn w:val="DetailsstaticChar"/>
    <w:link w:val="Details"/>
    <w:rsid w:val="003F2D52"/>
    <w:rPr>
      <w:b/>
      <w:color w:val="4DA4D8" w:themeColor="accent3" w:themeTint="99"/>
      <w:sz w:val="18"/>
      <w:szCs w:val="16"/>
      <w:u w:val="single"/>
    </w:rPr>
  </w:style>
  <w:style w:type="character" w:customStyle="1" w:styleId="CompanylogoChar">
    <w:name w:val="Company_logo Char"/>
    <w:basedOn w:val="DetailsChar"/>
    <w:link w:val="Companylogo"/>
    <w:rsid w:val="003F2D52"/>
    <w:rPr>
      <w:rFonts w:asciiTheme="majorHAnsi" w:hAnsiTheme="majorHAnsi"/>
      <w:b/>
      <w:color w:val="D86B77" w:themeColor="accent2" w:themeTint="99"/>
      <w:sz w:val="3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glossaryDocument" Target="glossary/document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khalidfarooq:Downloads:TS0103706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F5C4D363701814A84AE9C89300BE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BD7ED-2521-424F-ABBE-0CB8EA9B2C05}"/>
      </w:docPartPr>
      <w:docPartBody>
        <w:p w:rsidR="00000000" w:rsidRDefault="000535E9">
          <w:pPr>
            <w:pStyle w:val="1F5C4D363701814A84AE9C89300BE7A4"/>
          </w:pPr>
          <w:r w:rsidRPr="00232648">
            <w:t>[Company Name or Logo]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5C4D363701814A84AE9C89300BE7A4">
    <w:name w:val="1F5C4D363701814A84AE9C89300BE7A4"/>
  </w:style>
  <w:style w:type="paragraph" w:customStyle="1" w:styleId="D831F89D8E7C484AB7F3A34637C1FF74">
    <w:name w:val="D831F89D8E7C484AB7F3A34637C1FF74"/>
  </w:style>
  <w:style w:type="paragraph" w:customStyle="1" w:styleId="99EB9DA09C09074EA9C0611A21997E3B">
    <w:name w:val="99EB9DA09C09074EA9C0611A21997E3B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24668FDDC31A74BBDF7C968B2BF0FAE">
    <w:name w:val="824668FDDC31A74BBDF7C968B2BF0FAE"/>
  </w:style>
  <w:style w:type="paragraph" w:customStyle="1" w:styleId="1BBF6CD540D78D48AF541A5512C4EA64">
    <w:name w:val="1BBF6CD540D78D48AF541A5512C4EA64"/>
  </w:style>
  <w:style w:type="paragraph" w:customStyle="1" w:styleId="BAF8C0A8189BCC48AE330B5642DC317E">
    <w:name w:val="BAF8C0A8189BCC48AE330B5642DC317E"/>
  </w:style>
  <w:style w:type="paragraph" w:customStyle="1" w:styleId="A6BE2BF13ABEC5468C948065929CF291">
    <w:name w:val="A6BE2BF13ABEC5468C948065929CF291"/>
  </w:style>
  <w:style w:type="paragraph" w:customStyle="1" w:styleId="EAE8FD9E3ABCBB4298DB43784AEB950F">
    <w:name w:val="EAE8FD9E3ABCBB4298DB43784AEB950F"/>
  </w:style>
  <w:style w:type="paragraph" w:customStyle="1" w:styleId="0AB93D5518172F4EB336139F15236E52">
    <w:name w:val="0AB93D5518172F4EB336139F15236E52"/>
  </w:style>
  <w:style w:type="paragraph" w:customStyle="1" w:styleId="85D96E77EEBC9C48A65F3E1D874050EC">
    <w:name w:val="85D96E77EEBC9C48A65F3E1D874050EC"/>
  </w:style>
  <w:style w:type="paragraph" w:customStyle="1" w:styleId="4392D1FBF7C6DD47BB7D02BE546649C0">
    <w:name w:val="4392D1FBF7C6DD47BB7D02BE546649C0"/>
  </w:style>
  <w:style w:type="paragraph" w:customStyle="1" w:styleId="CDB8AFEC09774443BCE44D4BBA30866C">
    <w:name w:val="CDB8AFEC09774443BCE44D4BBA30866C"/>
  </w:style>
  <w:style w:type="paragraph" w:customStyle="1" w:styleId="315A02D9344C9142AD37E21EAADDEB82">
    <w:name w:val="315A02D9344C9142AD37E21EAADDEB82"/>
  </w:style>
  <w:style w:type="paragraph" w:customStyle="1" w:styleId="390D7876B302FC4A98744286BC3128E4">
    <w:name w:val="390D7876B302FC4A98744286BC3128E4"/>
  </w:style>
  <w:style w:type="paragraph" w:customStyle="1" w:styleId="68950F794715214DA7D7990E9CD57FE0">
    <w:name w:val="68950F794715214DA7D7990E9CD57FE0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5C4D363701814A84AE9C89300BE7A4">
    <w:name w:val="1F5C4D363701814A84AE9C89300BE7A4"/>
  </w:style>
  <w:style w:type="paragraph" w:customStyle="1" w:styleId="D831F89D8E7C484AB7F3A34637C1FF74">
    <w:name w:val="D831F89D8E7C484AB7F3A34637C1FF74"/>
  </w:style>
  <w:style w:type="paragraph" w:customStyle="1" w:styleId="99EB9DA09C09074EA9C0611A21997E3B">
    <w:name w:val="99EB9DA09C09074EA9C0611A21997E3B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24668FDDC31A74BBDF7C968B2BF0FAE">
    <w:name w:val="824668FDDC31A74BBDF7C968B2BF0FAE"/>
  </w:style>
  <w:style w:type="paragraph" w:customStyle="1" w:styleId="1BBF6CD540D78D48AF541A5512C4EA64">
    <w:name w:val="1BBF6CD540D78D48AF541A5512C4EA64"/>
  </w:style>
  <w:style w:type="paragraph" w:customStyle="1" w:styleId="BAF8C0A8189BCC48AE330B5642DC317E">
    <w:name w:val="BAF8C0A8189BCC48AE330B5642DC317E"/>
  </w:style>
  <w:style w:type="paragraph" w:customStyle="1" w:styleId="A6BE2BF13ABEC5468C948065929CF291">
    <w:name w:val="A6BE2BF13ABEC5468C948065929CF291"/>
  </w:style>
  <w:style w:type="paragraph" w:customStyle="1" w:styleId="EAE8FD9E3ABCBB4298DB43784AEB950F">
    <w:name w:val="EAE8FD9E3ABCBB4298DB43784AEB950F"/>
  </w:style>
  <w:style w:type="paragraph" w:customStyle="1" w:styleId="0AB93D5518172F4EB336139F15236E52">
    <w:name w:val="0AB93D5518172F4EB336139F15236E52"/>
  </w:style>
  <w:style w:type="paragraph" w:customStyle="1" w:styleId="85D96E77EEBC9C48A65F3E1D874050EC">
    <w:name w:val="85D96E77EEBC9C48A65F3E1D874050EC"/>
  </w:style>
  <w:style w:type="paragraph" w:customStyle="1" w:styleId="4392D1FBF7C6DD47BB7D02BE546649C0">
    <w:name w:val="4392D1FBF7C6DD47BB7D02BE546649C0"/>
  </w:style>
  <w:style w:type="paragraph" w:customStyle="1" w:styleId="CDB8AFEC09774443BCE44D4BBA30866C">
    <w:name w:val="CDB8AFEC09774443BCE44D4BBA30866C"/>
  </w:style>
  <w:style w:type="paragraph" w:customStyle="1" w:styleId="315A02D9344C9142AD37E21EAADDEB82">
    <w:name w:val="315A02D9344C9142AD37E21EAADDEB82"/>
  </w:style>
  <w:style w:type="paragraph" w:customStyle="1" w:styleId="390D7876B302FC4A98744286BC3128E4">
    <w:name w:val="390D7876B302FC4A98744286BC3128E4"/>
  </w:style>
  <w:style w:type="paragraph" w:customStyle="1" w:styleId="68950F794715214DA7D7990E9CD57FE0">
    <w:name w:val="68950F794715214DA7D7990E9CD57F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Custom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09FC1E6F-FC84-4ACD-8E33-696EB3F19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TS010370605.dotx</Template>
  <TotalTime>0</TotalTime>
  <Pages>1</Pages>
  <Words>6</Words>
  <Characters>38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2013-02-09T12:32:00Z</dcterms:created>
  <dcterms:modified xsi:type="dcterms:W3CDTF">2013-02-09T12:35:00Z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TC103570461033</vt:lpwstr>
  </property>
</Properties>
</file>